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1000" w14:paraId="c471000" w:rsidRDefault="00FE4E4C" w:rsidP="003F6C53" w:rsidR="00FE4E4C" w:rsidRPr="00E8339B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2A37B5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2A37B5">
        <w:tc>
          <w:tcPr>
            <w:tcW w:type="dxa" w:w="3227"/>
            <w:gridSpan w:val="2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</w:t>
      </w:r>
      <w:r w:rsidR="00360AB6" w:rsidRPr="004738C6">
        <w:t xml:space="preserve">dužnikom </w:t>
      </w:r>
      <w:r w:rsidR="006A499B">
        <w:t>DOM SIDRO j.d.o.o. za smještaj i boravak starih i nemoćnih osoba, Miškovići, Put Mula 26, OIB:90976351299</w:t>
      </w:r>
      <w:r w:rsidR="000524EB" w:rsidRPr="00E8339B">
        <w:t>,</w:t>
      </w:r>
      <w:r w:rsidR="00E8339B" w:rsidRPr="00E8339B">
        <w:t xml:space="preserve"> </w:t>
      </w:r>
      <w:r w:rsidR="0074257E">
        <w:t>13</w:t>
      </w:r>
      <w:r w:rsidR="00713381">
        <w:t>.</w:t>
      </w:r>
      <w:r w:rsidR="00E8339B" w:rsidRPr="00E8339B">
        <w:t xml:space="preserve"> </w:t>
      </w:r>
      <w:r w:rsidR="006A499B">
        <w:t>kolovoza</w:t>
      </w:r>
      <w:r w:rsidR="00E8339B" w:rsidRPr="00E8339B">
        <w:t xml:space="preserve"> 2018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E8339B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6A499B">
        <w:t>DOM SIDRO j.d.o.o. za smještaj i boravak starih i nemoćnih osoba, Miškovići, Put Mula 26, OIB:90976351299</w:t>
      </w:r>
      <w:r w:rsidR="004738C6">
        <w:t>.</w:t>
      </w:r>
    </w:p>
    <w:p w:rsidRDefault="004738C6" w:rsidP="00E8339B" w:rsidR="004738C6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>
        <w:t xml:space="preserve"> </w:t>
      </w:r>
      <w:r w:rsidR="0074257E">
        <w:rPr>
          <w:b/>
        </w:rPr>
        <w:t xml:space="preserve">4. rujna </w:t>
      </w:r>
      <w:r w:rsidR="00347BB2" w:rsidRPr="005F14EF">
        <w:rPr>
          <w:b/>
        </w:rPr>
        <w:t xml:space="preserve">2018. u </w:t>
      </w:r>
      <w:r w:rsidR="0074257E">
        <w:rPr>
          <w:b/>
        </w:rPr>
        <w:t>8</w:t>
      </w:r>
      <w:r w:rsidR="00AB7D8C">
        <w:rPr>
          <w:b/>
        </w:rPr>
        <w:t xml:space="preserve">,20 </w:t>
      </w:r>
      <w:r w:rsidRPr="005F14EF">
        <w:rPr>
          <w:b/>
          <w:bCs/>
        </w:rPr>
        <w:t>sati</w:t>
      </w:r>
      <w:r w:rsidRPr="00E8339B">
        <w:t xml:space="preserve"> kod ovog suda, Ulica Franje Tuđmana br. 35, sudnica br,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6A499B">
        <w:t>Boris Korpar iz Miškovića</w:t>
      </w:r>
      <w:r w:rsidRPr="00E8339B">
        <w:t>, da u slučaju ne</w:t>
      </w:r>
      <w:r w:rsidR="00AB7D8C">
        <w:t>odazivanja istoga ovom pozivu, s</w:t>
      </w:r>
      <w:r w:rsidRPr="00E8339B">
        <w:t xml:space="preserve">ud </w:t>
      </w:r>
      <w:r w:rsidR="00AB7D8C">
        <w:t>može</w:t>
      </w:r>
      <w:r w:rsidRPr="00E8339B">
        <w:t xml:space="preserve"> temeljem čl. 180. u svezi čl. 178. Stečajnog zakona odrediti </w:t>
      </w:r>
      <w:r w:rsidR="00AB7D8C">
        <w:t xml:space="preserve">i </w:t>
      </w:r>
      <w:r w:rsidRPr="00E8339B">
        <w:t xml:space="preserve">njegovo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5F14EF">
        <w:t>30</w:t>
      </w:r>
      <w:r w:rsidR="00EB057A">
        <w:t xml:space="preserve">. </w:t>
      </w:r>
      <w:r w:rsidR="006A499B">
        <w:t>travnja</w:t>
      </w:r>
      <w:r w:rsidR="004738C6">
        <w:t xml:space="preserve">  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6A499B">
        <w:t>14</w:t>
      </w:r>
      <w:r w:rsidR="00E25BAC">
        <w:t xml:space="preserve">. </w:t>
      </w:r>
      <w:r w:rsidR="006A499B">
        <w:t>svibnja</w:t>
      </w:r>
      <w:r w:rsidRPr="00E8339B">
        <w:t xml:space="preserve"> 201</w:t>
      </w:r>
      <w:r w:rsidR="004738C6">
        <w:t>8</w:t>
      </w:r>
      <w:r w:rsidRPr="00E8339B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 w:rsidR="00EB057A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 xml:space="preserve">Ministarstvo financija, </w:t>
      </w:r>
      <w:r>
        <w:rPr>
          <w:rFonts w:cstheme="majorBidi" w:hAnsiTheme="majorBidi" w:asciiTheme="majorBidi"/>
        </w:rPr>
        <w:t xml:space="preserve">Područni ured </w:t>
      </w:r>
      <w:r w:rsidR="004738C6">
        <w:rPr>
          <w:rFonts w:cstheme="majorBidi" w:hAnsiTheme="majorBidi" w:asciiTheme="majorBidi"/>
        </w:rPr>
        <w:t>Zadar</w:t>
      </w:r>
      <w:r>
        <w:rPr>
          <w:rFonts w:cstheme="majorBidi" w:hAnsiTheme="majorBidi" w:asciiTheme="majorBidi"/>
        </w:rPr>
        <w:t>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 w:rsidR="00713381"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 w:rsidR="00E25BAC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>Ministarstvo financija</w:t>
      </w:r>
      <w:r w:rsidR="004738C6">
        <w:rPr>
          <w:rFonts w:cstheme="majorBidi" w:hAnsiTheme="majorBidi" w:asciiTheme="majorBidi"/>
        </w:rPr>
        <w:t>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posl. br. St-</w:t>
      </w:r>
      <w:r w:rsidR="006A499B">
        <w:t>144/2018-</w:t>
      </w:r>
      <w:r>
        <w:t>7</w:t>
      </w:r>
      <w:r w:rsidRPr="00E8339B">
        <w:t xml:space="preserve"> od </w:t>
      </w:r>
      <w:r w:rsidR="006A499B">
        <w:t>11</w:t>
      </w:r>
      <w:r w:rsidR="00E25BAC">
        <w:t xml:space="preserve">. </w:t>
      </w:r>
      <w:r w:rsidR="006A499B">
        <w:t>srpnja</w:t>
      </w:r>
      <w:r w:rsidRPr="00E8339B">
        <w:t xml:space="preserve"> </w:t>
      </w:r>
      <w:r w:rsidR="004738C6">
        <w:t>2018</w:t>
      </w:r>
      <w:r w:rsidRPr="00E8339B">
        <w:t>., a</w:t>
      </w:r>
      <w:r w:rsidR="00347BB2">
        <w:t xml:space="preserve"> koje je postalo pravomoćno</w:t>
      </w:r>
      <w:r w:rsidRPr="00E8339B">
        <w:t xml:space="preserve"> </w:t>
      </w:r>
      <w:r w:rsidR="006A499B">
        <w:t>28</w:t>
      </w:r>
      <w:r w:rsidR="00EB057A">
        <w:t xml:space="preserve">. </w:t>
      </w:r>
      <w:r w:rsidR="005F14EF">
        <w:t>srpnja</w:t>
      </w:r>
      <w:r w:rsidR="00EB057A">
        <w:t xml:space="preserve"> </w:t>
      </w:r>
      <w:r w:rsidR="004738C6">
        <w:t>2018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74257E">
        <w:t>13</w:t>
      </w:r>
      <w:r w:rsidR="00AB7D8C">
        <w:t xml:space="preserve">. </w:t>
      </w:r>
      <w:r w:rsidR="006A499B">
        <w:t>kolovoza</w:t>
      </w:r>
      <w:r>
        <w:t xml:space="preserve"> 2018.</w:t>
      </w:r>
    </w:p>
    <w:p w:rsidRDefault="00E8339B" w:rsidP="0074257E" w:rsidR="00E8339B" w:rsidRPr="00E8339B">
      <w:pPr>
        <w:jc w:val="right"/>
      </w:pPr>
    </w:p>
    <w:p w:rsidRDefault="00B0713D" w:rsidP="00B0713D" w:rsidR="00B0713D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B0713D" w:rsidP="00B0713D" w:rsidR="00B0713D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170F75" w:rsidP="00170F75" w:rsidR="00170F75"/>
    <w:p w:rsidRDefault="00E8339B" w:rsidP="00170F75" w:rsidR="00E8339B" w:rsidRPr="00E8339B">
      <w:pPr>
        <w:jc w:val="center"/>
      </w:pPr>
    </w:p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B0713D">
      <w:rPr>
        <w:noProof/>
      </w:rPr>
      <w:t>2</w:t>
    </w:r>
    <w:r>
      <w:fldChar w:fldCharType="end"/>
    </w:r>
    <w:r>
      <w:tab/>
    </w:r>
    <w:r w:rsidR="00922C07">
      <w:t>Poslovni broj: 2 St-</w:t>
    </w:r>
    <w:r w:rsidR="00B0713D">
      <w:t>279</w:t>
    </w:r>
    <w:r w:rsidR="00922C07">
      <w:t>/2018-</w:t>
    </w:r>
    <w:r w:rsidR="00B632D3">
      <w:t>3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6A499B">
      <w:t>279</w:t>
    </w:r>
    <w:r w:rsidR="00922C07">
      <w:t>/2018-</w:t>
    </w:r>
    <w:r w:rsidR="00347BB2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499B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4257E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0713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07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1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1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1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1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07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1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1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1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1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85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SIDRO j.d.o.o. za smještaj i boravak starih i nemoćnih osoba</izvorni_sadrzaj>
    <derivirana_varijabla naziv="DomainObject.Predmet.ProtustrankaFormated_1">  DOM SIDRO j.d.o.o. za smještaj i boravak starih i nemoćnih osoba</derivirana_varijabla>
  </DomainObject.Predmet.ProtustrankaFormated>
  <DomainObject.Predmet.ProtustrankaFormatedOIB>
    <izvorni_sadrzaj>  DOM SIDRO j.d.o.o. za smještaj i boravak starih i nemoćnih osoba, OIB 90976351299</izvorni_sadrzaj>
    <derivirana_varijabla naziv="DomainObject.Predmet.ProtustrankaFormatedOIB_1">  DOM SIDRO j.d.o.o. za smještaj i boravak starih i nemoćnih osoba, OIB 90976351299</derivirana_varijabla>
  </DomainObject.Predmet.ProtustrankaFormatedOIB>
  <DomainObject.Predmet.ProtustrankaFormatedWithAdress>
    <izvorni_sadrzaj> DOM SIDRO j.d.o.o. za smještaj i boravak starih i nemoćnih osoba, Put Mula 26, 23249 Miškovci</izvorni_sadrzaj>
    <derivirana_varijabla naziv="DomainObject.Predmet.ProtustrankaFormatedWithAdress_1"> DOM SIDRO j.d.o.o. za smještaj i boravak starih i nemoćnih osoba, Put Mula 26, 23249 Miškovci</derivirana_varijabla>
  </DomainObject.Predmet.ProtustrankaFormatedWithAdress>
  <DomainObject.Predmet.ProtustrankaFormatedWithAdressOIB>
    <izvorni_sadrzaj> DOM SIDRO j.d.o.o. za smještaj i boravak starih i nemoćnih osoba, OIB 90976351299, Put Mula 26, 23249 Miškovci</izvorni_sadrzaj>
    <derivirana_varijabla naziv="DomainObject.Predmet.ProtustrankaFormatedWithAdressOIB_1"> DOM SIDRO j.d.o.o. za smještaj i boravak starih i nemoćnih osoba, OIB 90976351299, Put Mula 26, 23249 Miškovci</derivirana_varijabla>
  </DomainObject.Predmet.ProtustrankaFormatedWithAdressOIB>
  <DomainObject.Predmet.ProtustrankaWithAdress>
    <izvorni_sadrzaj>DOM SIDRO j.d.o.o. za smještaj i boravak starih i nemoćnih osoba Put Mula 26, 23249 Miškovci</izvorni_sadrzaj>
    <derivirana_varijabla naziv="DomainObject.Predmet.ProtustrankaWithAdress_1">DOM SIDRO j.d.o.o. za smještaj i boravak starih i nemoćnih osoba Put Mula 26, 23249 Miškovci</derivirana_varijabla>
  </DomainObject.Predmet.ProtustrankaWithAdress>
  <DomainObject.Predmet.ProtustrankaWithAdressOIB>
    <izvorni_sadrzaj>DOM SIDRO j.d.o.o. za smještaj i boravak starih i nemoćnih osoba, OIB 90976351299, Put Mula 26, 23249 Miškovci</izvorni_sadrzaj>
    <derivirana_varijabla naziv="DomainObject.Predmet.ProtustrankaWithAdressOIB_1">DOM SIDRO j.d.o.o. za smještaj i boravak starih i nemoćnih osoba, OIB 90976351299, Put Mula 26, 23249 Miškovci</derivirana_varijabla>
  </DomainObject.Predmet.ProtustrankaWithAdressOIB>
  <DomainObject.Predmet.ProtustrankaNazivFormated>
    <izvorni_sadrzaj>DOM SIDRO j.d.o.o. za smještaj i boravak starih i nemoćnih osoba</izvorni_sadrzaj>
    <derivirana_varijabla naziv="DomainObject.Predmet.ProtustrankaNazivFormated_1">DOM SIDRO j.d.o.o. za smještaj i boravak starih i nemoćnih osoba</derivirana_varijabla>
  </DomainObject.Predmet.ProtustrankaNazivFormated>
  <DomainObject.Predmet.ProtustrankaNazivFormatedOIB>
    <izvorni_sadrzaj>DOM SIDRO j.d.o.o. za smještaj i boravak starih i nemoćnih osoba, OIB 90976351299</izvorni_sadrzaj>
    <derivirana_varijabla naziv="DomainObject.Predmet.ProtustrankaNazivFormatedOIB_1">DOM SIDRO j.d.o.o. za smještaj i boravak starih i nemoćnih osoba, OIB 90976351299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 SIDRO j.d.o.o. za smještaj i boravak starih i nemoćnih osoba</item>
    </izvorni_sadrzaj>
    <derivirana_varijabla naziv="DomainObject.Predmet.ProtuStrankaListFormated_1">
      <item>DOM SIDRO j.d.o.o. za smještaj i boravak starih i nemoćnih osoba</item>
    </derivirana_varijabla>
  </DomainObject.Predmet.ProtuStrankaListFormated>
  <DomainObject.Predmet.ProtuStrankaListFormatedOIB>
    <izvorni_sadrzaj>
      <item>DOM SIDRO j.d.o.o. za smještaj i boravak starih i nemoćnih osoba, OIB 90976351299</item>
    </izvorni_sadrzaj>
    <derivirana_varijabla naziv="DomainObject.Predmet.ProtuStrankaListFormatedOIB_1">
      <item>DOM SIDRO j.d.o.o. za smještaj i boravak starih i nemoćnih osoba, OIB 90976351299</item>
    </derivirana_varijabla>
  </DomainObject.Predmet.ProtuStrankaListFormatedOIB>
  <DomainObject.Predmet.ProtuStrankaListFormatedWithAdress>
    <izvorni_sadrzaj>
      <item>DOM SIDRO j.d.o.o. za smještaj i boravak starih i nemoćnih osoba, Put Mula 26, 23249 Miškovci</item>
    </izvorni_sadrzaj>
    <derivirana_varijabla naziv="DomainObject.Predmet.ProtuStrankaListFormatedWithAdress_1">
      <item>DOM SIDRO j.d.o.o. za smještaj i boravak starih i nemoćnih osoba, Put Mula 26, 23249 Miškovci</item>
    </derivirana_varijabla>
  </DomainObject.Predmet.ProtuStrankaListFormatedWithAdress>
  <DomainObject.Predmet.ProtuStrankaListFormatedWithAdressOIB>
    <izvorni_sadrzaj>
      <item>DOM SIDRO j.d.o.o. za smještaj i boravak starih i nemoćnih osoba, OIB 90976351299, Put Mula 26, 23249 Miškovci</item>
    </izvorni_sadrzaj>
    <derivirana_varijabla naziv="DomainObject.Predmet.ProtuStrankaListFormatedWithAdressOIB_1">
      <item>DOM SIDRO j.d.o.o. za smještaj i boravak starih i nemoćnih osoba, OIB 90976351299, Put Mula 26, 23249 Miškovci</item>
    </derivirana_varijabla>
  </DomainObject.Predmet.ProtuStrankaListFormatedWithAdressOIB>
  <DomainObject.Predmet.ProtuStrankaListNazivFormated>
    <izvorni_sadrzaj>
      <item>DOM SIDRO j.d.o.o. za smještaj i boravak starih i nemoćnih osoba</item>
    </izvorni_sadrzaj>
    <derivirana_varijabla naziv="DomainObject.Predmet.ProtuStrankaListNazivFormated_1">
      <item>DOM SIDRO j.d.o.o. za smještaj i boravak starih i nemoćnih osoba</item>
    </derivirana_varijabla>
  </DomainObject.Predmet.ProtuStrankaListNazivFormated>
  <DomainObject.Predmet.ProtuStrankaListNazivFormatedOIB>
    <izvorni_sadrzaj>
      <item>DOM SIDRO j.d.o.o. za smještaj i boravak starih i nemoćnih osoba, OIB 90976351299</item>
    </izvorni_sadrzaj>
    <derivirana_varijabla naziv="DomainObject.Predmet.ProtuStrankaListNazivFormatedOIB_1">
      <item>DOM SIDRO j.d.o.o. za smještaj i boravak starih i nemoćnih osoba, OIB 90976351299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 SIDRO j.d.o.o. za smještaj i boravak starih i nemoćnih osoba</izvorni_sadrzaj>
    <derivirana_varijabla naziv="DomainObject.Predmet.ProtustrankaIDrugi_1">DOM SIDRO j.d.o.o. za smještaj i boravak starih i nemoćnih osoba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 SIDRO j.d.o.o. za smještaj i boravak starih i nemoćnih osoba, OIB 90976351299, Put Mula 26, 23249 Miškovci</izvorni_sadrzaj>
    <derivirana_varijabla naziv="DomainObject.Predmet.ProtustrankaIDrugiAdressOIB_1">DOM SIDRO j.d.o.o. za smještaj i boravak starih i nemoćnih osoba, OIB 90976351299, Put Mula 26, 23249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SIDRO j.d.o.o. za smještaj i boravak starih i nemoćnih osoba</item>
      <item>FINA</item>
    </izvorni_sadrzaj>
    <derivirana_varijabla naziv="DomainObject.Predmet.SudioniciListNaziv_1">
      <item>DOM SIDRO j.d.o.o. za smještaj i boravak starih i nemoćnih osoba</item>
      <item>FINA</item>
    </derivirana_varijabla>
  </DomainObject.Predmet.SudioniciListNaziv>
  <DomainObject.Predmet.SudioniciListAdressOIB>
    <izvorni_sadrzaj>
      <item>DOM SIDRO j.d.o.o. za smještaj i boravak starih i nemoćnih osoba, OIB 90976351299, Put Mula 26,23249 Miškovci</item>
      <item>FINA, OIB 85821130368</item>
    </izvorni_sadrzaj>
    <derivirana_varijabla naziv="DomainObject.Predmet.SudioniciListAdressOIB_1">
      <item>DOM SIDRO j.d.o.o. za smještaj i boravak starih i nemoćnih osoba, OIB 90976351299, Put Mula 26,23249 Miškovci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90976351299</item>
      <item>, OIB 85821130368</item>
    </izvorni_sadrzaj>
    <derivirana_varijabla naziv="DomainObject.Predmet.SudioniciListNazivOIB_1">
      <item>, OIB 90976351299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CB00D4-507A-4FDD-B182-0BDF1652BC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2448</properties:Characters>
  <properties:Lines>67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2018-08-09T07:44:00Z</dcterms:created>
  <dc:creator>Administrator</dc:creator>
  <cp:lastModifiedBy>Merlina Klišmanić</cp:lastModifiedBy>
  <cp:lastPrinted>2018-08-13T07:36:00Z</cp:lastPrinted>
  <dcterms:modified xmlns:xsi="http://www.w3.org/2001/XMLSchema-instance" xsi:type="dcterms:W3CDTF">2018-08-13T07:39:00Z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(St-279-18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