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ac55" w14:paraId="20bac55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A32BDC" w:rsidR="009516FE" w:rsidRPr="009516FE">
      <w:pPr>
        <w:spacing w:after="240" w:before="1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F85713" w:rsidRPr="00F85713">
        <w:t xml:space="preserve">CUSTODIA d.o.o., OIB: 88694932704, Split, </w:t>
      </w:r>
      <w:proofErr w:type="spellStart"/>
      <w:r w:rsidR="00F85713" w:rsidRPr="00F85713">
        <w:t>Žnjanska</w:t>
      </w:r>
      <w:proofErr w:type="spellEnd"/>
      <w:r w:rsidR="00F85713" w:rsidRPr="00F85713">
        <w:t xml:space="preserve"> 2</w:t>
      </w:r>
      <w:r w:rsidR="00F56907">
        <w:t>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0B38E9">
        <w:t xml:space="preserve">dana </w:t>
      </w:r>
      <w:r w:rsidR="00F85713">
        <w:t>19. prosinca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F85713" w:rsidRPr="00F85713">
        <w:t xml:space="preserve">CUSTODIA d.o.o., OIB: 88694932704, Split, </w:t>
      </w:r>
      <w:proofErr w:type="spellStart"/>
      <w:r w:rsidR="00F85713" w:rsidRPr="00F85713">
        <w:t>Žnjanska</w:t>
      </w:r>
      <w:proofErr w:type="spellEnd"/>
      <w:r w:rsidR="00F85713" w:rsidRPr="00F85713">
        <w:t xml:space="preserve"> 2</w:t>
      </w:r>
      <w:r w:rsidR="00F85713">
        <w:t xml:space="preserve"> </w:t>
      </w:r>
      <w:r w:rsidR="00704CEE" w:rsidRPr="008B028B">
        <w:t>i vjerovnika</w:t>
      </w:r>
      <w:r>
        <w:t xml:space="preserve">, za dan </w:t>
      </w:r>
      <w:r w:rsidR="000B38E9">
        <w:t>16. siječnja 2017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F56907">
        <w:t>0</w:t>
      </w:r>
      <w:r w:rsidR="00F85713">
        <w:t>9</w:t>
      </w:r>
      <w:r w:rsidR="00F56907">
        <w:t>:</w:t>
      </w:r>
      <w:r w:rsidR="000B38E9">
        <w:t>3</w:t>
      </w:r>
      <w:r w:rsidR="00F56907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A32BDC" w:rsidR="00880B6C">
      <w:pPr>
        <w:spacing w:after="100" w:before="2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F85713" w:rsidRPr="00F85713">
        <w:t xml:space="preserve">CUSTODIA d.o.o., OIB: 88694932704, Split, </w:t>
      </w:r>
      <w:proofErr w:type="spellStart"/>
      <w:r w:rsidR="00F85713" w:rsidRPr="00F85713">
        <w:t>Žnjanska</w:t>
      </w:r>
      <w:proofErr w:type="spellEnd"/>
      <w:r w:rsidR="00F85713" w:rsidRPr="00F85713">
        <w:t xml:space="preserve"> 2</w:t>
      </w:r>
      <w:r w:rsidR="00741ABD" w:rsidRPr="00741ABD">
        <w:t>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F85713">
        <w:t>19. prosinca</w:t>
      </w:r>
      <w:r w:rsidR="00BA3197">
        <w:t xml:space="preserve"> 2016</w:t>
      </w:r>
      <w:r w:rsidR="00403AC6">
        <w:t>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741ABD" w:rsidR="00741ABD">
      <w:pPr>
        <w:numPr>
          <w:ilvl w:val="0"/>
          <w:numId w:val="10"/>
        </w:numPr>
        <w:jc w:val="both"/>
      </w:pPr>
      <w:r>
        <w:t>u spis</w:t>
      </w: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 xml:space="preserve">11. </w:t>
    </w:r>
    <w:proofErr w:type="spellStart"/>
    <w:r>
      <w:t>Stpn</w:t>
    </w:r>
    <w:proofErr w:type="spellEnd"/>
    <w:r w:rsidR="00D9160C">
      <w:t>-</w:t>
    </w:r>
    <w:r w:rsidR="00F85713">
      <w:t>78/2016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B38E9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41ABD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32BDC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A3197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0FDA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56907"/>
    <w:rsid w:val="00F6470D"/>
    <w:rsid w:val="00F714C0"/>
    <w:rsid w:val="00F85713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customStyle="true" w:styleId="Samoispravak" w:type="paragraph">
    <w:name w:val="Samoispravak"/>
    <w:rsid w:val="000B38E9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B0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customStyle="1" w:styleId="Samoispravak" w:type="paragraph">
    <w:name w:val="Samoispravak"/>
    <w:rsid w:val="000B38E9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B0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Stpn-78/2016</izvorni_sadrzaj>
    <derivirana_varijabla naziv="DomainObject.Predmet.OznakaBroj_1">Stpn-78/2016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CUSTODIA d.o.o. za inženjering, građenje i projektiranje</izvorni_sadrzaj>
    <derivirana_varijabla naziv="DomainObject.Predmet.StrankaFormated_1">  CUSTODIA d.o.o. za inženjering, građenje i projektiranje</derivirana_varijabla>
  </DomainObject.Predmet.StrankaFormated>
  <DomainObject.Predmet.StrankaFormatedOIB>
    <izvorni_sadrzaj>  CUSTODIA d.o.o. za inženjering, građenje i projektiranje, OIB 88694932704</izvorni_sadrzaj>
    <derivirana_varijabla naziv="DomainObject.Predmet.StrankaFormatedOIB_1">  CUSTODIA d.o.o. za inženjering, građenje i projektiranje, OIB 88694932704</derivirana_varijabla>
  </DomainObject.Predmet.StrankaFormatedOIB>
  <DomainObject.Predmet.StrankaFormatedWithAdress>
    <izvorni_sadrzaj> CUSTODIA d.o.o. za inženjering, građenje i projektiranje, Žnjanska 2, 21000 Split</izvorni_sadrzaj>
    <derivirana_varijabla naziv="DomainObject.Predmet.StrankaFormatedWithAdress_1"> CUSTODIA d.o.o. za inženjering, građenje i projektiranje, Žnjanska 2, 21000 Split</derivirana_varijabla>
  </DomainObject.Predmet.StrankaFormatedWithAdress>
  <DomainObject.Predmet.StrankaFormatedWithAdressOIB>
    <izvorni_sadrzaj> CUSTODIA d.o.o. za inženjering, građenje i projektiranje, OIB 88694932704, Žnjanska 2, 21000 Split</izvorni_sadrzaj>
    <derivirana_varijabla naziv="DomainObject.Predmet.StrankaFormatedWithAdressOIB_1"> CUSTODIA d.o.o. za inženjering, građenje i projektiranje, OIB 88694932704, Žnjanska 2, 21000 Split</derivirana_varijabla>
  </DomainObject.Predmet.StrankaFormatedWithAdressOIB>
  <DomainObject.Predmet.StrankaWithAdress>
    <izvorni_sadrzaj>CUSTODIA d.o.o. za inženjering, građenje i projektiranje Žnjanska 2,21000 Split</izvorni_sadrzaj>
    <derivirana_varijabla naziv="DomainObject.Predmet.StrankaWithAdress_1">CUSTODIA d.o.o. za inženjering, građenje i projektiranje Žnjanska 2,21000 Split</derivirana_varijabla>
  </DomainObject.Predmet.StrankaWithAdress>
  <DomainObject.Predmet.StrankaWithAdressOIB>
    <izvorni_sadrzaj>CUSTODIA d.o.o. za inženjering, građenje i projektiranje, OIB 88694932704, Žnjanska 2,21000 Split</izvorni_sadrzaj>
    <derivirana_varijabla naziv="DomainObject.Predmet.StrankaWithAdressOIB_1">CUSTODIA d.o.o. za inženjering, građenje i projektiranje, OIB 88694932704, Žnjanska 2,21000 Split</derivirana_varijabla>
  </DomainObject.Predmet.StrankaWithAdressOIB>
  <DomainObject.Predmet.StrankaNazivFormated>
    <izvorni_sadrzaj>CUSTODIA d.o.o. za inženjering, građenje i projektiranje</izvorni_sadrzaj>
    <derivirana_varijabla naziv="DomainObject.Predmet.StrankaNazivFormated_1">CUSTODIA d.o.o. za inženjering, građenje i projektiranje</derivirana_varijabla>
  </DomainObject.Predmet.StrankaNazivFormated>
  <DomainObject.Predmet.StrankaNazivFormatedOIB>
    <izvorni_sadrzaj>CUSTODIA d.o.o. za inženjering, građenje i projektiranje, OIB 88694932704</izvorni_sadrzaj>
    <derivirana_varijabla naziv="DomainObject.Predmet.StrankaNazivFormatedOIB_1">CUSTODIA d.o.o. za inženjering, građenje i projektiranje, OIB 88694932704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CUSTODIA d.o.o. za inženjering, građenje i projektiranje</item>
    </izvorni_sadrzaj>
    <derivirana_varijabla naziv="DomainObject.Predmet.StrankaListFormated_1">
      <item>CUSTODIA d.o.o. za inženjering, građenje i projektiranje</item>
    </derivirana_varijabla>
  </DomainObject.Predmet.StrankaListFormated>
  <DomainObject.Predmet.StrankaListFormatedOIB>
    <izvorni_sadrzaj>
      <item>CUSTODIA d.o.o. za inženjering, građenje i projektiranje, OIB 88694932704</item>
    </izvorni_sadrzaj>
    <derivirana_varijabla naziv="DomainObject.Predmet.StrankaListFormatedOIB_1">
      <item>CUSTODIA d.o.o. za inženjering, građenje i projektiranje, OIB 88694932704</item>
    </derivirana_varijabla>
  </DomainObject.Predmet.StrankaListFormatedOIB>
  <DomainObject.Predmet.StrankaListFormatedWithAdress>
    <izvorni_sadrzaj>
      <item>CUSTODIA d.o.o. za inženjering, građenje i projektiranje, Žnjanska 2, 21000 Split</item>
    </izvorni_sadrzaj>
    <derivirana_varijabla naziv="DomainObject.Predmet.StrankaListFormatedWithAdress_1">
      <item>CUSTODIA d.o.o. za inženjering, građenje i projektiranje, Žnjanska 2, 21000 Split</item>
    </derivirana_varijabla>
  </DomainObject.Predmet.StrankaListFormatedWithAdress>
  <DomainObject.Predmet.StrankaListFormatedWithAdressOIB>
    <izvorni_sadrzaj>
      <item>CUSTODIA d.o.o. za inženjering, građenje i projektiranje, OIB 88694932704, Žnjanska 2, 21000 Split</item>
    </izvorni_sadrzaj>
    <derivirana_varijabla naziv="DomainObject.Predmet.StrankaListFormatedWithAdressOIB_1">
      <item>CUSTODIA d.o.o. za inženjering, građenje i projektiranje, OIB 88694932704, Žnjanska 2, 21000 Split</item>
    </derivirana_varijabla>
  </DomainObject.Predmet.StrankaListFormatedWithAdressOIB>
  <DomainObject.Predmet.StrankaListNazivFormated>
    <izvorni_sadrzaj>
      <item>CUSTODIA d.o.o. za inženjering, građenje i projektiranje</item>
    </izvorni_sadrzaj>
    <derivirana_varijabla naziv="DomainObject.Predmet.StrankaListNazivFormated_1">
      <item>CUSTODIA d.o.o. za inženjering, građenje i projektiranje</item>
    </derivirana_varijabla>
  </DomainObject.Predmet.StrankaListNazivFormated>
  <DomainObject.Predmet.StrankaListNazivFormatedOIB>
    <izvorni_sadrzaj>
      <item>CUSTODIA d.o.o. za inženjering, građenje i projektiranje, OIB 88694932704</item>
    </izvorni_sadrzaj>
    <derivirana_varijabla naziv="DomainObject.Predmet.StrankaListNazivFormatedOIB_1">
      <item>CUSTODIA d.o.o. za inženjering, građenje i projektiranje, OIB 88694932704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CUSTODIA d.o.o. za inženjering, građenje i projektiranje</izvorni_sadrzaj>
    <derivirana_varijabla naziv="DomainObject.Predmet.StrankaIDrugi_1">CUSTODIA d.o.o. za inženjering, građenje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CUSTODIA d.o.o. za inženjering, građenje i projektiranje, OIB 88694932704, Žnjanska 2, 21000 Split</izvorni_sadrzaj>
    <derivirana_varijabla naziv="DomainObject.Predmet.StrankaIDrugiAdressOIB_1">CUSTODIA d.o.o. za inženjering, građenje i projektiranje, OIB 88694932704,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CUSTODIA d.o.o. za inženjering, građenje i projektiranje</item>
    </izvorni_sadrzaj>
    <derivirana_varijabla naziv="DomainObject.Predmet.SudioniciListNaziv_1">
      <item>CUSTODIA d.o.o. za inženjering, građenje i projektiranje</item>
    </derivirana_varijabla>
  </DomainObject.Predmet.SudioniciListNaziv>
  <DomainObject.Predmet.SudioniciListAdressOIB>
    <izvorni_sadrzaj>
      <item>CUSTODIA d.o.o. za inženjering, građenje i projektiranje, OIB 88694932704, Žnjanska 2,21000 Split</item>
    </izvorni_sadrzaj>
    <derivirana_varijabla naziv="DomainObject.Predmet.SudioniciListAdressOIB_1">
      <item>CUSTODIA d.o.o. za inženjering, građenje i projektiranje, OIB 88694932704,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88694932704</item>
    </izvorni_sadrzaj>
    <derivirana_varijabla naziv="DomainObject.Predmet.SudioniciListNazivOIB_1">
      <item>, OIB 88694932704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226</properties:Words>
  <properties:Characters>1313</properties:Characters>
  <properties:Lines>33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2016-12-19T09:33:00Z</cp:lastPrinted>
  <dcterms:modified xmlns:xsi="http://www.w3.org/2001/XMLSchema-instance" xsi:type="dcterms:W3CDTF">2016-12-19T11:27:00Z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