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3d50" w14:paraId="63c3d50" w:rsidRDefault="0027595B" w:rsidP="0027595B" w:rsidR="0027595B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7595B" w:rsidP="0027595B" w:rsidR="0027595B">
      <w:r>
        <w:t xml:space="preserve"> </w:t>
      </w:r>
    </w:p>
    <w:p w:rsidRDefault="0027595B" w:rsidP="0027595B" w:rsidR="0027595B">
      <w:r>
        <w:t xml:space="preserve"> REPUBLIKA HRVATSKA</w:t>
      </w:r>
    </w:p>
    <w:p w:rsidRDefault="0027595B" w:rsidP="0027595B" w:rsidR="0027595B">
      <w:r>
        <w:t xml:space="preserve">   Trgovački sud u Zagrebu                                                                           </w:t>
      </w:r>
    </w:p>
    <w:p w:rsidRDefault="0027595B" w:rsidP="0027595B" w:rsidR="0027595B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27595B" w:rsidP="0027595B" w:rsidR="0027595B">
      <w:pPr>
        <w:ind w:firstLine="708" w:left="6372"/>
      </w:pPr>
      <w:r>
        <w:t>18. St-1500/2018</w:t>
      </w:r>
    </w:p>
    <w:p w:rsidRDefault="0027595B" w:rsidP="0027595B" w:rsidR="0027595B"/>
    <w:p w:rsidRDefault="0027595B" w:rsidP="0027595B" w:rsidR="0027595B"/>
    <w:p w:rsidRDefault="0027595B" w:rsidP="0027595B" w:rsidR="0027595B"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 xml:space="preserve">    R E P U B L I K A  H R V A T S K A</w:t>
      </w:r>
    </w:p>
    <w:p w:rsidRDefault="0027595B" w:rsidP="0027595B" w:rsidR="0027595B"/>
    <w:p w:rsidRDefault="0027595B" w:rsidP="0027595B" w:rsidR="0027595B">
      <w:r>
        <w:t xml:space="preserve">                                                                Z A K L J U Č A K</w:t>
      </w:r>
    </w:p>
    <w:p w:rsidRDefault="0027595B" w:rsidP="0027595B" w:rsidR="0027595B"/>
    <w:p w:rsidRDefault="0027595B" w:rsidP="0027595B" w:rsidR="0027595B"/>
    <w:p w:rsidRDefault="0027595B" w:rsidP="0027595B" w:rsidR="0027595B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</w:t>
      </w:r>
      <w:r w:rsidR="00F364E5" w:rsidRPr="00F364E5">
        <w:t xml:space="preserve">PREMIUM d.o.o., OIB 82664917529, Karlovac, Trg Petra Svačića 3,  </w:t>
      </w:r>
      <w:r w:rsidR="00F364E5">
        <w:t xml:space="preserve">kojeg zastupa punomoćnik </w:t>
      </w:r>
      <w:r w:rsidR="0049601B">
        <w:t xml:space="preserve">Mario </w:t>
      </w:r>
      <w:proofErr w:type="spellStart"/>
      <w:r w:rsidR="0049601B">
        <w:t>Bonić</w:t>
      </w:r>
      <w:proofErr w:type="spellEnd"/>
      <w:r w:rsidR="00F364E5">
        <w:t xml:space="preserve">, odvjetnik u Zagrebu, </w:t>
      </w:r>
      <w:r>
        <w:t xml:space="preserve">26. travnja 2019. </w:t>
      </w:r>
    </w:p>
    <w:p w:rsidRDefault="0027595B" w:rsidP="0027595B" w:rsidR="0027595B">
      <w:pPr>
        <w:jc w:val="both"/>
      </w:pPr>
    </w:p>
    <w:p w:rsidRDefault="0027595B" w:rsidP="0027595B" w:rsidR="0027595B">
      <w:pPr>
        <w:jc w:val="both"/>
      </w:pPr>
    </w:p>
    <w:p w:rsidRDefault="0027595B" w:rsidP="0027595B" w:rsidR="0027595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z a k l j u č i o    j e</w:t>
      </w:r>
    </w:p>
    <w:p w:rsidRDefault="0027595B" w:rsidP="0027595B" w:rsidR="0027595B">
      <w:pPr>
        <w:jc w:val="both"/>
      </w:pPr>
    </w:p>
    <w:p w:rsidRDefault="00F364E5" w:rsidP="0027595B" w:rsidR="00F364E5">
      <w:pPr>
        <w:jc w:val="both"/>
      </w:pPr>
    </w:p>
    <w:p w:rsidRDefault="0027595B" w:rsidP="00F364E5" w:rsidR="00F364E5">
      <w:pPr>
        <w:ind w:firstLine="708"/>
        <w:jc w:val="both"/>
      </w:pPr>
      <w:r>
        <w:t xml:space="preserve">Zakazuje se ročište radi </w:t>
      </w:r>
      <w:r w:rsidR="0049601B">
        <w:t>rasprave o pretpostavkama za</w:t>
      </w:r>
      <w:r>
        <w:t xml:space="preserve"> otvaranje stečajnog postupka za dan 8. srpnja 2019. u 10,15 sati u zgradi Trgovačkog suda u Zagrebu, Petrinjska 8, soba broj 56/III kat – (dvorišna zgrada), na koje ročište se dostavom ovog zaključka poziva</w:t>
      </w:r>
      <w:r w:rsidR="00F364E5">
        <w:t>:</w:t>
      </w:r>
    </w:p>
    <w:p w:rsidRDefault="00F364E5" w:rsidP="00F364E5" w:rsidR="0027595B">
      <w:pPr>
        <w:ind w:firstLine="708"/>
        <w:jc w:val="both"/>
      </w:pPr>
      <w:r>
        <w:t>-predlagatelj.</w:t>
      </w:r>
    </w:p>
    <w:p w:rsidRDefault="0027595B" w:rsidP="0027595B" w:rsidR="0027595B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F364E5">
        <w:t xml:space="preserve">        </w:t>
      </w:r>
      <w:r>
        <w:t xml:space="preserve"> Zagreb, 26. travnja 2019.</w:t>
      </w:r>
    </w:p>
    <w:p w:rsidRDefault="0027595B" w:rsidP="0027595B" w:rsidR="0027595B">
      <w:pPr>
        <w:jc w:val="both"/>
      </w:pPr>
    </w:p>
    <w:p w:rsidRDefault="0027595B" w:rsidP="0027595B" w:rsidR="0027595B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4E5">
        <w:t xml:space="preserve">   </w:t>
      </w:r>
      <w:r>
        <w:t xml:space="preserve"> Sudac</w:t>
      </w:r>
    </w:p>
    <w:p w:rsidRDefault="0027595B" w:rsidP="0027595B" w:rsidR="0027595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Uzelac, v.r.</w:t>
      </w:r>
    </w:p>
    <w:p w:rsidRDefault="0027595B" w:rsidP="0027595B" w:rsidR="0027595B">
      <w:pPr>
        <w:jc w:val="both"/>
      </w:pPr>
    </w:p>
    <w:p w:rsidRDefault="0027595B" w:rsidP="0027595B" w:rsidR="0027595B">
      <w:pPr>
        <w:jc w:val="both"/>
      </w:pPr>
    </w:p>
    <w:p w:rsidRDefault="0027595B" w:rsidP="0027595B" w:rsidR="0027595B">
      <w:pPr>
        <w:jc w:val="both"/>
      </w:pPr>
    </w:p>
    <w:p w:rsidRDefault="0027595B" w:rsidP="0027595B" w:rsidR="0027595B">
      <w:pPr>
        <w:jc w:val="both"/>
      </w:pPr>
      <w:r>
        <w:t>Uputa o pravnom lijeku: Protiv zaključka nije dopušten pravni lijek (čl. 19. st. 7. SZ).</w:t>
      </w:r>
    </w:p>
    <w:p w:rsidRDefault="0027595B" w:rsidP="0027595B" w:rsidR="0027595B">
      <w:pPr>
        <w:jc w:val="both"/>
      </w:pPr>
    </w:p>
    <w:p w:rsidRDefault="00661982" w:rsidP="0027595B" w:rsidR="0027595B">
      <w:pPr>
        <w:ind w:firstLine="708" w:left="5664"/>
        <w:jc w:val="both"/>
      </w:pPr>
      <w:r>
        <w:t xml:space="preserve"> </w:t>
      </w:r>
      <w:r w:rsidR="00AC23F7">
        <w:t xml:space="preserve">   </w:t>
      </w:r>
      <w:r w:rsidR="0027595B">
        <w:t xml:space="preserve"> </w:t>
      </w:r>
      <w:r>
        <w:t xml:space="preserve"> </w:t>
      </w:r>
      <w:r w:rsidR="0027595B">
        <w:t xml:space="preserve">Za točnost </w:t>
      </w:r>
      <w:proofErr w:type="spellStart"/>
      <w:r w:rsidR="0027595B">
        <w:t>otpravka</w:t>
      </w:r>
      <w:proofErr w:type="spellEnd"/>
      <w:r w:rsidR="0027595B">
        <w:t>:</w:t>
      </w:r>
    </w:p>
    <w:p w:rsidRDefault="0027595B" w:rsidP="0027595B" w:rsidR="0027595B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61982">
        <w:t xml:space="preserve">  </w:t>
      </w:r>
      <w:r w:rsidR="00AC23F7">
        <w:t xml:space="preserve">  </w:t>
      </w:r>
      <w:r>
        <w:t>Katarina Franjić</w:t>
      </w:r>
    </w:p>
    <w:p w:rsidRDefault="0027595B" w:rsidP="0027595B" w:rsidR="0027595B">
      <w:pPr>
        <w:jc w:val="both"/>
      </w:pPr>
    </w:p>
    <w:p w:rsidRDefault="0027595B" w:rsidP="0027595B" w:rsidR="00F74463">
      <w:pPr>
        <w:jc w:val="both"/>
      </w:pPr>
      <w:r>
        <w:tab/>
      </w:r>
    </w:p>
    <w:sectPr w:rsidR="00F744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1D9"/>
    <w:rsid w:val="0027595B"/>
    <w:rsid w:val="0049601B"/>
    <w:rsid w:val="005B51D9"/>
    <w:rsid w:val="00661982"/>
    <w:rsid w:val="00AC23F7"/>
    <w:rsid w:val="00F364E5"/>
    <w:rsid w:val="00F7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23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23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St-1500/2018</izvorni_sadrzaj>
    <derivirana_varijabla naziv="DomainObject.Predmet.OznakaBroj_1">St-1500/2018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d.o.o. zastupanog po punomoćniku Miroslav Jurjević</izvorni_sadrzaj>
    <derivirana_varijabla naziv="DomainObject.Predmet.ProtustrankaFormated_1">  PREMIUM d.o.o. zastupanog po punomoćniku Miroslav Jurjević</derivirana_varijabla>
  </DomainObject.Predmet.ProtustrankaFormated>
  <DomainObject.Predmet.ProtustrankaFormatedOIB>
    <izvorni_sadrzaj>  PREMIUM d.o.o., OIB 82664917529 zastupanog po punomoćniku Miroslav Jurjević</izvorni_sadrzaj>
    <derivirana_varijabla naziv="DomainObject.Predmet.ProtustrankaFormatedOIB_1">  PREMIUM d.o.o., OIB 82664917529 zastupanog po punomoćniku Miroslav Jurjević</derivirana_varijabla>
  </DomainObject.Predmet.ProtustrankaFormatedOIB>
  <DomainObject.Predmet.ProtustrankaFormatedWithAdress>
    <izvorni_sadrzaj> PREMIUM d.o.o., Trg Petra Svačića 3, 47000 Karlovac zastupanog po punomoćniku Miroslav Jurjević</izvorni_sadrzaj>
    <derivirana_varijabla naziv="DomainObject.Predmet.ProtustrankaFormatedWithAdress_1"> PREMIUM d.o.o., Trg Petra Svačića 3, 47000 Karlovac zastupanog po punomoćniku Miroslav Jurjević</derivirana_varijabla>
  </DomainObject.Predmet.ProtustrankaFormatedWithAdress>
  <DomainObject.Predmet.ProtustrankaFormatedWithAdressOIB>
    <izvorni_sadrzaj> PREMIUM d.o.o., OIB 82664917529, Trg Petra Svačića 3, 47000 Karlovac zastupanog po punomoćniku Miroslav Jurjević</izvorni_sadrzaj>
    <derivirana_varijabla naziv="DomainObject.Predmet.ProtustrankaFormatedWithAdressOIB_1"> PREMIUM d.o.o., OIB 82664917529, Trg Petra Svačića 3, 47000 Karlovac zastupanog po punomoćniku Miroslav Jurjević</derivirana_varijabla>
  </DomainObject.Predmet.ProtustrankaFormatedWithAdressOIB>
  <DomainObject.Predmet.ProtustrankaWithAdress>
    <izvorni_sadrzaj>PREMIUM d.o.o. Trg Petra Svačića 3, 47000 Karlovac</izvorni_sadrzaj>
    <derivirana_varijabla naziv="DomainObject.Predmet.ProtustrankaWithAdress_1">PREMIUM d.o.o. Trg Petra Svačića 3, 47000 Karlovac</derivirana_varijabla>
  </DomainObject.Predmet.ProtustrankaWithAdress>
  <DomainObject.Predmet.ProtustrankaWithAdressOIB>
    <izvorni_sadrzaj>PREMIUM d.o.o., OIB 82664917529, Trg Petra Svačića 3, 47000 Karlovac</izvorni_sadrzaj>
    <derivirana_varijabla naziv="DomainObject.Predmet.ProtustrankaWithAdressOIB_1">PREMIUM d.o.o., OIB 82664917529, Trg Petra Svačića 3, 47000 Karlovac</derivirana_varijabla>
  </DomainObject.Predmet.ProtustrankaWithAdressOIB>
  <DomainObject.Predmet.ProtustrankaNazivFormated>
    <izvorni_sadrzaj>PREMIUM d.o.o.</izvorni_sadrzaj>
    <derivirana_varijabla naziv="DomainObject.Predmet.ProtustrankaNazivFormated_1">PREMIUM d.o.o.</derivirana_varijabla>
  </DomainObject.Predmet.ProtustrankaNazivFormated>
  <DomainObject.Predmet.ProtustrankaNazivFormatedOIB>
    <izvorni_sadrzaj>PREMIUM d.o.o., OIB 82664917529</izvorni_sadrzaj>
    <derivirana_varijabla naziv="DomainObject.Predmet.ProtustrankaNazivFormatedOIB_1">PREMIUM d.o.o., OIB 82664917529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PREMIUM d.o.o. zastupanog po punomoćniku Miroslav Jurjević</item>
    </izvorni_sadrzaj>
    <derivirana_varijabla naziv="DomainObject.Predmet.ProtuStrankaListFormated_1">
      <item>PREMIUM d.o.o. zastupanog po punomoćniku Miroslav Jurjević</item>
    </derivirana_varijabla>
  </DomainObject.Predmet.ProtuStrankaListFormated>
  <DomainObject.Predmet.ProtuStrankaListFormatedOIB>
    <izvorni_sadrzaj>
      <item>PREMIUM d.o.o., OIB 82664917529 zastupanog po punomoćniku Miroslav Jurjević</item>
    </izvorni_sadrzaj>
    <derivirana_varijabla naziv="DomainObject.Predmet.ProtuStrankaListFormatedOIB_1">
      <item>PREMIUM d.o.o., OIB 82664917529 zastupanog po punomoćniku Miroslav Jurjević</item>
    </derivirana_varijabla>
  </DomainObject.Predmet.ProtuStrankaListFormatedOIB>
  <DomainObject.Predmet.ProtuStrankaListFormatedWithAdress>
    <izvorni_sadrzaj>
      <item>PREMIUM d.o.o., Trg Petra Svačića 3, 47000 Karlovac zastupanog po punomoćniku Miroslav Jurjević</item>
    </izvorni_sadrzaj>
    <derivirana_varijabla naziv="DomainObject.Predmet.ProtuStrankaListFormatedWithAdress_1">
      <item>PREMIUM d.o.o., Trg Petra Svačića 3, 47000 Karlovac zastupanog po punomoćniku Miroslav Jurjević</item>
    </derivirana_varijabla>
  </DomainObject.Predmet.ProtuStrankaListFormatedWithAdress>
  <DomainObject.Predmet.ProtuStrankaListFormatedWithAdressOIB>
    <izvorni_sadrzaj>
      <item>PREMIUM d.o.o., OIB 82664917529, Trg Petra Svačića 3, 47000 Karlovac zastupanog po punomoćniku Miroslav Jurjević</item>
    </izvorni_sadrzaj>
    <derivirana_varijabla naziv="DomainObject.Predmet.ProtuStrankaListFormatedWithAdressOIB_1">
      <item>PREMIUM d.o.o., OIB 82664917529, Trg Petra Svačića 3, 47000 Karlovac zastupanog po punomoćniku Miroslav Jurjević</item>
    </derivirana_varijabla>
  </DomainObject.Predmet.ProtuStrankaListFormatedWithAdressOIB>
  <DomainObject.Predmet.ProtuStrankaListNazivFormated>
    <izvorni_sadrzaj>
      <item>PREMIUM d.o.o.</item>
    </izvorni_sadrzaj>
    <derivirana_varijabla naziv="DomainObject.Predmet.ProtuStrankaListNazivFormated_1">
      <item>PREMIUM d.o.o.</item>
    </derivirana_varijabla>
  </DomainObject.Predmet.ProtuStrankaListNazivFormated>
  <DomainObject.Predmet.ProtuStrankaListNazivFormatedOIB>
    <izvorni_sadrzaj>
      <item>PREMIUM d.o.o., OIB 82664917529</item>
    </izvorni_sadrzaj>
    <derivirana_varijabla naziv="DomainObject.Predmet.ProtuStrankaListNazivFormatedOIB_1">
      <item>PREMIUM d.o.o., OIB 82664917529</item>
    </derivirana_varijabla>
  </DomainObject.Predmet.ProtuStrankaListNazivFormatedOIB>
  <DomainObject.Predmet.OstaliListFormated>
    <izvorni_sadrzaj>
      <item>Miroslav Jurjević punomoćnik sudionika u postupku PREMIUM d.o.o.</item>
      <item>Erste</item>
    </izvorni_sadrzaj>
    <derivirana_varijabla naziv="DomainObject.Predmet.OstaliListFormated_1">
      <item>Miroslav Jurjević punomoćnik sudionika u postupku PREMIUM d.o.o.</item>
      <item>Erste</item>
    </derivirana_varijabla>
  </DomainObject.Predmet.OstaliListFormated>
  <DomainObject.Predmet.OstaliListFormatedOIB>
    <izvorni_sadrzaj>
      <item>Miroslav Jurjević, OIB 42794445087 punomoćnik sudionika u postupku PREMIUM d.o.o.</item>
      <item>Erste</item>
    </izvorni_sadrzaj>
    <derivirana_varijabla naziv="DomainObject.Predmet.OstaliListFormatedOIB_1">
      <item>Miroslav Jurjević, OIB 42794445087 punomoćnik sudionika u postupku PREMIUM d.o.o.</item>
      <item>Erste</item>
    </derivirana_varijabla>
  </DomainObject.Predmet.OstaliListFormatedOIB>
  <DomainObject.Predmet.OstaliListFormatedWithAdress>
    <izvorni_sadrzaj>
      <item>Miroslav Jurjević, Antuna Gustava Matoša 14d, 47000 Karlovac punomoćnik sudionika u postupku PREMIUM d.o.o.</item>
      <item>Erste, Jadranski Trg 3/a, 51000 Rijeka</item>
    </izvorni_sadrzaj>
    <derivirana_varijabla naziv="DomainObject.Predmet.OstaliListFormatedWithAdress_1">
      <item>Miroslav Jurjević, Antuna Gustava Matoša 14d, 47000 Karlovac punomoćnik sudionika u postupku PREMIUM d.o.o.</item>
      <item>Erste, Jadranski Trg 3/a, 51000 Rijeka</item>
    </derivirana_varijabla>
  </DomainObject.Predmet.OstaliListFormatedWithAdress>
  <DomainObject.Predmet.OstaliListFormatedWithAdressOIB>
    <izvorni_sadrzaj>
      <item>Miroslav Jurjević, OIB 42794445087, Antuna Gustava Matoša 14d, 47000 Karlovac punomoćnik sudionika u postupku PREMIUM d.o.o.</item>
      <item>Erste, Jadranski Trg 3/a, 51000 Rijeka</item>
    </izvorni_sadrzaj>
    <derivirana_varijabla naziv="DomainObject.Predmet.OstaliListFormatedWithAdressOIB_1">
      <item>Miroslav Jurjević, OIB 42794445087, Antuna Gustava Matoša 14d, 47000 Karlovac punomoćnik sudionika u postupku PREMIUM d.o.o.</item>
      <item>Erste, Jadranski Trg 3/a, 51000 Rijeka</item>
    </derivirana_varijabla>
  </DomainObject.Predmet.OstaliListFormatedWithAdressOIB>
  <DomainObject.Predmet.OstaliListNazivFormated>
    <izvorni_sadrzaj>
      <item>Miroslav Jurjević</item>
      <item>Erste</item>
    </izvorni_sadrzaj>
    <derivirana_varijabla naziv="DomainObject.Predmet.OstaliListNazivFormated_1">
      <item>Miroslav Jurjević</item>
      <item>Erste</item>
    </derivirana_varijabla>
  </DomainObject.Predmet.OstaliListNazivFormated>
  <DomainObject.Predmet.OstaliListNazivFormatedOIB>
    <izvorni_sadrzaj>
      <item>Miroslav Jurjević, OIB 42794445087</item>
      <item>Erste</item>
    </izvorni_sadrzaj>
    <derivirana_varijabla naziv="DomainObject.Predmet.OstaliListNazivFormatedOIB_1">
      <item>Miroslav Jurjević, OIB 42794445087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PREMIUM d.o.o.</izvorni_sadrzaj>
    <derivirana_varijabla naziv="DomainObject.Predmet.ProtustrankaIDrugi_1">PREMIUM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PREMIUM d.o.o., OIB 82664917529, Trg Petra Svačića 3, 47000 Karlovac</izvorni_sadrzaj>
    <derivirana_varijabla naziv="DomainObject.Predmet.ProtustrankaIDrugiAdressOIB_1">PREMIUM d.o.o., OIB 82664917529, Trg Petra Svačića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PREMIUM d.o.o.</item>
      <item>Miroslav Jurjević</item>
      <item>Erste</item>
    </izvorni_sadrzaj>
    <derivirana_varijabla naziv="DomainObject.Predmet.SudioniciListNaziv_1">
      <item>FINA regionalni centar Zagreb, podružnica Karlovac</item>
      <item>PREMIUM d.o.o.</item>
      <item>Miroslav Jurjević</item>
      <item>Erste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PREMIUM d.o.o., OIB 82664917529, Trg Petra Svačića 3,47000 Karlovac</item>
      <item>Miroslav Jurjević, OIB 42794445087, Antuna Gustava Matoša 14d,47000 Karlovac</item>
      <item>Erste, Jadranski Trg 3/a,51000 Rijeka</item>
    </izvorni_sadrzaj>
    <derivirana_varijabla naziv="DomainObject.Predmet.SudioniciListAdressOIB_1">
      <item>FINA regionalni centar Zagreb, podružnica Karlovac, OIB 85821130368, Vitezovićeva 1,47000 Karlovac</item>
      <item>PREMIUM d.o.o., OIB 82664917529, Trg Petra Svačića 3,47000 Karlovac</item>
      <item>Miroslav Jurjević, OIB 42794445087, Antuna Gustava Matoša 14d,47000 Karlovac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82664917529</item>
      <item>, OIB 42794445087</item>
      <item>, OIB null</item>
    </izvorni_sadrzaj>
    <derivirana_varijabla naziv="DomainObject.Predmet.SudioniciListNazivOIB_1">
      <item>, OIB 85821130368</item>
      <item>, OIB 82664917529</item>
      <item>, OIB 42794445087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St-1500/2018-9</izvorni_sadrzaj>
    <derivirana_varijabla naziv="DomainObject.PredzadnjaOdlukaIzPredmeta.Oznaka_1">St-1500/2018-9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166</properties:Words>
  <properties:Characters>794</properties:Characters>
  <properties:Lines>40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2019-04-26T10:48:00Z</dcterms:created>
  <dc:creator>Danijela Uzelac</dc:creator>
  <dc:description/>
  <cp:keywords/>
  <cp:lastModifiedBy>Katarina Franjić</cp:lastModifiedBy>
  <dcterms:modified xmlns:xsi="http://www.w3.org/2001/XMLSchema-instance" xsi:type="dcterms:W3CDTF">2019-04-26T11:25:00Z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(st-1500-18zaključak ročište 8.7..docx)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