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d4d" w14:paraId="9131d4d" w:rsidRDefault="00F520C0" w:rsidP="00F520C0" w:rsidR="00F520C0">
      <w:pPr>
        <w:jc w:val="center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5A18E5">
        <w:rPr>
          <w:b/>
        </w:rPr>
        <w:t xml:space="preserve">      </w:t>
      </w:r>
      <w:r>
        <w:rPr>
          <w:b/>
        </w:rPr>
        <w:t xml:space="preserve">  </w:t>
      </w:r>
      <w:r w:rsidR="00DE06AE">
        <w:t>Broj: 2/St-</w:t>
      </w:r>
      <w:r w:rsidR="005A18E5">
        <w:t>517</w:t>
      </w:r>
      <w:r w:rsidR="00DE06AE">
        <w:t>/</w:t>
      </w:r>
      <w:r w:rsidR="005A18E5">
        <w:t>2013</w:t>
      </w:r>
      <w:r w:rsidR="00DE06AE">
        <w:t>-</w:t>
      </w:r>
      <w:r w:rsidR="005A18E5">
        <w:t>52</w:t>
      </w:r>
    </w:p>
    <w:p w:rsidRDefault="00F520C0" w:rsidP="00F520C0" w:rsidR="00F520C0">
      <w:r>
        <w:t xml:space="preserve">REPUBLIKA HRVATSKA </w:t>
      </w:r>
    </w:p>
    <w:p w:rsidRDefault="00F520C0" w:rsidP="00F520C0" w:rsidR="00F520C0">
      <w:r>
        <w:t>TRGOVAČKI SUD U OSIJEKU</w:t>
      </w:r>
    </w:p>
    <w:p w:rsidRDefault="00F520C0" w:rsidP="00F520C0" w:rsidR="00F520C0">
      <w:r>
        <w:t>STALNA SLUŽBA U SLAVONSKOM BRODU</w:t>
      </w:r>
    </w:p>
    <w:p w:rsidRDefault="00F520C0" w:rsidP="00F520C0" w:rsidR="00F520C0">
      <w:r>
        <w:t>Trg pobjede 13</w:t>
      </w:r>
    </w:p>
    <w:p w:rsidRDefault="00F520C0" w:rsidP="00F520C0" w:rsidR="00F520C0">
      <w:pPr>
        <w:rPr>
          <w:b/>
        </w:rPr>
      </w:pPr>
      <w: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F520C0" w:rsidP="00F520C0" w:rsidR="00F520C0">
      <w:pPr>
        <w:rPr>
          <w:b/>
        </w:rPr>
      </w:pPr>
    </w:p>
    <w:p w:rsidRDefault="000F6E8E" w:rsidP="00F520C0" w:rsidR="000F6E8E">
      <w:pPr>
        <w:rPr>
          <w:b/>
        </w:rPr>
      </w:pPr>
    </w:p>
    <w:p w:rsidRDefault="00F520C0" w:rsidP="00F520C0" w:rsidR="00F520C0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0F6E8E" w:rsidP="00F520C0" w:rsidR="000F6E8E">
      <w:pPr>
        <w:jc w:val="center"/>
        <w:rPr>
          <w:b/>
        </w:rPr>
      </w:pPr>
    </w:p>
    <w:p w:rsidRDefault="00F520C0" w:rsidP="00F520C0" w:rsidR="00F520C0">
      <w:pPr>
        <w:jc w:val="center"/>
        <w:rPr>
          <w:b/>
        </w:rPr>
      </w:pPr>
      <w:r>
        <w:rPr>
          <w:b/>
        </w:rPr>
        <w:t>R J E Š E N J E</w:t>
      </w:r>
    </w:p>
    <w:p w:rsidRDefault="00F520C0" w:rsidP="00F520C0" w:rsidR="00F520C0">
      <w:pPr>
        <w:jc w:val="center"/>
        <w:rPr>
          <w:b/>
        </w:rPr>
      </w:pPr>
    </w:p>
    <w:p w:rsidRDefault="000F6E8E" w:rsidP="00F520C0" w:rsidR="000F6E8E">
      <w:pPr>
        <w:jc w:val="center"/>
        <w:rPr>
          <w:b/>
        </w:rPr>
      </w:pPr>
    </w:p>
    <w:p w:rsidRDefault="00F520C0" w:rsidP="00F520C0" w:rsidR="00F520C0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stečajnom sucu Davorinu Pavičić, u</w:t>
      </w:r>
      <w:r w:rsidR="00D32C38">
        <w:t xml:space="preserve"> </w:t>
      </w:r>
      <w:r>
        <w:t xml:space="preserve">stečajnom postupku nad stečajnim dužnikom </w:t>
      </w:r>
      <w:r w:rsidR="00AD4142">
        <w:t>TERM</w:t>
      </w:r>
      <w:r w:rsidR="005A18E5">
        <w:t>O-MONTAŽA d.o.o., Dr. Vlatka Mačeka 3, Sl. Brod, OIB: 46943065223</w:t>
      </w:r>
      <w:r w:rsidR="00DE06AE" w:rsidRPr="00DE06AE">
        <w:t xml:space="preserve">, </w:t>
      </w:r>
      <w:r>
        <w:t xml:space="preserve">dana </w:t>
      </w:r>
      <w:r w:rsidR="005A18E5">
        <w:t>11</w:t>
      </w:r>
      <w:r>
        <w:t xml:space="preserve">. prosinca </w:t>
      </w:r>
      <w:r w:rsidR="000743C2">
        <w:t>2018</w:t>
      </w:r>
      <w:r>
        <w:t xml:space="preserve">. </w:t>
      </w:r>
    </w:p>
    <w:p w:rsidRDefault="000F6E8E" w:rsidP="00F520C0" w:rsidR="000F6E8E">
      <w:pPr>
        <w:jc w:val="both"/>
      </w:pPr>
    </w:p>
    <w:p w:rsidRDefault="00F520C0" w:rsidP="00F520C0" w:rsidR="00F520C0">
      <w:pPr>
        <w:ind w:hanging="720" w:left="720"/>
        <w:jc w:val="center"/>
      </w:pPr>
      <w:r>
        <w:t>r i j e š i o    j e</w:t>
      </w:r>
    </w:p>
    <w:p w:rsidRDefault="00F520C0" w:rsidP="00F520C0" w:rsidR="00F520C0">
      <w:pPr>
        <w:jc w:val="both"/>
      </w:pPr>
    </w:p>
    <w:p w:rsidRDefault="000F6E8E" w:rsidP="00F520C0" w:rsidR="000F6E8E">
      <w:pPr>
        <w:jc w:val="both"/>
      </w:pPr>
    </w:p>
    <w:p w:rsidRDefault="00F520C0" w:rsidP="00F520C0" w:rsidR="00086453">
      <w:pPr>
        <w:ind w:firstLine="708"/>
        <w:jc w:val="both"/>
      </w:pPr>
      <w:r>
        <w:rPr>
          <w:b/>
        </w:rPr>
        <w:t>I.</w:t>
      </w:r>
      <w:r>
        <w:t xml:space="preserve"> </w:t>
      </w:r>
      <w:r w:rsidR="00086453">
        <w:t xml:space="preserve">Nalaže se upis stečajne mase iza stečajnog dužnika </w:t>
      </w:r>
      <w:r w:rsidR="00086453" w:rsidRPr="00086453">
        <w:t>TERMO-MONTAŽA d.o.o.</w:t>
      </w:r>
      <w:r w:rsidR="00086453">
        <w:t xml:space="preserve"> u stečaju</w:t>
      </w:r>
      <w:r w:rsidR="00086453" w:rsidRPr="00086453">
        <w:t>, Dr. Vlatka Mačeka 3, Sl. Brod, OIB: 46943065223</w:t>
      </w:r>
      <w:r w:rsidR="00086453">
        <w:t xml:space="preserve"> sa sjedištem na adresi stečajne upraviteljice Alme </w:t>
      </w:r>
      <w:proofErr w:type="spellStart"/>
      <w:r w:rsidR="00086453">
        <w:t>Opačak</w:t>
      </w:r>
      <w:proofErr w:type="spellEnd"/>
      <w:r w:rsidR="00D32C38">
        <w:t xml:space="preserve">, A. Cesarca 12, OIB: 36068029114, a koji upis će provesti sudski registar ovoga suda po pravomoćnosti rješenja. </w:t>
      </w:r>
      <w:r w:rsidR="00086453">
        <w:t xml:space="preserve"> </w:t>
      </w:r>
    </w:p>
    <w:p w:rsidRDefault="00F520C0" w:rsidP="00CE32D7" w:rsidR="00F520C0">
      <w:pPr>
        <w:jc w:val="both"/>
        <w:rPr>
          <w:b/>
        </w:rPr>
      </w:pPr>
      <w:r>
        <w:rPr>
          <w:b/>
        </w:rPr>
        <w:t xml:space="preserve">     </w:t>
      </w:r>
    </w:p>
    <w:p w:rsidRDefault="000F6E8E" w:rsidP="00CE32D7" w:rsidR="000F6E8E">
      <w:pPr>
        <w:jc w:val="both"/>
      </w:pPr>
    </w:p>
    <w:p w:rsidRDefault="00F520C0" w:rsidP="00F520C0" w:rsidR="00F520C0">
      <w:pPr>
        <w:ind w:hanging="2880" w:left="2880"/>
        <w:jc w:val="center"/>
      </w:pPr>
      <w:r>
        <w:t>Obrazloženje</w:t>
      </w:r>
    </w:p>
    <w:p w:rsidRDefault="00F520C0" w:rsidP="00F520C0" w:rsidR="00F520C0">
      <w:pPr>
        <w:jc w:val="both"/>
      </w:pPr>
    </w:p>
    <w:p w:rsidRDefault="000F6E8E" w:rsidP="00F520C0" w:rsidR="000F6E8E">
      <w:pPr>
        <w:jc w:val="both"/>
      </w:pPr>
    </w:p>
    <w:p w:rsidRDefault="00CE32D7" w:rsidP="007A72DD" w:rsidR="00CE32D7">
      <w:pPr>
        <w:ind w:firstLine="708"/>
        <w:jc w:val="both"/>
      </w:pPr>
      <w:r>
        <w:t xml:space="preserve">Rješenjem ovoga suda St-517/2013-34 od 10. prosinca 2014. obustavljen je i zaključen stečajni postupak nad stečajnim dužnikom </w:t>
      </w:r>
      <w:r w:rsidRPr="00CE32D7">
        <w:t>TERMO-MONTAŽA d.o.o.</w:t>
      </w:r>
      <w:r>
        <w:t xml:space="preserve"> za trgovinu i usluge u stečaju Sl. Brod, Dr. Vlatka Mačeka 3 sukladno čl. 203. SZ-a. </w:t>
      </w:r>
    </w:p>
    <w:p w:rsidRDefault="000F6E8E" w:rsidP="007A72DD" w:rsidR="000F6E8E">
      <w:pPr>
        <w:ind w:firstLine="708"/>
        <w:jc w:val="both"/>
      </w:pPr>
    </w:p>
    <w:p w:rsidRDefault="00CE32D7" w:rsidP="007A72DD" w:rsidR="0003622E">
      <w:pPr>
        <w:ind w:firstLine="708"/>
        <w:jc w:val="both"/>
      </w:pPr>
      <w:r>
        <w:t xml:space="preserve">Stečajni dužnik je brisan iz sudskog registra rješenjem ovoga suda </w:t>
      </w:r>
      <w:proofErr w:type="spellStart"/>
      <w:r>
        <w:t>Tt</w:t>
      </w:r>
      <w:proofErr w:type="spellEnd"/>
      <w:r>
        <w:t>-</w:t>
      </w:r>
      <w:r w:rsidR="0003622E">
        <w:t xml:space="preserve">14/6050-2 od </w:t>
      </w:r>
      <w:r w:rsidR="006F2616">
        <w:br/>
      </w:r>
      <w:r w:rsidR="0003622E">
        <w:t xml:space="preserve">5. siječnja 2015. </w:t>
      </w:r>
    </w:p>
    <w:p w:rsidRDefault="0003622E" w:rsidP="007A72DD" w:rsidR="00CE32D7">
      <w:pPr>
        <w:ind w:firstLine="708"/>
        <w:jc w:val="both"/>
      </w:pPr>
      <w:r>
        <w:t>S</w:t>
      </w:r>
      <w:r w:rsidR="00CE32D7">
        <w:t xml:space="preserve">vojim podneskom zaprimljenim kod ovoga suda 11. prosinca 2018. stečajna upraviteljica izvijestila je sud da je pred Trgovačkim sudom u Zagrebu pod poslovnim brojem </w:t>
      </w:r>
      <w:proofErr w:type="spellStart"/>
      <w:r w:rsidR="00CE32D7">
        <w:t>Povrv</w:t>
      </w:r>
      <w:proofErr w:type="spellEnd"/>
      <w:r w:rsidR="00CE32D7">
        <w:t xml:space="preserve">-3943/11 donesena djelomična prvostupanjska presuda dana 16. prosinca 2013. kojom je naloženo dužnikovom dužniku isplatiti iznos od 325.391,31 kn sa pripadajućim zakonskim zateznim kamatama i iznos od 23.911,20 kn sa zakonskim zateznim kamatama, a u preostalom dijelu tužbenog zahtjeva kao i za troškove postupka donijeti će se odluka u končanoj odluci.  </w:t>
      </w:r>
    </w:p>
    <w:p w:rsidRDefault="000F6E8E" w:rsidP="007A72DD" w:rsidR="000F6E8E">
      <w:pPr>
        <w:ind w:firstLine="708"/>
        <w:jc w:val="both"/>
      </w:pPr>
    </w:p>
    <w:p w:rsidRDefault="00CE32D7" w:rsidP="007A72DD" w:rsidR="00BC123C">
      <w:pPr>
        <w:ind w:firstLine="708"/>
        <w:jc w:val="both"/>
      </w:pPr>
      <w:r>
        <w:t xml:space="preserve">Rješenjem VTS RH Zagreb </w:t>
      </w:r>
      <w:proofErr w:type="spellStart"/>
      <w:r>
        <w:t>Pž</w:t>
      </w:r>
      <w:proofErr w:type="spellEnd"/>
      <w:r>
        <w:t xml:space="preserve">-6036/16 od 30. listopada 2018. odbijena je tuženikova žalba kao neosnovana i potvrđena djelomična presuda. </w:t>
      </w:r>
    </w:p>
    <w:p w:rsidRDefault="000F6E8E" w:rsidP="007A72DD" w:rsidR="000F6E8E">
      <w:pPr>
        <w:ind w:firstLine="708"/>
        <w:jc w:val="both"/>
      </w:pPr>
    </w:p>
    <w:p w:rsidRDefault="00BC123C" w:rsidP="007A72DD" w:rsidR="00BC123C">
      <w:pPr>
        <w:ind w:firstLine="708"/>
        <w:jc w:val="both"/>
      </w:pPr>
      <w:r>
        <w:t xml:space="preserve">Također, među istim strankama pod brojem </w:t>
      </w:r>
      <w:proofErr w:type="spellStart"/>
      <w:r>
        <w:t>Povrv</w:t>
      </w:r>
      <w:proofErr w:type="spellEnd"/>
      <w:r>
        <w:t>-4779/2016 od 5. srpnja 2017. donesena je prvostupanjska presuda u korist stečajnog dužnika, a koja se povodom žalbe nalazi pred VTS RH.</w:t>
      </w:r>
    </w:p>
    <w:p w:rsidRDefault="000F6E8E" w:rsidP="007A72DD" w:rsidR="000F6E8E">
      <w:pPr>
        <w:ind w:firstLine="708"/>
        <w:jc w:val="both"/>
      </w:pPr>
    </w:p>
    <w:p w:rsidRDefault="00BC123C" w:rsidP="00BC123C" w:rsidR="00CE32D7">
      <w:pPr>
        <w:ind w:firstLine="708"/>
        <w:jc w:val="both"/>
      </w:pPr>
      <w:r>
        <w:t xml:space="preserve">Kako stečajni dužnik nije upisan u sudski registar to je bilo potrebno  donijeti rješenje o upisu stečajne mase iza stečajnog dužnika TERMO-MONTAŽA d.o.o. uz pribavljeni novi OIB od strane Porezne uprave Sl. Brod u svrhu otvaranja žiro – računa stečajnog dužnika u banci radi primitka uplate po pravomoćnim presudama. Nakon uplate steći će se </w:t>
      </w:r>
      <w:r w:rsidR="009F3EC8">
        <w:t>uvjeti</w:t>
      </w:r>
      <w:r>
        <w:t xml:space="preserve"> za naknadnu diobu. </w:t>
      </w:r>
    </w:p>
    <w:p w:rsidRDefault="000F6E8E" w:rsidP="00BC123C" w:rsidR="000F6E8E">
      <w:pPr>
        <w:ind w:firstLine="708"/>
        <w:jc w:val="both"/>
      </w:pPr>
    </w:p>
    <w:p w:rsidRDefault="000F6E8E" w:rsidP="00F520C0" w:rsidR="00F520C0">
      <w:pPr>
        <w:ind w:firstLine="708"/>
        <w:jc w:val="both"/>
      </w:pPr>
      <w:r>
        <w:t>Stoga je</w:t>
      </w:r>
      <w:r w:rsidR="00F520C0">
        <w:t xml:space="preserve"> odlučeno je kao u izreci.</w:t>
      </w:r>
    </w:p>
    <w:p w:rsidRDefault="00F520C0" w:rsidP="00F520C0" w:rsidR="00F520C0">
      <w:pPr>
        <w:ind w:firstLine="708"/>
        <w:jc w:val="both"/>
      </w:pPr>
    </w:p>
    <w:p w:rsidRDefault="00F520C0" w:rsidP="00F520C0" w:rsidR="00F520C0">
      <w:pPr>
        <w:jc w:val="center"/>
      </w:pPr>
      <w:r>
        <w:t>U Slavonskom Brodu</w:t>
      </w:r>
      <w:r w:rsidR="000743C2">
        <w:t>,</w:t>
      </w:r>
      <w:r>
        <w:t xml:space="preserve"> </w:t>
      </w:r>
      <w:r w:rsidR="005A18E5">
        <w:t>11</w:t>
      </w:r>
      <w:r>
        <w:t xml:space="preserve">. prosinca </w:t>
      </w:r>
      <w:r w:rsidR="000743C2">
        <w:t>2018</w:t>
      </w:r>
      <w:r>
        <w:t xml:space="preserve">. </w:t>
      </w:r>
    </w:p>
    <w:p w:rsidRDefault="00F520C0" w:rsidP="00F520C0" w:rsidR="00F520C0"/>
    <w:p w:rsidRDefault="00F520C0" w:rsidP="00F520C0" w:rsidR="00F520C0"/>
    <w:p w:rsidRDefault="00F520C0" w:rsidP="00F520C0" w:rsidR="00F520C0"/>
    <w:p w:rsidRDefault="00F520C0" w:rsidP="00F520C0" w:rsidR="00F520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Stečajni sudac:</w:t>
      </w:r>
    </w:p>
    <w:p w:rsidRDefault="000F6E8E" w:rsidP="00F520C0" w:rsidR="000F6E8E"/>
    <w:p w:rsidRDefault="00F520C0" w:rsidP="00F520C0" w:rsidR="00F520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Davorin Pavičić</w:t>
      </w:r>
    </w:p>
    <w:p w:rsidRDefault="00F520C0" w:rsidP="00F520C0" w:rsidR="00F520C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20C0" w:rsidP="00F520C0" w:rsidR="00F520C0"/>
    <w:p w:rsidRDefault="000F6E8E" w:rsidP="000F6E8E" w:rsidR="000F6E8E" w:rsidRPr="000F6E8E">
      <w:pPr>
        <w:rPr>
          <w:b/>
          <w:sz w:val="20"/>
          <w:szCs w:val="20"/>
        </w:rPr>
      </w:pPr>
      <w:r w:rsidRPr="000F6E8E">
        <w:rPr>
          <w:b/>
          <w:sz w:val="20"/>
          <w:szCs w:val="20"/>
        </w:rPr>
        <w:t>NAPUTAK O PRAVNOM LIJEKU:</w:t>
      </w:r>
    </w:p>
    <w:p w:rsidRDefault="000F6E8E" w:rsidP="000F6E8E" w:rsidR="000F6E8E" w:rsidRPr="000F6E8E">
      <w:pPr>
        <w:rPr>
          <w:sz w:val="20"/>
          <w:szCs w:val="20"/>
        </w:rPr>
      </w:pPr>
      <w:r w:rsidRPr="000F6E8E">
        <w:rPr>
          <w:sz w:val="20"/>
          <w:szCs w:val="20"/>
        </w:rPr>
        <w:t>Protiv ove odluke dopuštena je žalba VTS RH</w:t>
      </w:r>
    </w:p>
    <w:p w:rsidRDefault="000F6E8E" w:rsidP="000F6E8E" w:rsidR="000F6E8E" w:rsidRPr="000F6E8E">
      <w:pPr>
        <w:rPr>
          <w:sz w:val="20"/>
          <w:szCs w:val="20"/>
        </w:rPr>
      </w:pPr>
      <w:r w:rsidRPr="000F6E8E">
        <w:rPr>
          <w:sz w:val="20"/>
          <w:szCs w:val="20"/>
        </w:rPr>
        <w:t>Zagreb u roku od 8 dana po primitku prijepisa</w:t>
      </w:r>
    </w:p>
    <w:p w:rsidRDefault="000F6E8E" w:rsidP="000F6E8E" w:rsidR="00F520C0" w:rsidRPr="000F6E8E">
      <w:r w:rsidRPr="000F6E8E">
        <w:rPr>
          <w:sz w:val="20"/>
          <w:szCs w:val="20"/>
        </w:rPr>
        <w:t xml:space="preserve">ove odluke putem ovoga suda u tri primjerka.  </w:t>
      </w: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4C32BF" w:rsidR="004C32BF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/>
    <w:p w:rsidRDefault="000F6E8E" w:rsidR="000F6E8E">
      <w:r>
        <w:t>DNA:</w:t>
      </w:r>
    </w:p>
    <w:p w:rsidRDefault="000F6E8E" w:rsidR="000F6E8E">
      <w:r>
        <w:t>1. e-Oglasna ploča</w:t>
      </w:r>
    </w:p>
    <w:p w:rsidRDefault="000F6E8E" w:rsidR="000F6E8E">
      <w:r>
        <w:t>2. Stečajnoj upraviteljici</w:t>
      </w:r>
    </w:p>
    <w:p w:rsidRDefault="000F6E8E" w:rsidR="000F6E8E">
      <w:r>
        <w:t xml:space="preserve">3. </w:t>
      </w:r>
      <w:r w:rsidRPr="000F6E8E">
        <w:rPr>
          <w:b/>
        </w:rPr>
        <w:t>Sudskom registru nakon pravomoćnosti</w:t>
      </w:r>
    </w:p>
    <w:sectPr w:rsidSect="000F6E8E" w:rsidR="000F6E8E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0C0"/>
    <w:rsid w:val="0003622E"/>
    <w:rsid w:val="000743C2"/>
    <w:rsid w:val="00086453"/>
    <w:rsid w:val="000F6E8E"/>
    <w:rsid w:val="001F40DE"/>
    <w:rsid w:val="0040191F"/>
    <w:rsid w:val="004C32BF"/>
    <w:rsid w:val="005A18E5"/>
    <w:rsid w:val="0063547C"/>
    <w:rsid w:val="006F2616"/>
    <w:rsid w:val="007A72DD"/>
    <w:rsid w:val="007D6301"/>
    <w:rsid w:val="00936B49"/>
    <w:rsid w:val="009E326A"/>
    <w:rsid w:val="009F3EC8"/>
    <w:rsid w:val="00A80197"/>
    <w:rsid w:val="00AD4142"/>
    <w:rsid w:val="00BC123C"/>
    <w:rsid w:val="00CC1FC4"/>
    <w:rsid w:val="00CE32D7"/>
    <w:rsid w:val="00D32C38"/>
    <w:rsid w:val="00DE06AE"/>
    <w:rsid w:val="00F520C0"/>
    <w:rsid w:val="00FE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20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2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20C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4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4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4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4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20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2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20C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4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4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4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4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43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2015.</izvorni_sadrzaj>
    <derivirana_varijabla naziv="DomainObject.Predmet.DatumRjesavanja_1">30.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TERMO-MONTAŽA d. o. o. za usluge i trgovinu, SLAVONSKI BROD</izvorni_sadrzaj>
    <derivirana_varijabla naziv="DomainObject.Predmet.ProtustrankaFormated_1">  TERMO-MONTAŽA d. o. o. za usluge i trgovinu, SLAVONSKI BROD</derivirana_varijabla>
  </DomainObject.Predmet.ProtustrankaFormated>
  <DomainObject.Predmet.ProtustrankaFormatedOIB>
    <izvorni_sadrzaj>  TERMO-MONTAŽA d. o. o. za usluge i trgovinu, SLAVONSKI BROD, OIB 46943065223</izvorni_sadrzaj>
    <derivirana_varijabla naziv="DomainObject.Predmet.ProtustrankaFormatedOIB_1">  TERMO-MONTAŽA d. o. o. za usluge i trgovinu, SLAVONSKI BROD, OIB 46943065223</derivirana_varijabla>
  </DomainObject.Predmet.ProtustrankaFormatedOIB>
  <DomainObject.Predmet.ProtustrankaFormatedWithAdress>
    <izvorni_sadrzaj> TERMO-MONTAŽA d. o. o. za usluge i trgovinu, SLAVONSKI BROD, Vlatka Mačeka br. 3, 35000 Slavonski Brod</izvorni_sadrzaj>
    <derivirana_varijabla naziv="DomainObject.Predmet.ProtustrankaFormatedWithAdress_1"> TERMO-MONTAŽA d. o. o. za usluge i trgovinu, SLAVONSKI BROD, Vlatka Mačeka br. 3, 35000 Slavonski Brod</derivirana_varijabla>
  </DomainObject.Predmet.ProtustrankaFormatedWithAdress>
  <DomainObject.Predmet.ProtustrankaFormatedWithAdressOIB>
    <izvorni_sadrzaj> TERMO-MONTAŽA d. o. o. za usluge i trgovinu, SLAVONSKI BROD, OIB 46943065223, Vlatka Mačeka br. 3, 35000 Slavonski Brod</izvorni_sadrzaj>
    <derivirana_varijabla naziv="DomainObject.Predmet.ProtustrankaFormatedWithAdressOIB_1"> TERMO-MONTAŽA d. o. o. za usluge i trgovinu, SLAVONSKI BROD, OIB 46943065223, Vlatka Mačeka br. 3, 35000 Slavonski Brod</derivirana_varijabla>
  </DomainObject.Predmet.ProtustrankaFormatedWithAdressOIB>
  <DomainObject.Predmet.ProtustrankaWithAdress>
    <izvorni_sadrzaj>TERMO-MONTAŽA d. o. o. za usluge i trgovinu, SLAVONSKI BROD Vlatka Mačeka br. 3, 35000 Slavonski Brod</izvorni_sadrzaj>
    <derivirana_varijabla naziv="DomainObject.Predmet.ProtustrankaWithAdress_1">TERMO-MONTAŽA d. o. o. za usluge i trgovinu, SLAVONSKI BROD Vlatka Mačeka br. 3, 35000 Slavonski Brod</derivirana_varijabla>
  </DomainObject.Predmet.ProtustrankaWithAdress>
  <DomainObject.Predmet.ProtustrankaWithAdressOIB>
    <izvorni_sadrzaj>TERMO-MONTAŽA d. o. o. za usluge i trgovinu, SLAVONSKI BROD, OIB 46943065223, Vlatka Mačeka br. 3, 35000 Slavonski Brod</izvorni_sadrzaj>
    <derivirana_varijabla naziv="DomainObject.Predmet.ProtustrankaWithAdressOIB_1">TERMO-MONTAŽA d. o. o. za usluge i trgovinu, SLAVONSKI BROD, OIB 46943065223, Vlatka Mačeka br. 3, 35000 Slavonski Brod</derivirana_varijabla>
  </DomainObject.Predmet.ProtustrankaWithAdressOIB>
  <DomainObject.Predmet.ProtustrankaNazivFormated>
    <izvorni_sadrzaj>TERMO-MONTAŽA d. o. o. za usluge i trgovinu, SLAVONSKI BROD</izvorni_sadrzaj>
    <derivirana_varijabla naziv="DomainObject.Predmet.ProtustrankaNazivFormated_1">TERMO-MONTAŽA d. o. o. za usluge i trgovinu, SLAVONSKI BROD</derivirana_varijabla>
  </DomainObject.Predmet.ProtustrankaNazivFormated>
  <DomainObject.Predmet.ProtustrankaNazivFormatedOIB>
    <izvorni_sadrzaj>TERMO-MONTAŽA d. o. o. za usluge i trgovinu, SLAVONSKI BROD, OIB 46943065223</izvorni_sadrzaj>
    <derivirana_varijabla naziv="DomainObject.Predmet.ProtustrankaNazivFormatedOIB_1">TERMO-MONTAŽA d. o. o. za usluge i trgovinu, SLAVONSKI BROD, OIB 46943065223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Podružnica Slavonski Brod</izvorni_sadrzaj>
    <derivirana_varijabla naziv="DomainObject.Predmet.StrankaFormated_1">  FINA  Podružnica Slavonski Brod</derivirana_varijabla>
  </DomainObject.Predmet.StrankaFormated>
  <DomainObject.Predmet.StrankaFormatedOIB>
    <izvorni_sadrzaj>  FINA  Podružnica Slavonski Brod, OIB 85821130368</izvorni_sadrzaj>
    <derivirana_varijabla naziv="DomainObject.Predmet.StrankaFormatedOIB_1">  FINA  Podružnica Slavonski Brod, OIB 85821130368</derivirana_varijabla>
  </DomainObject.Predmet.StrankaFormatedOIB>
  <DomainObject.Predmet.StrankaFormatedWithAdress>
    <izvorni_sadrzaj> FINA  Podružnica Slavonski Brod, 35000 Slavonski Brod</izvorni_sadrzaj>
    <derivirana_varijabla naziv="DomainObject.Predmet.StrankaFormatedWithAdress_1"> FINA  Podružnica Slavonski Brod, 35000 Slavonski Brod</derivirana_varijabla>
  </DomainObject.Predmet.StrankaFormatedWithAdress>
  <DomainObject.Predmet.StrankaFormatedWithAdressOIB>
    <izvorni_sadrzaj> FINA  Podružnica Slavonski Brod, OIB 85821130368, 35000 Slavonski Brod</izvorni_sadrzaj>
    <derivirana_varijabla naziv="DomainObject.Predmet.StrankaFormatedWithAdressOIB_1"> FINA  Podružnica Slavonski Brod, OIB 85821130368, 35000 Slavonski Brod</derivirana_varijabla>
  </DomainObject.Predmet.StrankaFormatedWithAdressOIB>
  <DomainObject.Predmet.StrankaWithAdress>
    <izvorni_sadrzaj>FINA  Podružnica Slavonski Brod 35000 Slavonski Brod</izvorni_sadrzaj>
    <derivirana_varijabla naziv="DomainObject.Predmet.StrankaWithAdress_1">FINA  Podružnica Slavonski Brod 35000 Slavonski Brod</derivirana_varijabla>
  </DomainObject.Predmet.StrankaWithAdress>
  <DomainObject.Predmet.StrankaWithAdressOIB>
    <izvorni_sadrzaj>FINA  Podružnica Slavonski Brod, OIB 85821130368, 35000 Slavonski Brod</izvorni_sadrzaj>
    <derivirana_varijabla naziv="DomainObject.Predmet.StrankaWithAdressOIB_1">FINA  Podružnica Slavonski Brod, OIB 85821130368, 35000 Slavonski Brod</derivirana_varijabla>
  </DomainObject.Predmet.StrankaWithAdressOIB>
  <DomainObject.Predmet.StrankaNazivFormated>
    <izvorni_sadrzaj>FINA  Podružnica Slavonski Brod</izvorni_sadrzaj>
    <derivirana_varijabla naziv="DomainObject.Predmet.StrankaNazivFormated_1">FINA  Podružnica Slavonski Brod</derivirana_varijabla>
  </DomainObject.Predmet.StrankaNazivFormated>
  <DomainObject.Predmet.StrankaNazivFormatedOIB>
    <izvorni_sadrzaj>FINA  Podružnica Slavonski Brod, OIB 85821130368</izvorni_sadrzaj>
    <derivirana_varijabla naziv="DomainObject.Predmet.StrankaNazivFormatedOIB_1">FINA 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 Podružnica Slavonski Brod</item>
    </izvorni_sadrzaj>
    <derivirana_varijabla naziv="DomainObject.Predmet.StrankaListFormated_1">
      <item>FINA  Podružnica Slavonski Brod</item>
    </derivirana_varijabla>
  </DomainObject.Predmet.StrankaListFormated>
  <DomainObject.Predmet.StrankaListFormatedOIB>
    <izvorni_sadrzaj>
      <item>FINA  Podružnica Slavonski Brod, OIB 85821130368</item>
    </izvorni_sadrzaj>
    <derivirana_varijabla naziv="DomainObject.Predmet.StrankaListFormatedOIB_1">
      <item>FINA  Podružnica Slavonski Brod, OIB 85821130368</item>
    </derivirana_varijabla>
  </DomainObject.Predmet.StrankaListFormatedOIB>
  <DomainObject.Predmet.StrankaListFormatedWithAdress>
    <izvorni_sadrzaj>
      <item>FINA  Podružnica Slavonski Brod, 35000 Slavonski Brod</item>
    </izvorni_sadrzaj>
    <derivirana_varijabla naziv="DomainObject.Predmet.StrankaListFormatedWithAdress_1">
      <item>FINA  Podružnica Slavonski Brod, 35000 Slavonski Brod</item>
    </derivirana_varijabla>
  </DomainObject.Predmet.StrankaListFormatedWithAdress>
  <DomainObject.Predmet.StrankaListFormatedWithAdressOIB>
    <izvorni_sadrzaj>
      <item>FINA  Podružnica Slavonski Brod, OIB 85821130368, 35000 Slavonski Brod</item>
    </izvorni_sadrzaj>
    <derivirana_varijabla naziv="DomainObject.Predmet.StrankaListFormatedWithAdressOIB_1">
      <item>FINA  Podružnica Slavonski Brod, OIB 85821130368, 35000 Slavonski Brod</item>
    </derivirana_varijabla>
  </DomainObject.Predmet.StrankaListFormatedWithAdressOIB>
  <DomainObject.Predmet.StrankaListNazivFormated>
    <izvorni_sadrzaj>
      <item>FINA  Podružnica Slavonski Brod</item>
    </izvorni_sadrzaj>
    <derivirana_varijabla naziv="DomainObject.Predmet.StrankaListNazivFormated_1">
      <item>FINA  Podružnica Slavonski Brod</item>
    </derivirana_varijabla>
  </DomainObject.Predmet.StrankaListNazivFormated>
  <DomainObject.Predmet.StrankaListNazivFormatedOIB>
    <izvorni_sadrzaj>
      <item>FINA  Podružnica Slavonski Brod, OIB 85821130368</item>
    </izvorni_sadrzaj>
    <derivirana_varijabla naziv="DomainObject.Predmet.StrankaListNazivFormatedOIB_1">
      <item>FINA  Podružnica Slavonski Brod, OIB 85821130368</item>
    </derivirana_varijabla>
  </DomainObject.Predmet.StrankaListNazivFormatedOIB>
  <DomainObject.Predmet.ProtuStrankaListFormated>
    <izvorni_sadrzaj>
      <item>TERMO-MONTAŽA d. o. o. za usluge i trgovinu, SLAVONSKI BROD</item>
    </izvorni_sadrzaj>
    <derivirana_varijabla naziv="DomainObject.Predmet.ProtuStrankaListFormated_1">
      <item>TERMO-MONTAŽA d. o. o. za usluge i trgovinu, SLAVONSKI BROD</item>
    </derivirana_varijabla>
  </DomainObject.Predmet.ProtuStrankaListFormated>
  <DomainObject.Predmet.ProtuStrankaListFormatedOIB>
    <izvorni_sadrzaj>
      <item>TERMO-MONTAŽA d. o. o. za usluge i trgovinu, SLAVONSKI BROD, OIB 46943065223</item>
    </izvorni_sadrzaj>
    <derivirana_varijabla naziv="DomainObject.Predmet.ProtuStrankaListFormatedOIB_1">
      <item>TERMO-MONTAŽA d. o. o. za usluge i trgovinu, SLAVONSKI BROD, OIB 46943065223</item>
    </derivirana_varijabla>
  </DomainObject.Predmet.ProtuStrankaListFormatedOIB>
  <DomainObject.Predmet.ProtuStrankaListFormatedWithAdress>
    <izvorni_sadrzaj>
      <item>TERMO-MONTAŽA d. o. o. za usluge i trgovinu, SLAVONSKI BROD, Vlatka Mačeka br. 3, 35000 Slavonski Brod</item>
    </izvorni_sadrzaj>
    <derivirana_varijabla naziv="DomainObject.Predmet.ProtuStrankaListFormatedWithAdress_1">
      <item>TERMO-MONTAŽA d. o. o. za usluge i trgovinu, SLAVONSKI BROD, Vlatka Mačeka br. 3, 35000 Slavonski Brod</item>
    </derivirana_varijabla>
  </DomainObject.Predmet.ProtuStrankaListFormatedWithAdress>
  <DomainObject.Predmet.ProtuStrankaListFormatedWithAdressOIB>
    <izvorni_sadrzaj>
      <item>TERMO-MONTAŽA d. o. o. za usluge i trgovinu, SLAVONSKI BROD, OIB 46943065223, Vlatka Mačeka br. 3, 35000 Slavonski Brod</item>
    </izvorni_sadrzaj>
    <derivirana_varijabla naziv="DomainObject.Predmet.ProtuStrankaListFormatedWithAdressOIB_1">
      <item>TERMO-MONTAŽA d. o. o. za usluge i trgovinu, SLAVONSKI BROD, OIB 46943065223, Vlatka Mačeka br. 3, 35000 Slavonski Brod</item>
    </derivirana_varijabla>
  </DomainObject.Predmet.ProtuStrankaListFormatedWithAdressOIB>
  <DomainObject.Predmet.ProtuStrankaListNazivFormated>
    <izvorni_sadrzaj>
      <item>TERMO-MONTAŽA d. o. o. za usluge i trgovinu, SLAVONSKI BROD</item>
    </izvorni_sadrzaj>
    <derivirana_varijabla naziv="DomainObject.Predmet.ProtuStrankaListNazivFormated_1">
      <item>TERMO-MONTAŽA d. o. o. za usluge i trgovinu, SLAVONSKI BROD</item>
    </derivirana_varijabla>
  </DomainObject.Predmet.ProtuStrankaListNazivFormated>
  <DomainObject.Predmet.ProtuStrankaListNazivFormatedOIB>
    <izvorni_sadrzaj>
      <item>TERMO-MONTAŽA d. o. o. za usluge i trgovinu, SLAVONSKI BROD, OIB 46943065223</item>
    </izvorni_sadrzaj>
    <derivirana_varijabla naziv="DomainObject.Predmet.ProtuStrankaListNazivFormatedOIB_1">
      <item>TERMO-MONTAŽA d. o. o. za usluge i trgovinu, SLAVONSKI BROD, OIB 46943065223</item>
    </derivirana_varijabla>
  </DomainObject.Predmet.ProtuStrankaListNazivFormatedOIB>
  <DomainObject.Predmet.OstaliListFormated>
    <izvorni_sadrzaj>
      <item>MILE KARAČIĆ</item>
      <item>ALMA OPAČAK</item>
    </izvorni_sadrzaj>
    <derivirana_varijabla naziv="DomainObject.Predmet.OstaliListFormated_1">
      <item>MILE KARAČIĆ</item>
      <item>ALMA OPAČAK</item>
    </derivirana_varijabla>
  </DomainObject.Predmet.OstaliListFormated>
  <DomainObject.Predmet.OstaliListFormatedOIB>
    <izvorni_sadrzaj>
      <item>MILE KARAČIĆ</item>
      <item>ALMA OPAČAK, OIB 36068029114</item>
    </izvorni_sadrzaj>
    <derivirana_varijabla naziv="DomainObject.Predmet.OstaliListFormatedOIB_1">
      <item>MILE KARAČIĆ</item>
      <item>ALMA OPAČAK, OIB 36068029114</item>
    </derivirana_varijabla>
  </DomainObject.Predmet.OstaliListFormatedOIB>
  <DomainObject.Predmet.OstaliListFormatedWithAdress>
    <izvorni_sadrzaj>
      <item>MILE KARAČIĆ, V. MAČEKA 3, 35000 Slavonski Brod</item>
      <item>ALMA OPAČAK, A.Cesarca12, 35000 Slavonski Brod</item>
    </izvorni_sadrzaj>
    <derivirana_varijabla naziv="DomainObject.Predmet.OstaliListFormatedWithAdress_1">
      <item>MILE KARAČIĆ, V. MAČEKA 3, 35000 Slavonski Brod</item>
      <item>ALMA OPAČAK, A.Cesarca12, 35000 Slavonski Brod</item>
    </derivirana_varijabla>
  </DomainObject.Predmet.OstaliListFormatedWithAdress>
  <DomainObject.Predmet.OstaliListFormatedWithAdressOIB>
    <izvorni_sadrzaj>
      <item>MILE KARAČIĆ, V. MAČEKA 3, 35000 Slavonski Brod</item>
      <item>ALMA OPAČAK, OIB 36068029114, A.Cesarca12, 35000 Slavonski Brod</item>
    </izvorni_sadrzaj>
    <derivirana_varijabla naziv="DomainObject.Predmet.OstaliListFormatedWithAdressOIB_1">
      <item>MILE KARAČIĆ, V. MAČEKA 3, 35000 Slavonski Brod</item>
      <item>ALMA OPAČAK, OIB 36068029114, A.Cesarca12, 35000 Slavonski Brod</item>
    </derivirana_varijabla>
  </DomainObject.Predmet.OstaliListFormatedWithAdressOIB>
  <DomainObject.Predmet.OstaliListNazivFormated>
    <izvorni_sadrzaj>
      <item>MILE KARAČIĆ</item>
      <item>ALMA OPAČAK</item>
    </izvorni_sadrzaj>
    <derivirana_varijabla naziv="DomainObject.Predmet.OstaliListNazivFormated_1">
      <item>MILE KARAČIĆ</item>
      <item>ALMA OPAČAK</item>
    </derivirana_varijabla>
  </DomainObject.Predmet.OstaliListNazivFormated>
  <DomainObject.Predmet.OstaliListNazivFormatedOIB>
    <izvorni_sadrzaj>
      <item>MILE KARAČIĆ</item>
      <item>ALMA OPAČAK, OIB 36068029114</item>
    </izvorni_sadrzaj>
    <derivirana_varijabla naziv="DomainObject.Predmet.OstaliListNazivFormatedOIB_1">
      <item>MILE KARAČIĆ</item>
      <item>ALMA OPAČAK, OIB 36068029114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Podružnica Slavonski Brod</izvorni_sadrzaj>
    <derivirana_varijabla naziv="DomainObject.Predmet.StrankaIDrugi_1">FINA  Podružnica Slavonski Brod</derivirana_varijabla>
  </DomainObject.Predmet.StrankaIDrugi>
  <DomainObject.Predmet.ProtustrankaIDrugi>
    <izvorni_sadrzaj>TERMO-MONTAŽA d. o. o. za usluge i trgovinu, SLAVONSKI BROD</izvorni_sadrzaj>
    <derivirana_varijabla naziv="DomainObject.Predmet.ProtustrankaIDrugi_1">TERMO-MONTAŽA d. o. o. za usluge i trgovinu, SLAVONSKI BROD</derivirana_varijabla>
  </DomainObject.Predmet.ProtustrankaIDrugi>
  <DomainObject.Predmet.StrankaIDrugiAdressOIB>
    <izvorni_sadrzaj>FINA  Podružnica Slavonski Brod, OIB 85821130368, 35000 Slavonski Brod</izvorni_sadrzaj>
    <derivirana_varijabla naziv="DomainObject.Predmet.StrankaIDrugiAdressOIB_1">FINA  Podružnica Slavonski Brod, OIB 85821130368, 35000 Slavonski Brod</derivirana_varijabla>
  </DomainObject.Predmet.StrankaIDrugiAdressOIB>
  <DomainObject.Predmet.ProtustrankaIDrugiAdressOIB>
    <izvorni_sadrzaj>TERMO-MONTAŽA d. o. o. za usluge i trgovinu, SLAVONSKI BROD, OIB 46943065223, Vlatka Mačeka br. 3, 35000 Slavonski Brod</izvorni_sadrzaj>
    <derivirana_varijabla naziv="DomainObject.Predmet.ProtustrankaIDrugiAdressOIB_1">TERMO-MONTAŽA d. o. o. za usluge i trgovinu, SLAVONSKI BROD, OIB 46943065223, Vlatka Mačeka br.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2014.</izvorni_sadrzaj>
    <derivirana_varijabla naziv="DomainObject.Predmet.OdlukaRjesenje.DatumDonosenjaOdluke_1">10. prosinca 2014.</derivirana_varijabla>
  </DomainObject.Predmet.OdlukaRjesenje.DatumDonosenjaOdluke>
  <DomainObject.Predmet.OdlukaRjesenje.DatumPravomocnosti>
    <izvorni_sadrzaj>30. prosinca 2014.</izvorni_sadrzaj>
    <derivirana_varijabla naziv="DomainObject.Predmet.OdlukaRjesenje.DatumPravomocnosti_1">30. prosinca 2014.</derivirana_varijabla>
  </DomainObject.Predmet.OdlukaRjesenje.DatumPravomocnosti>
  <DomainObject.Predmet.OdlukaRjesenje.Oznaka>
    <izvorni_sadrzaj>St-517/2013-36</izvorni_sadrzaj>
    <derivirana_varijabla naziv="DomainObject.Predmet.OdlukaRjesenje.Oznaka_1">St-517/2013-36</derivirana_varijabla>
  </DomainObject.Predmet.OdlukaRjesenje.Oznaka>
  <DomainObject.Predmet.SudioniciListNaziv>
    <izvorni_sadrzaj>
      <item>FINA  Podružnica Slavonski Brod</item>
      <item>TERMO-MONTAŽA d. o. o. za usluge i trgovinu, SLAVONSKI BROD</item>
      <item>MILE KARAČIĆ</item>
      <item>ALMA OPAČAK</item>
    </izvorni_sadrzaj>
    <derivirana_varijabla naziv="DomainObject.Predmet.SudioniciListNaziv_1">
      <item>FINA  Podružnica Slavonski Brod</item>
      <item>TERMO-MONTAŽA d. o. o. za usluge i trgovinu, SLAVONSKI BROD</item>
      <item>MILE KARAČIĆ</item>
      <item>ALMA OPAČAK</item>
    </derivirana_varijabla>
  </DomainObject.Predmet.SudioniciListNaziv>
  <DomainObject.Predmet.SudioniciListAdressOIB>
    <izvorni_sadrzaj>
      <item>FINA  Podružnica Slavonski Brod, OIB 85821130368, 35000 Slavonski Brod</item>
      <item>TERMO-MONTAŽA d. o. o. za usluge i trgovinu, SLAVONSKI BROD, OIB 46943065223, Vlatka Mačeka br. 3,35000 Slavonski Brod</item>
      <item>MILE KARAČIĆ, V. MAČEKA 3,35000 Slavonski Brod</item>
      <item>ALMA OPAČAK, OIB 36068029114, A.Cesarca12,35000 Slavonski Brod</item>
    </izvorni_sadrzaj>
    <derivirana_varijabla naziv="DomainObject.Predmet.SudioniciListAdressOIB_1">
      <item>FINA  Podružnica Slavonski Brod, OIB 85821130368, 35000 Slavonski Brod</item>
      <item>TERMO-MONTAŽA d. o. o. za usluge i trgovinu, SLAVONSKI BROD, OIB 46943065223, Vlatka Mačeka br. 3,35000 Slavonski Brod</item>
      <item>MILE KARAČIĆ, V. MAČEKA 3,35000 Slavonski Brod</item>
      <item>ALMA OPAČAK, OIB 36068029114, A.Cesarca12,35000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46943065223</item>
      <item>, OIB null</item>
      <item>, OIB 36068029114</item>
    </izvorni_sadrzaj>
    <derivirana_varijabla naziv="DomainObject.Predmet.SudioniciListNazivOIB_1">
      <item>, OIB 85821130368</item>
      <item>, OIB 46943065223</item>
      <item>, OIB null</item>
      <item>, OIB 36068029114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2014.</izvorni_sadrzaj>
    <derivirana_varijabla naziv="DomainObject.Predmet.DatumZadnjeOdrzaneSudskeRadnje_1">10. prosinca 2014.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St-517/2013-48</izvorni_sadrzaj>
    <derivirana_varijabla naziv="DomainObject.PredzadnjaOdlukaIzPredmeta.Oznaka_1">St-517/2013-48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424</properties:Words>
  <properties:Characters>2231</properties:Characters>
  <properties:Lines>101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2018-12-11T12:37:00Z</dcterms:created>
  <dc:creator>wsadmin</dc:creator>
  <cp:lastModifiedBy>wsadmin</cp:lastModifiedBy>
  <cp:lastPrinted>2018-12-11T13:02:00Z</cp:lastPrinted>
  <dcterms:modified xmlns:xsi="http://www.w3.org/2001/XMLSchema-instance" xsi:type="dcterms:W3CDTF">2018-12-11T13:09:00Z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osnivanju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