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2a1c" w14:paraId="8d62a1c" w:rsidRDefault="00DF1FFF" w:rsidP="00DF1FFF" w:rsidR="00DF1FFF">
      <w:pPr>
        <w:pStyle w:val="Bezproreda"/>
        <w15:collapsed w:val="false"/>
      </w:pPr>
      <w:bookmarkStart w:name="_GoBack" w:id="0"/>
      <w:bookmarkEnd w:id="0"/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EF1FD3" w:rsidP="00EF1FD3" w:rsidR="00DF1FF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DF1FFF" w:rsidP="008404AD" w:rsidR="00DF1FFF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3366">
        <w:t>86</w:t>
      </w:r>
      <w:r>
        <w:t>.St-</w:t>
      </w:r>
      <w:r w:rsidR="001A2041">
        <w:t>1616</w:t>
      </w:r>
      <w:r>
        <w:t>/2015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  <w:jc w:val="center"/>
      </w:pPr>
      <w:r>
        <w:t>R E P U B L I K A    H R V A T S K A</w:t>
      </w:r>
    </w:p>
    <w:p w:rsidRDefault="00DF1FFF" w:rsidP="00DF1FFF" w:rsidR="00DF1FFF">
      <w:pPr>
        <w:pStyle w:val="Bezproreda"/>
        <w:jc w:val="center"/>
      </w:pPr>
    </w:p>
    <w:p w:rsidRDefault="00DF1FFF" w:rsidP="00DF1FFF" w:rsidR="00DF1FFF">
      <w:pPr>
        <w:pStyle w:val="Bezproreda"/>
        <w:jc w:val="center"/>
      </w:pPr>
      <w:r>
        <w:t>R J E Š E N J E</w:t>
      </w:r>
    </w:p>
    <w:p w:rsidRDefault="00DF1FFF" w:rsidP="00C136F3" w:rsidR="00DF1FFF">
      <w:pPr>
        <w:pStyle w:val="Bezproreda"/>
      </w:pPr>
    </w:p>
    <w:p w:rsidRDefault="00DF1FFF" w:rsidP="008404AD" w:rsidR="00DF1FFF">
      <w:pPr>
        <w:pStyle w:val="Bezproreda"/>
        <w:jc w:val="both"/>
      </w:pPr>
      <w:r>
        <w:tab/>
        <w:t xml:space="preserve">Trgovački sud u Zagrebu po sucu </w:t>
      </w:r>
      <w:r w:rsidR="003A3366">
        <w:t>mr.sc. Ani Nagy,</w:t>
      </w:r>
      <w:r>
        <w:t xml:space="preserve"> u skraćenom stečajnom postupku pokrenutim nad dužnikom</w:t>
      </w:r>
      <w:r w:rsidR="00C136F3" w:rsidRPr="00C136F3">
        <w:t xml:space="preserve"> </w:t>
      </w:r>
      <w:r w:rsidR="001A2041" w:rsidRPr="001A2041">
        <w:t>ANNO DOMINI d.o.o., Josipa Marohnića 1, Zagreb, OIB: 63060898817</w:t>
      </w:r>
      <w:r w:rsidR="00C136F3">
        <w:t xml:space="preserve">, </w:t>
      </w:r>
      <w:r w:rsidR="00E75E0F">
        <w:t xml:space="preserve">dana </w:t>
      </w:r>
      <w:r w:rsidR="004F1D10">
        <w:t>12</w:t>
      </w:r>
      <w:r>
        <w:t xml:space="preserve">. </w:t>
      </w:r>
      <w:r w:rsidR="00E75E0F">
        <w:t>travnja</w:t>
      </w:r>
      <w:r>
        <w:t xml:space="preserve"> 2016. 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  <w:jc w:val="center"/>
      </w:pPr>
      <w:r>
        <w:t>r i j e š i o    je</w:t>
      </w:r>
    </w:p>
    <w:p w:rsidRDefault="00DF1FFF" w:rsidP="00DF1FFF" w:rsidR="00DF1FFF">
      <w:pPr>
        <w:pStyle w:val="Bezproreda"/>
        <w:jc w:val="center"/>
      </w:pPr>
    </w:p>
    <w:p w:rsidRDefault="00DF1FFF" w:rsidP="00C136F3" w:rsidR="00C136F3" w:rsidRPr="00C136F3">
      <w:pPr>
        <w:pStyle w:val="Bezproreda"/>
      </w:pPr>
      <w:r>
        <w:t>I.)</w:t>
      </w:r>
      <w:r>
        <w:tab/>
        <w:t xml:space="preserve">Otvara se stečajni postupak nad dužnikom </w:t>
      </w:r>
      <w:r w:rsidR="001A2041" w:rsidRPr="001A2041">
        <w:t>ANNO DOMINI d.o.o., Josipa Marohnića 1, Zagreb, OIB: 63060898817</w:t>
      </w:r>
      <w:r w:rsidR="00C136F3" w:rsidRPr="00C136F3">
        <w:t>.</w:t>
      </w:r>
    </w:p>
    <w:p w:rsidRDefault="00DF1FFF" w:rsidP="00C136F3" w:rsidR="00DF1FFF">
      <w:pPr>
        <w:pStyle w:val="Bezproreda"/>
      </w:pPr>
    </w:p>
    <w:p w:rsidRDefault="00DF1FFF" w:rsidP="00A81989" w:rsidR="00DF1FFF">
      <w:pPr>
        <w:pStyle w:val="Bezproreda"/>
        <w:jc w:val="both"/>
      </w:pPr>
      <w:r>
        <w:t xml:space="preserve">Stečajni postupak otvoren je dana </w:t>
      </w:r>
      <w:r w:rsidR="004F1D10">
        <w:t>12</w:t>
      </w:r>
      <w:r>
        <w:t xml:space="preserve">. </w:t>
      </w:r>
      <w:r w:rsidR="00A81989">
        <w:t>travnja</w:t>
      </w:r>
      <w:r>
        <w:t xml:space="preserve"> 2016., u 15 sati i 00</w:t>
      </w:r>
      <w:r w:rsidR="00A81989">
        <w:t xml:space="preserve"> </w:t>
      </w:r>
      <w:r>
        <w:t>minuta,  kada  je ovo rješenje objavljeno na mrežnoj stranici e-Oglasna ploča ovog suda.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>II.)</w:t>
      </w:r>
      <w:r>
        <w:tab/>
        <w:t xml:space="preserve">Za stečajnog upravitelja imenuje se </w:t>
      </w:r>
      <w:r w:rsidR="004F1D10">
        <w:t>MATEO ERCEG iz Zagreba, Radnička cesta 30, OIB:</w:t>
      </w:r>
      <w:r w:rsidR="004F1D10" w:rsidRPr="004F1D10">
        <w:t xml:space="preserve"> 93602617826</w:t>
      </w:r>
      <w:r w:rsidR="00E84179">
        <w:t>.</w:t>
      </w:r>
    </w:p>
    <w:p w:rsidRDefault="00C136F3" w:rsidP="00DF1FFF" w:rsidR="00C136F3">
      <w:pPr>
        <w:pStyle w:val="Bezproreda"/>
      </w:pPr>
    </w:p>
    <w:p w:rsidRDefault="00DF1FFF" w:rsidP="001A2041" w:rsidR="00C136F3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A2041" w:rsidRPr="001A2041">
        <w:t>ANNO DOMINI d.o.o., Josipa Marohnića 1, Zagreb, OIB: 63060898817</w:t>
      </w:r>
      <w:r w:rsidR="00C136F3">
        <w:t>.</w:t>
      </w:r>
    </w:p>
    <w:p w:rsidRDefault="00C136F3" w:rsidP="00DF1FFF" w:rsidR="00C136F3">
      <w:pPr>
        <w:pStyle w:val="Bezproreda"/>
      </w:pPr>
    </w:p>
    <w:p w:rsidRDefault="00DF1FFF" w:rsidP="00DF1FFF" w:rsidR="00DF1FF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F1FFF" w:rsidP="00DF1FFF" w:rsidR="00DF1FFF">
      <w:pPr>
        <w:pStyle w:val="Bezproreda"/>
      </w:pPr>
    </w:p>
    <w:p w:rsidRDefault="00DF1FFF" w:rsidP="00C136F3" w:rsidR="00DF1FFF">
      <w:pPr>
        <w:pStyle w:val="Bezproreda"/>
        <w:jc w:val="center"/>
      </w:pPr>
      <w:r>
        <w:t>Obrazloženje</w:t>
      </w:r>
    </w:p>
    <w:p w:rsidRDefault="00DF1FFF" w:rsidP="00DF1FFF" w:rsidR="00DF1FFF">
      <w:pPr>
        <w:pStyle w:val="Bezproreda"/>
      </w:pPr>
    </w:p>
    <w:p w:rsidRDefault="00DF1FFF" w:rsidP="00E75E0F" w:rsidR="00DF1FFF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F1FFF" w:rsidP="00DF1FFF" w:rsidR="00DF1FFF">
      <w:pPr>
        <w:pStyle w:val="Bezproreda"/>
      </w:pPr>
    </w:p>
    <w:p w:rsidRDefault="00DF1FFF" w:rsidP="00E75E0F" w:rsidR="00DF1FFF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F1FFF" w:rsidP="00DF1FFF" w:rsidR="00DF1FFF">
      <w:pPr>
        <w:pStyle w:val="Bezproreda"/>
      </w:pPr>
      <w:r>
        <w:lastRenderedPageBreak/>
        <w:t xml:space="preserve"> </w:t>
      </w:r>
    </w:p>
    <w:p w:rsidRDefault="00DF1FFF" w:rsidP="00E75E0F" w:rsidR="00DF1FFF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F1FFF" w:rsidP="00DF1FFF" w:rsidR="00DF1FFF">
      <w:pPr>
        <w:pStyle w:val="Bezproreda"/>
      </w:pPr>
    </w:p>
    <w:p w:rsidRDefault="00DF1FFF" w:rsidP="001A2041" w:rsidR="00DF1FFF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DF1FFF" w:rsidP="00DF1FFF" w:rsidR="00DF1FFF">
      <w:pPr>
        <w:pStyle w:val="Bezproreda"/>
      </w:pPr>
    </w:p>
    <w:p w:rsidRDefault="00DF1FFF" w:rsidP="00E75E0F" w:rsidR="00DF1FFF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  <w:jc w:val="center"/>
      </w:pPr>
      <w:r>
        <w:t xml:space="preserve">U Zagrebu, </w:t>
      </w:r>
      <w:r w:rsidR="004F1D10">
        <w:t>12</w:t>
      </w:r>
      <w:r>
        <w:t xml:space="preserve">. </w:t>
      </w:r>
      <w:r w:rsidR="00E75E0F">
        <w:t>travnja</w:t>
      </w:r>
      <w:r>
        <w:t xml:space="preserve"> 2016.</w:t>
      </w:r>
    </w:p>
    <w:p w:rsidRDefault="00DF1FFF" w:rsidP="00DF1FFF" w:rsidR="00DF1FFF">
      <w:pPr>
        <w:pStyle w:val="Bezproreda"/>
      </w:pPr>
    </w:p>
    <w:p w:rsidRDefault="00DF1FFF" w:rsidP="004F1D10" w:rsidR="00DF1FFF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F1FFF" w:rsidP="004F1D10" w:rsidR="00EC58B8">
      <w:pPr>
        <w:spacing w:after="0"/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 w:rsidR="00E75E0F">
        <w:t>mr.sc. Ana Nagy</w:t>
      </w:r>
      <w:r w:rsidR="002B6F2F">
        <w:t>, v.r.</w:t>
      </w:r>
    </w:p>
    <w:p w:rsidRDefault="002B6F2F" w:rsidP="004F1D10" w:rsidR="002B6F2F">
      <w:pPr>
        <w:spacing w:after="0"/>
        <w:ind w:firstLine="708"/>
        <w:jc w:val="right"/>
      </w:pPr>
    </w:p>
    <w:p w:rsidRDefault="002B6F2F" w:rsidP="004F1D10" w:rsidR="002B6F2F">
      <w:pPr>
        <w:spacing w:after="0"/>
        <w:ind w:firstLine="708"/>
        <w:jc w:val="right"/>
      </w:pPr>
      <w:r>
        <w:t xml:space="preserve">Za točnost otpravka-ovlašteni službenik: </w:t>
      </w:r>
    </w:p>
    <w:p w:rsidRDefault="002B6F2F" w:rsidP="004F1D10" w:rsidR="002B6F2F">
      <w:pPr>
        <w:spacing w:after="0"/>
        <w:ind w:firstLine="708"/>
        <w:jc w:val="right"/>
      </w:pPr>
      <w:r>
        <w:t>Valerija Gregurić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>Uputa o pravnom lijeku:</w:t>
      </w:r>
    </w:p>
    <w:p w:rsidRDefault="00DF1FFF" w:rsidP="00DF1FFF" w:rsidR="00DF1FF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4F1D10" w:rsidP="004F1D10" w:rsidR="004F1D10">
      <w:pPr>
        <w:pStyle w:val="Bezproreda"/>
        <w:ind w:left="720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sectPr w:rsidSect="00EF1FD3" w:rsidR="00DF1FF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1A2041" w:rsidR="001A2041">
        <w:pPr>
          <w:pStyle w:val="Zaglavlje"/>
        </w:pPr>
        <w:r>
          <w:t xml:space="preserve">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37500">
          <w:rPr>
            <w:noProof/>
          </w:rPr>
          <w:t>2</w:t>
        </w:r>
        <w:r>
          <w:fldChar w:fldCharType="end"/>
        </w:r>
        <w:r>
          <w:t xml:space="preserve">   </w:t>
        </w:r>
      </w:p>
      <w:p w:rsidRDefault="00EF1FD3" w:rsidP="001A2041" w:rsidR="00EF1FD3">
        <w:pPr>
          <w:pStyle w:val="Zaglavlje"/>
          <w:jc w:val="right"/>
        </w:pPr>
        <w:r>
          <w:t xml:space="preserve">                          </w:t>
        </w:r>
        <w:r w:rsidR="001A2041">
          <w:t xml:space="preserve">                                </w:t>
        </w:r>
        <w:r w:rsidR="00E75E0F">
          <w:t>86</w:t>
        </w:r>
        <w:r>
          <w:t xml:space="preserve">. </w:t>
        </w:r>
        <w:r w:rsidR="001A2041" w:rsidRPr="001A2041">
          <w:t>St-1616/2015</w:t>
        </w:r>
      </w:p>
    </w:sdtContent>
  </w:sdt>
  <w:p w:rsidRDefault="00EF1FD3" w:rsidR="00EF1F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850F9"/>
    <w:multiLevelType w:val="hybridMultilevel"/>
    <w:tmpl w:val="5B7299E2"/>
    <w:lvl w:tplc="D65663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508A4"/>
    <w:multiLevelType w:val="hybridMultilevel"/>
    <w:tmpl w:val="38269B74"/>
    <w:lvl w:tplc="D6566312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D8030E"/>
    <w:multiLevelType w:val="hybridMultilevel"/>
    <w:tmpl w:val="1A0C89C0"/>
    <w:lvl w:tplc="D65663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CA4977"/>
    <w:multiLevelType w:val="hybridMultilevel"/>
    <w:tmpl w:val="44D05B8C"/>
    <w:lvl w:tplc="D65663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E16C38"/>
    <w:multiLevelType w:val="hybridMultilevel"/>
    <w:tmpl w:val="40D0E006"/>
    <w:lvl w:tplc="D65663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1A2041"/>
    <w:rsid w:val="001B22F8"/>
    <w:rsid w:val="002B6F2F"/>
    <w:rsid w:val="00337500"/>
    <w:rsid w:val="003A3366"/>
    <w:rsid w:val="003B7C04"/>
    <w:rsid w:val="004F1D10"/>
    <w:rsid w:val="006B4449"/>
    <w:rsid w:val="008404AD"/>
    <w:rsid w:val="00A81989"/>
    <w:rsid w:val="00AE11D4"/>
    <w:rsid w:val="00C136F3"/>
    <w:rsid w:val="00D46874"/>
    <w:rsid w:val="00DE059B"/>
    <w:rsid w:val="00DF1FFF"/>
    <w:rsid w:val="00E75E0F"/>
    <w:rsid w:val="00E84179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37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37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St-1616/2015</izvorni_sadrzaj>
    <derivirana_varijabla naziv="DomainObject.Predmet.OznakaBroj_1">St-1616/2015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 DOMINI d.o.o.</izvorni_sadrzaj>
    <derivirana_varijabla naziv="DomainObject.Predmet.ProtustrankaFormated_1">  ANNO DOMINI d.o.o.</derivirana_varijabla>
  </DomainObject.Predmet.ProtustrankaFormated>
  <DomainObject.Predmet.ProtustrankaFormatedOIB>
    <izvorni_sadrzaj>  ANNO DOMINI d.o.o., OIB 63060898817</izvorni_sadrzaj>
    <derivirana_varijabla naziv="DomainObject.Predmet.ProtustrankaFormatedOIB_1">  ANNO DOMINI d.o.o., OIB 63060898817</derivirana_varijabla>
  </DomainObject.Predmet.ProtustrankaFormatedOIB>
  <DomainObject.Predmet.ProtustrankaFormatedWithAdress>
    <izvorni_sadrzaj> ANNO DOMINI d.o.o., Josipa Marohnića 1, 10000 Zagreb</izvorni_sadrzaj>
    <derivirana_varijabla naziv="DomainObject.Predmet.ProtustrankaFormatedWithAdress_1"> ANNO DOMINI d.o.o., Josipa Marohnića 1, 10000 Zagreb</derivirana_varijabla>
  </DomainObject.Predmet.ProtustrankaFormatedWithAdress>
  <DomainObject.Predmet.ProtustrankaFormatedWithAdressOIB>
    <izvorni_sadrzaj> ANNO DOMINI d.o.o., OIB 63060898817, Josipa Marohnića 1, 10000 Zagreb</izvorni_sadrzaj>
    <derivirana_varijabla naziv="DomainObject.Predmet.ProtustrankaFormatedWithAdressOIB_1"> ANNO DOMINI d.o.o., OIB 63060898817, Josipa Marohnića 1, 10000 Zagreb</derivirana_varijabla>
  </DomainObject.Predmet.ProtustrankaFormatedWithAdressOIB>
  <DomainObject.Predmet.ProtustrankaWithAdress>
    <izvorni_sadrzaj>ANNO DOMINI d.o.o. Josipa Marohnića 1, 10000 Zagreb</izvorni_sadrzaj>
    <derivirana_varijabla naziv="DomainObject.Predmet.ProtustrankaWithAdress_1">ANNO DOMINI d.o.o. Josipa Marohnića 1, 10000 Zagreb</derivirana_varijabla>
  </DomainObject.Predmet.ProtustrankaWithAdress>
  <DomainObject.Predmet.ProtustrankaWithAdressOIB>
    <izvorni_sadrzaj>ANNO DOMINI d.o.o., OIB 63060898817, Josipa Marohnića 1, 10000 Zagreb</izvorni_sadrzaj>
    <derivirana_varijabla naziv="DomainObject.Predmet.ProtustrankaWithAdressOIB_1">ANNO DOMINI d.o.o., OIB 63060898817, Josipa Marohnića 1, 10000 Zagreb</derivirana_varijabla>
  </DomainObject.Predmet.ProtustrankaWithAdressOIB>
  <DomainObject.Predmet.ProtustrankaNazivFormated>
    <izvorni_sadrzaj>ANNO DOMINI d.o.o.</izvorni_sadrzaj>
    <derivirana_varijabla naziv="DomainObject.Predmet.ProtustrankaNazivFormated_1">ANNO DOMINI d.o.o.</derivirana_varijabla>
  </DomainObject.Predmet.ProtustrankaNazivFormated>
  <DomainObject.Predmet.ProtustrankaNazivFormatedOIB>
    <izvorni_sadrzaj>ANNO DOMINI d.o.o., OIB 63060898817</izvorni_sadrzaj>
    <derivirana_varijabla naziv="DomainObject.Predmet.ProtustrankaNazivFormatedOIB_1">ANNO DOMINI d.o.o., OIB 63060898817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ANNO DOMINI d.o.o.</item>
    </izvorni_sadrzaj>
    <derivirana_varijabla naziv="DomainObject.Predmet.ProtuStrankaListFormated_1">
      <item>ANNO DOMINI d.o.o.</item>
    </derivirana_varijabla>
  </DomainObject.Predmet.ProtuStrankaListFormated>
  <DomainObject.Predmet.ProtuStrankaListFormatedOIB>
    <izvorni_sadrzaj>
      <item>ANNO DOMINI d.o.o., OIB 63060898817</item>
    </izvorni_sadrzaj>
    <derivirana_varijabla naziv="DomainObject.Predmet.ProtuStrankaListFormatedOIB_1">
      <item>ANNO DOMINI d.o.o., OIB 63060898817</item>
    </derivirana_varijabla>
  </DomainObject.Predmet.ProtuStrankaListFormatedOIB>
  <DomainObject.Predmet.ProtuStrankaListFormatedWithAdress>
    <izvorni_sadrzaj>
      <item>ANNO DOMINI d.o.o., Josipa Marohnića 1, 10000 Zagreb</item>
    </izvorni_sadrzaj>
    <derivirana_varijabla naziv="DomainObject.Predmet.ProtuStrankaListFormatedWithAdress_1">
      <item>ANNO DOMINI d.o.o., Josipa Marohnića 1, 10000 Zagreb</item>
    </derivirana_varijabla>
  </DomainObject.Predmet.ProtuStrankaListFormatedWithAdress>
  <DomainObject.Predmet.ProtuStrankaListFormatedWithAdressOIB>
    <izvorni_sadrzaj>
      <item>ANNO DOMINI d.o.o., OIB 63060898817, Josipa Marohnića 1, 10000 Zagreb</item>
    </izvorni_sadrzaj>
    <derivirana_varijabla naziv="DomainObject.Predmet.ProtuStrankaListFormatedWithAdressOIB_1">
      <item>ANNO DOMINI d.o.o., OIB 63060898817, Josipa Marohnića 1, 10000 Zagreb</item>
    </derivirana_varijabla>
  </DomainObject.Predmet.ProtuStrankaListFormatedWithAdressOIB>
  <DomainObject.Predmet.ProtuStrankaListNazivFormated>
    <izvorni_sadrzaj>
      <item>ANNO DOMINI d.o.o.</item>
    </izvorni_sadrzaj>
    <derivirana_varijabla naziv="DomainObject.Predmet.ProtuStrankaListNazivFormated_1">
      <item>ANNO DOMINI d.o.o.</item>
    </derivirana_varijabla>
  </DomainObject.Predmet.ProtuStrankaListNazivFormated>
  <DomainObject.Predmet.ProtuStrankaListNazivFormatedOIB>
    <izvorni_sadrzaj>
      <item>ANNO DOMINI d.o.o., OIB 63060898817</item>
    </izvorni_sadrzaj>
    <derivirana_varijabla naziv="DomainObject.Predmet.ProtuStrankaListNazivFormatedOIB_1">
      <item>ANNO DOMINI d.o.o., OIB 63060898817</item>
    </derivirana_varijabla>
  </DomainObject.Predmet.ProtuStrankaListNazivFormatedOIB>
  <DomainObject.Predmet.OstaliListFormated>
    <izvorni_sadrzaj>
      <item>MATEO ERCEG</item>
    </izvorni_sadrzaj>
    <derivirana_varijabla naziv="DomainObject.Predmet.OstaliListFormated_1">
      <item>MATEO ERCEG</item>
    </derivirana_varijabla>
  </DomainObject.Predmet.OstaliListFormated>
  <DomainObject.Predmet.OstaliListFormatedOIB>
    <izvorni_sadrzaj>
      <item>MATEO ERCEG, OIB 93602617826</item>
    </izvorni_sadrzaj>
    <derivirana_varijabla naziv="DomainObject.Predmet.OstaliListFormatedOIB_1">
      <item>MATEO ERCEG, OIB 93602617826</item>
    </derivirana_varijabla>
  </DomainObject.Predmet.OstaliListFormatedOIB>
  <DomainObject.Predmet.OstaliListFormatedWithAdress>
    <izvorni_sadrzaj>
      <item>MATEO ERCEG, Radnička cesta 30, 10000 Zagreb</item>
    </izvorni_sadrzaj>
    <derivirana_varijabla naziv="DomainObject.Predmet.OstaliListFormatedWithAdress_1">
      <item>MATEO ERCEG, Radnička cesta 30, 10000 Zagreb</item>
    </derivirana_varijabla>
  </DomainObject.Predmet.OstaliListFormatedWithAdress>
  <DomainObject.Predmet.OstaliListFormatedWithAdressOIB>
    <izvorni_sadrzaj>
      <item>MATEO ERCEG, OIB 93602617826, Radnička cesta 30, 10000 Zagreb</item>
    </izvorni_sadrzaj>
    <derivirana_varijabla naziv="DomainObject.Predmet.OstaliListFormatedWithAdressOIB_1">
      <item>MATEO ERCEG, OIB 93602617826, Radnička cesta 30, 10000 Zagreb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ERCEG, OIB 93602617826</item>
    </izvorni_sadrzaj>
    <derivirana_varijabla naziv="DomainObject.Predmet.OstaliListNazivFormatedOIB_1"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ANNO DOMINI d.o.o.</izvorni_sadrzaj>
    <derivirana_varijabla naziv="DomainObject.Predmet.ProtustrankaIDrugi_1">ANNO DOMINI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ANNO DOMINI d.o.o., OIB 63060898817, Josipa Marohnića 1, 10000 Zagreb</izvorni_sadrzaj>
    <derivirana_varijabla naziv="DomainObject.Predmet.ProtustrankaIDrugiAdressOIB_1">ANNO DOMINI d.o.o., OIB 63060898817,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ANNO DOMINI d.o.o.</item>
      <item>MATEO ERCEG</item>
    </izvorni_sadrzaj>
    <derivirana_varijabla naziv="DomainObject.Predmet.SudioniciListNaziv_1">
      <item>FINA Regionalni centar Zagreb</item>
      <item>ANNO DOMINI d.o.o.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ANNO DOMINI d.o.o., OIB 63060898817, Josipa Marohnića 1,10000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ANNO DOMINI d.o.o., OIB 63060898817, Josipa Marohnića 1,10000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63060898817</item>
      <item>, OIB 93602617826</item>
    </izvorni_sadrzaj>
    <derivirana_varijabla naziv="DomainObject.Predmet.SudioniciListNazivOIB_1">
      <item>, OIB 85821130368</item>
      <item>, OIB 63060898817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1990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2016-04-12T08:40:00Z</dcterms:created>
  <dc:creator>Sandra Rotar Vogrin</dc:creator>
  <cp:lastModifiedBy>Tanja Štraubert</cp:lastModifiedBy>
  <cp:lastPrinted>2016-04-12T08:40:00Z</cp:lastPrinted>
  <dcterms:modified xmlns:xsi="http://www.w3.org/2001/XMLSchema-instance" xsi:type="dcterms:W3CDTF">2016-04-12T08:41:00Z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