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3526" w14:paraId="4a93526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3A2A33">
        <w:t>3955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7301C2">
        <w:rPr>
          <w:b/>
        </w:rPr>
        <w:t>CENTRAL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7301C2">
        <w:t>Karlovac</w:t>
      </w:r>
      <w:r w:rsidR="00EF2719" w:rsidRPr="0029662A">
        <w:t>,</w:t>
      </w:r>
      <w:r w:rsidR="007301C2">
        <w:t xml:space="preserve"> Haulikova 7,</w:t>
      </w:r>
      <w:r w:rsidR="00AC4528" w:rsidRPr="0029662A">
        <w:t xml:space="preserve"> (OIB </w:t>
      </w:r>
      <w:r w:rsidR="007301C2">
        <w:t>65646481467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7301C2">
        <w:t>54.213,22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A2A33">
      <w:rPr>
        <w:b/>
      </w:rPr>
      <w:t>3955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7074A"/>
    <w:rsid w:val="0038246E"/>
    <w:rsid w:val="003958B3"/>
    <w:rsid w:val="003A2A3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28C4"/>
    <w:rsid w:val="00657B8E"/>
    <w:rsid w:val="006D3A83"/>
    <w:rsid w:val="006F39B9"/>
    <w:rsid w:val="007301C2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1067B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8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8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3955</izvorni_sadrzaj>
    <derivirana_varijabla naziv="DomainObject.Predmet.Broj_1">3955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St-3955/2015</izvorni_sadrzaj>
    <derivirana_varijabla naziv="DomainObject.Predmet.OznakaBroj_1">St-3955/2015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d.o.o. zastupanog po punomoćniku Željko Pakšec; Jozo Kaleb</izvorni_sadrzaj>
    <derivirana_varijabla naziv="DomainObject.Predmet.ProtustrankaFormated_1">  Central d.o.o. zastupanog po punomoćniku Željko Pakšec; Jozo Kaleb</derivirana_varijabla>
  </DomainObject.Predmet.ProtustrankaFormated>
  <DomainObject.Predmet.ProtustrankaFormatedOIB>
    <izvorni_sadrzaj>  Central d.o.o., OIB 65646481467 zastupanog po punomoćniku Željko Pakšec; Jozo Kaleb</izvorni_sadrzaj>
    <derivirana_varijabla naziv="DomainObject.Predmet.ProtustrankaFormatedOIB_1">  Central d.o.o., OIB 65646481467 zastupanog po punomoćniku Željko Pakšec; Jozo Kaleb</derivirana_varijabla>
  </DomainObject.Predmet.ProtustrankaFormatedOIB>
  <DomainObject.Predmet.ProtustrankaFormatedWithAdress>
    <izvorni_sadrzaj> Central d.o.o., Haulikova 7, 47000 Karlovac zastupanog po punomoćniku Željko Pakšec; Jozo Kaleb</izvorni_sadrzaj>
    <derivirana_varijabla naziv="DomainObject.Predmet.ProtustrankaFormatedWithAdress_1"> Central d.o.o., Haulikova 7, 47000 Karlovac zastupanog po punomoćniku Željko Pakšec; Jozo Kaleb</derivirana_varijabla>
  </DomainObject.Predmet.ProtustrankaFormatedWithAdress>
  <DomainObject.Predmet.ProtustrankaFormatedWithAdressOIB>
    <izvorni_sadrzaj> Central d.o.o., OIB 65646481467, Haulikova 7, 47000 Karlovac zastupanog po punomoćniku Željko Pakšec; Jozo Kaleb</izvorni_sadrzaj>
    <derivirana_varijabla naziv="DomainObject.Predmet.ProtustrankaFormatedWithAdressOIB_1"> Central d.o.o., OIB 65646481467, Haulikova 7, 47000 Karlovac zastupanog po punomoćniku Željko Pakšec; Jozo Kaleb</derivirana_varijabla>
  </DomainObject.Predmet.ProtustrankaFormatedWithAdressOIB>
  <DomainObject.Predmet.ProtustrankaWithAdress>
    <izvorni_sadrzaj>Central d.o.o. Haulikova 7, 47000 Karlovac</izvorni_sadrzaj>
    <derivirana_varijabla naziv="DomainObject.Predmet.ProtustrankaWithAdress_1">Central d.o.o. Haulikova 7, 47000 Karlovac</derivirana_varijabla>
  </DomainObject.Predmet.ProtustrankaWithAdress>
  <DomainObject.Predmet.ProtustrankaWithAdressOIB>
    <izvorni_sadrzaj>Central d.o.o., OIB 65646481467, Haulikova 7, 47000 Karlovac</izvorni_sadrzaj>
    <derivirana_varijabla naziv="DomainObject.Predmet.ProtustrankaWithAdressOIB_1">Central d.o.o., OIB 65646481467, Haulikova 7, 47000 Karlovac</derivirana_varijabla>
  </DomainObject.Predmet.ProtustrankaWithAdressOIB>
  <DomainObject.Predmet.ProtustrankaNazivFormated>
    <izvorni_sadrzaj>Central d.o.o.</izvorni_sadrzaj>
    <derivirana_varijabla naziv="DomainObject.Predmet.ProtustrankaNazivFormated_1">Central d.o.o.</derivirana_varijabla>
  </DomainObject.Predmet.ProtustrankaNazivFormated>
  <DomainObject.Predmet.ProtustrankaNazivFormatedOIB>
    <izvorni_sadrzaj>Central d.o.o., OIB 65646481467</izvorni_sadrzaj>
    <derivirana_varijabla naziv="DomainObject.Predmet.ProtustrankaNazivFormatedOIB_1">Central d.o.o., OIB 65646481467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Central d.o.o. zastupanog po punomoćniku Željko Pakšec; Jozo Kaleb</item>
    </izvorni_sadrzaj>
    <derivirana_varijabla naziv="DomainObject.Predmet.ProtuStrankaListFormated_1">
      <item>Central d.o.o. zastupanog po punomoćniku Željko Pakšec; Jozo Kaleb</item>
    </derivirana_varijabla>
  </DomainObject.Predmet.ProtuStrankaListFormated>
  <DomainObject.Predmet.ProtuStrankaListFormatedOIB>
    <izvorni_sadrzaj>
      <item>Central d.o.o., OIB 65646481467 zastupanog po punomoćniku Željko Pakšec; Jozo Kaleb</item>
    </izvorni_sadrzaj>
    <derivirana_varijabla naziv="DomainObject.Predmet.ProtuStrankaListFormatedOIB_1">
      <item>Central d.o.o., OIB 65646481467 zastupanog po punomoćniku Željko Pakšec; Jozo Kaleb</item>
    </derivirana_varijabla>
  </DomainObject.Predmet.ProtuStrankaListFormatedOIB>
  <DomainObject.Predmet.ProtuStrankaListFormatedWithAdress>
    <izvorni_sadrzaj>
      <item>Central d.o.o., Haulikova 7, 47000 Karlovac zastupanog po punomoćniku Željko Pakšec; Jozo Kaleb</item>
    </izvorni_sadrzaj>
    <derivirana_varijabla naziv="DomainObject.Predmet.ProtuStrankaListFormatedWithAdress_1">
      <item>Central d.o.o., Haulikova 7, 47000 Karlovac zastupanog po punomoćniku Željko Pakšec; Jozo Kaleb</item>
    </derivirana_varijabla>
  </DomainObject.Predmet.ProtuStrankaListFormatedWithAdress>
  <DomainObject.Predmet.ProtuStrankaListFormatedWithAdressOIB>
    <izvorni_sadrzaj>
      <item>Central d.o.o., OIB 65646481467, Haulikova 7, 47000 Karlovac zastupanog po punomoćniku Željko Pakšec; Jozo Kaleb</item>
    </izvorni_sadrzaj>
    <derivirana_varijabla naziv="DomainObject.Predmet.ProtuStrankaListFormatedWithAdressOIB_1">
      <item>Central d.o.o., OIB 65646481467, Haulikova 7, 47000 Karlovac zastupanog po punomoćniku Željko Pakšec; Jozo Kaleb</item>
    </derivirana_varijabla>
  </DomainObject.Predmet.ProtuStrankaListFormatedWithAdressOIB>
  <DomainObject.Predmet.ProtuStrankaListNazivFormated>
    <izvorni_sadrzaj>
      <item>Central d.o.o.</item>
    </izvorni_sadrzaj>
    <derivirana_varijabla naziv="DomainObject.Predmet.ProtuStrankaListNazivFormated_1">
      <item>Central d.o.o.</item>
    </derivirana_varijabla>
  </DomainObject.Predmet.ProtuStrankaListNazivFormated>
  <DomainObject.Predmet.ProtuStrankaListNazivFormatedOIB>
    <izvorni_sadrzaj>
      <item>Central d.o.o., OIB 65646481467</item>
    </izvorni_sadrzaj>
    <derivirana_varijabla naziv="DomainObject.Predmet.ProtuStrankaListNazivFormatedOIB_1">
      <item>Central d.o.o., OIB 65646481467</item>
    </derivirana_varijabla>
  </DomainObject.Predmet.ProtuStrankaListNazivFormatedOIB>
  <DomainObject.Predmet.OstaliListFormated>
    <izvorni_sadrzaj>
      <item>Željko Pakšec punomoćnik sudionika u postupku Central d.o.o.</item>
      <item>Jozo Kaleb punomoćnik sudionika u postupku Central d.o.o.</item>
    </izvorni_sadrzaj>
    <derivirana_varijabla naziv="DomainObject.Predmet.OstaliListFormated_1">
      <item>Željko Pakšec punomoćnik sudionika u postupku Central d.o.o.</item>
      <item>Jozo Kaleb punomoćnik sudionika u postupku Central d.o.o.</item>
    </derivirana_varijabla>
  </DomainObject.Predmet.OstaliListFormated>
  <DomainObject.Predmet.OstaliListFormatedOIB>
    <izvorni_sadrzaj>
      <item>Željko Pakšec, OIB 30667787151 punomoćnik sudionika u postupku Central d.o.o.</item>
      <item>Jozo Kaleb, OIB 99913664044 punomoćnik sudionika u postupku Central d.o.o.</item>
    </izvorni_sadrzaj>
    <derivirana_varijabla naziv="DomainObject.Predmet.OstaliListFormatedOIB_1">
      <item>Željko Pakšec, OIB 30667787151 punomoćnik sudionika u postupku Central d.o.o.</item>
      <item>Jozo Kaleb, OIB 99913664044 punomoćnik sudionika u postupku Central d.o.o.</item>
    </derivirana_varijabla>
  </DomainObject.Predmet.OstaliListFormatedOIB>
  <DomainObject.Predmet.OstaliListFormatedWithAdress>
    <izvorni_sadrzaj>
      <item>Željko Pakšec, Kralja Petra Krešimira IV 8/A, 47000 Karlovac punomoćnik sudionika u postupku Central d.o.o.</item>
      <item>Jozo Kaleb, Trg bana Josipa Jelačića 3, 10000 Zagreb punomoćnik sudionika u postupku Central d.o.o.</item>
    </izvorni_sadrzaj>
    <derivirana_varijabla naziv="DomainObject.Predmet.OstaliListFormatedWithAdress_1">
      <item>Željko Pakšec, Kralja Petra Krešimira IV 8/A, 47000 Karlovac punomoćnik sudionika u postupku Central d.o.o.</item>
      <item>Jozo Kaleb, Trg bana Josipa Jelačića 3, 10000 Zagreb punomoćnik sudionika u postupku Central d.o.o.</item>
    </derivirana_varijabla>
  </DomainObject.Predmet.OstaliListFormatedWithAdress>
  <DomainObject.Predmet.OstaliListFormatedWithAdressOIB>
    <izvorni_sadrzaj>
      <item>Željko Pakšec, OIB 30667787151, Kralja Petra Krešimira IV 8/A, 47000 Karlovac punomoćnik sudionika u postupku Central d.o.o.</item>
      <item>Jozo Kaleb, OIB 99913664044, Trg bana Josipa Jelačića 3, 10000 Zagreb punomoćnik sudionika u postupku Central d.o.o.</item>
    </izvorni_sadrzaj>
    <derivirana_varijabla naziv="DomainObject.Predmet.OstaliListFormatedWithAdressOIB_1">
      <item>Željko Pakšec, OIB 30667787151, Kralja Petra Krešimira IV 8/A, 47000 Karlovac punomoćnik sudionika u postupku Central d.o.o.</item>
      <item>Jozo Kaleb, OIB 99913664044, Trg bana Josipa Jelačića 3, 10000 Zagreb punomoćnik sudionika u postupku Central d.o.o.</item>
    </derivirana_varijabla>
  </DomainObject.Predmet.OstaliListFormatedWithAdressOIB>
  <DomainObject.Predmet.OstaliListNazivFormated>
    <izvorni_sadrzaj>
      <item>Željko Pakšec</item>
      <item>Jozo Kaleb</item>
    </izvorni_sadrzaj>
    <derivirana_varijabla naziv="DomainObject.Predmet.OstaliListNazivFormated_1">
      <item>Željko Pakšec</item>
      <item>Jozo Kaleb</item>
    </derivirana_varijabla>
  </DomainObject.Predmet.OstaliListNazivFormated>
  <DomainObject.Predmet.OstaliListNazivFormatedOIB>
    <izvorni_sadrzaj>
      <item>Željko Pakšec, OIB 30667787151</item>
      <item>Jozo Kaleb, OIB 99913664044</item>
    </izvorni_sadrzaj>
    <derivirana_varijabla naziv="DomainObject.Predmet.OstaliListNazivFormatedOIB_1">
      <item>Željko Pakšec, OIB 30667787151</item>
      <item>Jozo Kaleb, OIB 99913664044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Central d.o.o.</izvorni_sadrzaj>
    <derivirana_varijabla naziv="DomainObject.Predmet.ProtustrankaIDrugi_1">Central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Central d.o.o., OIB 65646481467, Haulikova 7, 47000 Karlovac</izvorni_sadrzaj>
    <derivirana_varijabla naziv="DomainObject.Predmet.ProtustrankaIDrugiAdressOIB_1">Central d.o.o., OIB 65646481467, Haulikova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Central d.o.o.</item>
      <item>Željko Pakšec</item>
      <item>Jozo Kaleb</item>
    </izvorni_sadrzaj>
    <derivirana_varijabla naziv="DomainObject.Predmet.SudioniciListNaziv_1">
      <item>Fina, regionalni centar Zagreb, podružnica Karlovac</item>
      <item>Central d.o.o.</item>
      <item>Željko Pakšec</item>
      <item>Jozo Kaleb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Central d.o.o., OIB 65646481467, Haulikova 7,47000 Karlovac</item>
      <item>Željko Pakšec, OIB 30667787151, Kralja Petra Krešimira IV 8/A,47000 Karlovac</item>
      <item>Jozo Kaleb, OIB 99913664044, Trg bana Josipa Jelačića 3,10000 Zagreb</item>
    </izvorni_sadrzaj>
    <derivirana_varijabla naziv="DomainObject.Predmet.SudioniciListAdressOIB_1">
      <item>Fina, regionalni centar Zagreb, podružnica Karlovac, OIB 85821130368, Vitezovićeva 1,47000 Karlovac</item>
      <item>Central d.o.o., OIB 65646481467, Haulikova 7,47000 Karlovac</item>
      <item>Željko Pakšec, OIB 30667787151, Kralja Petra Krešimira IV 8/A,47000 Karlovac</item>
      <item>Jozo Kaleb, OIB 99913664044,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65646481467</item>
      <item>, OIB 30667787151</item>
      <item>, OIB 99913664044</item>
    </izvorni_sadrzaj>
    <derivirana_varijabla naziv="DomainObject.Predmet.SudioniciListNazivOIB_1">
      <item>, OIB 85821130368</item>
      <item>, OIB 65646481467</item>
      <item>, OIB 30667787151</item>
      <item>, OIB 99913664044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2015-12-31T10:15:00Z</dcterms:created>
  <dc:creator>ilukac</dc:creator>
  <cp:lastModifiedBy>Irena Benko</cp:lastModifiedBy>
  <cp:lastPrinted>2016-01-11T12:12:00Z</cp:lastPrinted>
  <dcterms:modified xmlns:xsi="http://www.w3.org/2001/XMLSchema-instance" xsi:type="dcterms:W3CDTF">2016-01-11T12:12:00Z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