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deb9" w14:paraId="d51deb9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D50E0E">
        <w:t xml:space="preserve">EMONIA NOVA d.o.o. "u stečaju", Pula, </w:t>
      </w:r>
      <w:proofErr w:type="spellStart"/>
      <w:r w:rsidR="00D50E0E">
        <w:t>Tartinijeva</w:t>
      </w:r>
      <w:proofErr w:type="spellEnd"/>
      <w:r w:rsidR="00D50E0E">
        <w:t xml:space="preserve"> 15</w:t>
      </w:r>
      <w:r w:rsidR="00C47994">
        <w:t xml:space="preserve">, OIB: </w:t>
      </w:r>
      <w:r w:rsidR="00D50E0E" w:rsidRPr="00D50E0E">
        <w:t>67488200435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D50E0E" w:rsidP="00181D83" w:rsidR="00181D83" w:rsidRPr="00C47994">
      <w:pPr>
        <w:jc w:val="center"/>
      </w:pPr>
      <w:r>
        <w:t>27</w:t>
      </w:r>
      <w:r w:rsidR="00C47994">
        <w:t xml:space="preserve">. </w:t>
      </w:r>
      <w:r>
        <w:t>travnja</w:t>
      </w:r>
      <w:r w:rsidR="00C47994">
        <w:t xml:space="preserve"> 201</w:t>
      </w:r>
      <w:r w:rsidR="00871EB9">
        <w:t>8</w:t>
      </w:r>
      <w:r w:rsidR="00181D83" w:rsidRPr="00C47994">
        <w:t xml:space="preserve">. godine u </w:t>
      </w:r>
      <w:r>
        <w:t>9</w:t>
      </w:r>
      <w:r w:rsidR="00181D83" w:rsidRPr="00C47994">
        <w:t>:</w:t>
      </w:r>
      <w:r w:rsidR="00871EB9">
        <w:t>00</w:t>
      </w:r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D50E0E">
        <w:t>13</w:t>
      </w:r>
      <w:r w:rsidR="00C47994">
        <w:t xml:space="preserve">. </w:t>
      </w:r>
      <w:r w:rsidR="00D50E0E">
        <w:t>travnja</w:t>
      </w:r>
      <w:r w:rsidR="00C47994">
        <w:t xml:space="preserve"> </w:t>
      </w:r>
      <w:r w:rsidR="00D50E0E">
        <w:t>2018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D50E0E" w:rsidP="00181D83" w:rsidR="00181D83" w:rsidRPr="00C479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81D83" w:rsidRPr="00C47994">
        <w:t>Sudac</w:t>
      </w:r>
    </w:p>
    <w:p w:rsidRDefault="00D50E0E" w:rsidP="00181D83" w:rsidR="00181D83" w:rsidRPr="00C479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1D83" w:rsidRPr="00C47994">
        <w:t>Damir Rabar</w:t>
      </w:r>
      <w:r w:rsidR="00AB2637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  <w:r w:rsidR="00D50E0E">
        <w:t>: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r w:rsidR="00D50E0E">
        <w:t xml:space="preserve">Zdravko </w:t>
      </w:r>
      <w:proofErr w:type="spellStart"/>
      <w:r w:rsidR="00D50E0E">
        <w:t>Čupković</w:t>
      </w:r>
      <w:proofErr w:type="spellEnd"/>
      <w:r w:rsidR="00D50E0E">
        <w:t xml:space="preserve">, Rijeka, </w:t>
      </w:r>
      <w:proofErr w:type="spellStart"/>
      <w:r w:rsidR="00D50E0E">
        <w:t>Gnambova</w:t>
      </w:r>
      <w:proofErr w:type="spellEnd"/>
      <w:r w:rsidR="00D50E0E">
        <w:t xml:space="preserve"> 2/III</w:t>
      </w:r>
      <w:r w:rsidRPr="00C47994">
        <w:t>,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proofErr w:type="spellStart"/>
      <w:r w:rsidRPr="00C47994">
        <w:t>Razlučni</w:t>
      </w:r>
      <w:proofErr w:type="spellEnd"/>
      <w:r w:rsidRPr="00C47994">
        <w:t xml:space="preserve"> vjerovnici:</w:t>
      </w:r>
    </w:p>
    <w:p w:rsidRDefault="00D50E0E" w:rsidP="00D50E0E" w:rsidR="00D50E0E">
      <w:pPr>
        <w:pStyle w:val="Odlomakpopisa"/>
        <w:numPr>
          <w:ilvl w:val="0"/>
          <w:numId w:val="4"/>
        </w:numPr>
        <w:jc w:val="both"/>
      </w:pPr>
      <w:r w:rsidRPr="00D50E0E">
        <w:t>Republika Hrvatska, Ministarstvo financija, Porezna uprava, po ŽDO Pula, Rovinjska 2a,</w:t>
      </w:r>
    </w:p>
    <w:p w:rsidRDefault="00D50E0E" w:rsidP="00D50E0E" w:rsidR="00D50E0E" w:rsidRPr="00D50E0E">
      <w:pPr>
        <w:pStyle w:val="Odlomakpopisa"/>
        <w:numPr>
          <w:ilvl w:val="0"/>
          <w:numId w:val="4"/>
        </w:numPr>
        <w:jc w:val="both"/>
      </w:pPr>
      <w:r w:rsidRPr="00D50E0E">
        <w:rPr>
          <w:rFonts w:eastAsiaTheme="minorHAnsi"/>
        </w:rPr>
        <w:t>B2 KAPITAL d.o.o., Zagreb, Radnička cesta 41,</w:t>
      </w:r>
    </w:p>
    <w:p w:rsidRDefault="00D50E0E" w:rsidP="00D50E0E" w:rsidR="00D50E0E" w:rsidRPr="00D50E0E">
      <w:pPr>
        <w:pStyle w:val="Odlomakpopisa"/>
        <w:numPr>
          <w:ilvl w:val="0"/>
          <w:numId w:val="4"/>
        </w:numPr>
        <w:jc w:val="both"/>
      </w:pPr>
      <w:r w:rsidRPr="00D50E0E">
        <w:rPr>
          <w:rFonts w:eastAsiaTheme="minorHAnsi"/>
        </w:rPr>
        <w:t>PRIVREDNA BANKA ZAGREB d.d. Podružnica Laguna, Poreč, Prvomajska 4A,</w:t>
      </w:r>
    </w:p>
    <w:p w:rsidRDefault="00D50E0E" w:rsidP="00D50E0E" w:rsidR="00D50E0E" w:rsidRPr="00D50E0E">
      <w:pPr>
        <w:pStyle w:val="Odlomakpopisa"/>
        <w:numPr>
          <w:ilvl w:val="0"/>
          <w:numId w:val="4"/>
        </w:numPr>
        <w:jc w:val="both"/>
      </w:pPr>
      <w:r w:rsidRPr="00D50E0E">
        <w:rPr>
          <w:rFonts w:eastAsiaTheme="minorHAnsi"/>
        </w:rPr>
        <w:t xml:space="preserve">PRIVREDNA BANKA ZAGREB - dioničko društvo, Zagreb, </w:t>
      </w:r>
      <w:proofErr w:type="spellStart"/>
      <w:r w:rsidRPr="00D50E0E">
        <w:rPr>
          <w:rFonts w:eastAsiaTheme="minorHAnsi"/>
        </w:rPr>
        <w:t>Račkoga</w:t>
      </w:r>
      <w:proofErr w:type="spellEnd"/>
      <w:r w:rsidRPr="00D50E0E">
        <w:rPr>
          <w:rFonts w:eastAsiaTheme="minorHAnsi"/>
        </w:rPr>
        <w:t xml:space="preserve"> 6,</w:t>
      </w:r>
      <w:r w:rsidRPr="00D50E0E">
        <w:rPr>
          <w:rFonts w:eastAsiaTheme="minorHAnsi"/>
        </w:rPr>
        <w:tab/>
      </w:r>
    </w:p>
    <w:p w:rsidRDefault="00D50E0E" w:rsidP="00D50E0E" w:rsidR="00D50E0E" w:rsidRPr="00D50E0E">
      <w:pPr>
        <w:pStyle w:val="Odlomakpopisa"/>
        <w:numPr>
          <w:ilvl w:val="0"/>
          <w:numId w:val="4"/>
        </w:numPr>
        <w:jc w:val="both"/>
      </w:pPr>
      <w:r w:rsidRPr="00D50E0E">
        <w:rPr>
          <w:rFonts w:eastAsiaTheme="minorHAnsi"/>
        </w:rPr>
        <w:t>MADCAR d.o.o., Umag, Voćarska ulica 5,</w:t>
      </w:r>
    </w:p>
    <w:p w:rsidRDefault="00D50E0E" w:rsidP="00D50E0E" w:rsidR="00D50E0E" w:rsidRPr="00D50E0E">
      <w:pPr>
        <w:pStyle w:val="Odlomakpopisa"/>
        <w:numPr>
          <w:ilvl w:val="0"/>
          <w:numId w:val="4"/>
        </w:numPr>
        <w:jc w:val="both"/>
      </w:pPr>
      <w:proofErr w:type="spellStart"/>
      <w:r w:rsidRPr="00D50E0E">
        <w:rPr>
          <w:rFonts w:eastAsiaTheme="minorHAnsi"/>
        </w:rPr>
        <w:t>UNI.KOM</w:t>
      </w:r>
      <w:proofErr w:type="spellEnd"/>
      <w:r w:rsidRPr="00D50E0E">
        <w:rPr>
          <w:rFonts w:eastAsiaTheme="minorHAnsi"/>
        </w:rPr>
        <w:t>. d.o.o. Novigrad, Podravska 9,</w:t>
      </w:r>
    </w:p>
    <w:p w:rsidRDefault="00D50E0E" w:rsidP="00D50E0E" w:rsidR="00D50E0E" w:rsidRPr="00D50E0E">
      <w:pPr>
        <w:pStyle w:val="Odlomakpopisa"/>
        <w:numPr>
          <w:ilvl w:val="0"/>
          <w:numId w:val="4"/>
        </w:numPr>
        <w:jc w:val="both"/>
      </w:pPr>
      <w:r w:rsidRPr="00D50E0E">
        <w:rPr>
          <w:rFonts w:eastAsiaTheme="minorHAnsi"/>
        </w:rPr>
        <w:t xml:space="preserve">6. MAJ d. o. o. Umag, Ulica </w:t>
      </w:r>
      <w:proofErr w:type="spellStart"/>
      <w:r w:rsidRPr="00D50E0E">
        <w:rPr>
          <w:rFonts w:eastAsiaTheme="minorHAnsi"/>
        </w:rPr>
        <w:t>Tribje</w:t>
      </w:r>
      <w:proofErr w:type="spellEnd"/>
      <w:r w:rsidRPr="00D50E0E">
        <w:rPr>
          <w:rFonts w:eastAsiaTheme="minorHAnsi"/>
        </w:rPr>
        <w:t xml:space="preserve"> 2,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>e-oglasna ploča sudova - 8 dana</w:t>
      </w:r>
    </w:p>
    <w:p w:rsidRDefault="007C73F7" w:rsidR="007C73F7" w:rsidRPr="00181D83">
      <w:pPr>
        <w:rPr>
          <w:color w:val="FF0000"/>
        </w:rPr>
      </w:pPr>
    </w:p>
    <w:sectPr w:rsidSect="00871EB9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EB9" w:rsidR="00871EB9">
      <w:r>
        <w:separator/>
      </w:r>
    </w:p>
  </w:endnote>
  <w:endnote w:id="0" w:type="continuationSeparator">
    <w:p w:rsidRDefault="00871EB9" w:rsidR="00871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EB9" w:rsidR="00871EB9">
      <w:r>
        <w:separator/>
      </w:r>
    </w:p>
  </w:footnote>
  <w:footnote w:id="0" w:type="continuationSeparator">
    <w:p w:rsidRDefault="00871EB9" w:rsidR="00871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EB9" w:rsidP="00871EB9" w:rsidR="00871EB9" w:rsidRPr="004C5D48">
    <w:pPr>
      <w:ind w:left="5664"/>
      <w:jc w:val="right"/>
    </w:pPr>
    <w:r>
      <w:t xml:space="preserve">     1 St-</w:t>
    </w:r>
    <w:r w:rsidR="00D50E0E">
      <w:t>912</w:t>
    </w:r>
    <w:r w:rsidRPr="004C5D48">
      <w:t>/</w:t>
    </w:r>
    <w:r>
      <w:t>16</w:t>
    </w:r>
    <w:r w:rsidRPr="004C5D48">
      <w:t>-</w:t>
    </w:r>
    <w:r w:rsidR="00D50E0E">
      <w:t>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31B06"/>
    <w:multiLevelType w:val="hybridMultilevel"/>
    <w:tmpl w:val="A1968D34"/>
    <w:lvl w:tplc="D04EC664" w:ilvl="0">
      <w:start w:val="2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D7D7737"/>
    <w:multiLevelType w:val="hybridMultilevel"/>
    <w:tmpl w:val="41B05334"/>
    <w:lvl w:tplc="5658E224" w:ilvl="0">
      <w:start w:val="1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181D83"/>
    <w:rsid w:val="0018308A"/>
    <w:rsid w:val="002735B2"/>
    <w:rsid w:val="00320D0B"/>
    <w:rsid w:val="0033581D"/>
    <w:rsid w:val="004212E2"/>
    <w:rsid w:val="0066188A"/>
    <w:rsid w:val="00746825"/>
    <w:rsid w:val="007C73F7"/>
    <w:rsid w:val="00871EB9"/>
    <w:rsid w:val="0097082F"/>
    <w:rsid w:val="009D38EC"/>
    <w:rsid w:val="00AB2637"/>
    <w:rsid w:val="00AC60DE"/>
    <w:rsid w:val="00C14E43"/>
    <w:rsid w:val="00C47994"/>
    <w:rsid w:val="00D5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63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63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63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63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63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63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63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63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1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1266</properties:Characters>
  <properties:Lines>45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2017-02-20T07:42:00Z</dcterms:created>
  <dc:creator>Damir Rabar</dc:creator>
  <cp:lastModifiedBy>wsadmin</cp:lastModifiedBy>
  <cp:lastPrinted>2018-04-13T10:39:00Z</cp:lastPrinted>
  <dcterms:modified xmlns:xsi="http://www.w3.org/2001/XMLSchema-instance" xsi:type="dcterms:W3CDTF">2018-04-13T10:39:00Z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Ostalo (St-912-16-71 Poziv na ročište za diobu kupovnine.docx)</vt:lpwstr>
  </prop:property>
  <prop:property name="CC_coloring" pid="5" fmtid="{D5CDD505-2E9C-101B-9397-08002B2CF9AE}">
    <vt:bool>false</vt:bool>
  </prop:property>
</prop:Properties>
</file>