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187a" w14:paraId="0c4187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6147F">
        <w:t>990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proofErr w:type="spellStart"/>
      <w:r w:rsidR="00C6147F">
        <w:t>SILOSFARMA</w:t>
      </w:r>
      <w:proofErr w:type="spellEnd"/>
      <w:r w:rsidR="00C6147F">
        <w:t xml:space="preserve"> d.o.o. za trgovinu i poljoprivrednu proizvodnju </w:t>
      </w:r>
      <w:proofErr w:type="spellStart"/>
      <w:r w:rsidR="00C6147F">
        <w:t>Privlaka</w:t>
      </w:r>
      <w:proofErr w:type="spellEnd"/>
      <w:r w:rsidR="00C6147F">
        <w:t xml:space="preserve">, Josipa Kozarca 5, </w:t>
      </w:r>
      <w:proofErr w:type="spellStart"/>
      <w:r w:rsidR="00C6147F">
        <w:t>OIB</w:t>
      </w:r>
      <w:proofErr w:type="spellEnd"/>
      <w:r w:rsidR="00C6147F">
        <w:t xml:space="preserve">: 82779257090, </w:t>
      </w:r>
      <w:proofErr w:type="spellStart"/>
      <w:r w:rsidR="00C6147F">
        <w:t>MBS</w:t>
      </w:r>
      <w:proofErr w:type="spellEnd"/>
      <w:r w:rsidR="00C6147F">
        <w:t xml:space="preserve">: 030079638, dana 22. studeni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 xml:space="preserve">stečajni postupak nad dužnikom </w:t>
      </w:r>
      <w:proofErr w:type="spellStart"/>
      <w:r w:rsidR="00C6147F">
        <w:t>SILOSFARMA</w:t>
      </w:r>
      <w:proofErr w:type="spellEnd"/>
      <w:r w:rsidR="00C6147F">
        <w:t xml:space="preserve"> d.o.o. za trgovinu i poljoprivrednu proizvodnju </w:t>
      </w:r>
      <w:proofErr w:type="spellStart"/>
      <w:r w:rsidR="00C6147F">
        <w:t>Privlaka</w:t>
      </w:r>
      <w:proofErr w:type="spellEnd"/>
      <w:r w:rsidR="00C6147F">
        <w:t xml:space="preserve">, Josipa Kozarca 5, </w:t>
      </w:r>
      <w:proofErr w:type="spellStart"/>
      <w:r w:rsidR="00C6147F">
        <w:t>OIB</w:t>
      </w:r>
      <w:proofErr w:type="spellEnd"/>
      <w:r w:rsidR="00C6147F">
        <w:t xml:space="preserve">: 82779257090, </w:t>
      </w:r>
      <w:proofErr w:type="spellStart"/>
      <w:r w:rsidR="00C6147F">
        <w:t>MBS</w:t>
      </w:r>
      <w:proofErr w:type="spellEnd"/>
      <w:r w:rsidR="00C6147F">
        <w:t>: 030079638.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876CA">
        <w:t xml:space="preserve">Nikola Bojanić, </w:t>
      </w:r>
      <w:proofErr w:type="spellStart"/>
      <w:r w:rsidR="003876CA">
        <w:t>OIB</w:t>
      </w:r>
      <w:proofErr w:type="spellEnd"/>
      <w:r w:rsidR="003876CA">
        <w:t>: 32886956915, Osijek, Bračka 179.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C6147F">
        <w:t>SILOSFARMA</w:t>
      </w:r>
      <w:proofErr w:type="spellEnd"/>
      <w:r w:rsidR="00C6147F">
        <w:t xml:space="preserve"> d.o.o. za trgovinu i poljoprivrednu proizvodnju </w:t>
      </w:r>
      <w:proofErr w:type="spellStart"/>
      <w:r w:rsidR="00C6147F">
        <w:t>Privlaka</w:t>
      </w:r>
      <w:proofErr w:type="spellEnd"/>
      <w:r w:rsidR="00C6147F">
        <w:t xml:space="preserve">, Josipa Kozarca 5, </w:t>
      </w:r>
      <w:proofErr w:type="spellStart"/>
      <w:r w:rsidR="00C6147F">
        <w:t>OIB</w:t>
      </w:r>
      <w:proofErr w:type="spellEnd"/>
      <w:r w:rsidR="00C6147F">
        <w:t xml:space="preserve">: 82779257090, </w:t>
      </w:r>
      <w:proofErr w:type="spellStart"/>
      <w:r w:rsidR="00C6147F">
        <w:t>MBS</w:t>
      </w:r>
      <w:proofErr w:type="spellEnd"/>
      <w:r w:rsidR="00C6147F">
        <w:t>: 030079638.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C6147F">
        <w:rPr>
          <w:bCs/>
        </w:rPr>
        <w:t>13. srpnja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C6147F">
        <w:t>SILOSFARMA</w:t>
      </w:r>
      <w:proofErr w:type="spellEnd"/>
      <w:r w:rsidR="00C6147F">
        <w:t xml:space="preserve"> d.o.o. za trgovinu i poljoprivrednu proizvodnju </w:t>
      </w:r>
      <w:proofErr w:type="spellStart"/>
      <w:r w:rsidR="00C6147F">
        <w:t>Privlaka</w:t>
      </w:r>
      <w:proofErr w:type="spellEnd"/>
      <w:r w:rsidR="00C6147F">
        <w:t xml:space="preserve">, Josipa Kozarca 5, </w:t>
      </w:r>
      <w:proofErr w:type="spellStart"/>
      <w:r w:rsidR="00C6147F">
        <w:t>OIB</w:t>
      </w:r>
      <w:proofErr w:type="spellEnd"/>
      <w:r w:rsidR="00C6147F">
        <w:t xml:space="preserve">: 82779257090, </w:t>
      </w:r>
      <w:proofErr w:type="spellStart"/>
      <w:r w:rsidR="00C6147F">
        <w:t>MBS</w:t>
      </w:r>
      <w:proofErr w:type="spellEnd"/>
      <w:r w:rsidR="00C6147F">
        <w:t>: 030079638.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C6147F">
        <w:t>3. rujna</w:t>
      </w:r>
      <w:r w:rsidR="00F334C8">
        <w:t xml:space="preserve"> 2018.</w:t>
      </w:r>
      <w:r>
        <w:t xml:space="preserve">, objavio oglas na mrežnoj stranici e-oglasna ploča sudova pod </w:t>
      </w:r>
      <w:r>
        <w:lastRenderedPageBreak/>
        <w:t>poslovnim brojem St-</w:t>
      </w:r>
      <w:r w:rsidR="00C6147F">
        <w:t>990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F334C8">
        <w:t>2</w:t>
      </w:r>
      <w:r w:rsidR="00C6147F">
        <w:t>2. studeni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C6147F">
      <w:t>990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4E34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11181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7300B"/>
    <w:rsid w:val="00B82540"/>
    <w:rsid w:val="00B95B20"/>
    <w:rsid w:val="00BB05BB"/>
    <w:rsid w:val="00BE0AFD"/>
    <w:rsid w:val="00BE33FF"/>
    <w:rsid w:val="00C2016D"/>
    <w:rsid w:val="00C25CCE"/>
    <w:rsid w:val="00C33593"/>
    <w:rsid w:val="00C6147F"/>
    <w:rsid w:val="00C85BE9"/>
    <w:rsid w:val="00CA01EF"/>
    <w:rsid w:val="00CA4D65"/>
    <w:rsid w:val="00CB3530"/>
    <w:rsid w:val="00CE0EE4"/>
    <w:rsid w:val="00CE59B3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111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111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18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18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111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111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18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18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St-990/2018</izvorni_sadrzaj>
    <derivirana_varijabla naziv="DomainObject.Predmet.OznakaBroj_1">St-990/2018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SILOSFARMA d.o.o. za trgovinu i poljoprivrednu proizvodnju</izvorni_sadrzaj>
    <derivirana_varijabla naziv="DomainObject.Predmet.ProtustrankaFormated_1">  SILOSFARMA d.o.o. za trgovinu i poljoprivrednu proizvodnju</derivirana_varijabla>
  </DomainObject.Predmet.ProtustrankaFormated>
  <DomainObject.Predmet.ProtustrankaFormatedOIB>
    <izvorni_sadrzaj>  SILOSFARMA d.o.o. za trgovinu i poljoprivrednu proizvodnju, OIB 82779257090</izvorni_sadrzaj>
    <derivirana_varijabla naziv="DomainObject.Predmet.ProtustrankaFormatedOIB_1">  SILOSFARMA d.o.o. za trgovinu i poljoprivrednu proizvodnju, OIB 82779257090</derivirana_varijabla>
  </DomainObject.Predmet.ProtustrankaFormatedOIB>
  <DomainObject.Predmet.ProtustrankaFormatedWithAdress>
    <izvorni_sadrzaj> SILOSFARMA d.o.o. za trgovinu i poljoprivrednu proizvodnju, Josipa Kozarca 5, 32251 Privlaka</izvorni_sadrzaj>
    <derivirana_varijabla naziv="DomainObject.Predmet.ProtustrankaFormatedWithAdress_1"> SILOSFARMA d.o.o. za trgovinu i poljoprivrednu proizvodnju, Josipa Kozarca 5, 32251 Privlaka</derivirana_varijabla>
  </DomainObject.Predmet.ProtustrankaFormatedWithAdress>
  <DomainObject.Predmet.ProtustrankaFormatedWithAdressOIB>
    <izvorni_sadrzaj> SILOSFARMA d.o.o. za trgovinu i poljoprivrednu proizvodnju, OIB 82779257090, Josipa Kozarca 5, 32251 Privlaka</izvorni_sadrzaj>
    <derivirana_varijabla naziv="DomainObject.Predmet.ProtustrankaFormatedWithAdressOIB_1"> SILOSFARMA d.o.o. za trgovinu i poljoprivrednu proizvodnju, OIB 82779257090, Josipa Kozarca 5, 32251 Privlaka</derivirana_varijabla>
  </DomainObject.Predmet.ProtustrankaFormatedWithAdressOIB>
  <DomainObject.Predmet.ProtustrankaWithAdress>
    <izvorni_sadrzaj>SILOSFARMA d.o.o. za trgovinu i poljoprivrednu proizvodnju Josipa Kozarca 5, 32251 Privlaka</izvorni_sadrzaj>
    <derivirana_varijabla naziv="DomainObject.Predmet.ProtustrankaWithAdress_1">SILOSFARMA d.o.o. za trgovinu i poljoprivrednu proizvodnju Josipa Kozarca 5, 32251 Privlaka</derivirana_varijabla>
  </DomainObject.Predmet.ProtustrankaWithAdress>
  <DomainObject.Predmet.ProtustrankaWithAdressOIB>
    <izvorni_sadrzaj>SILOSFARMA d.o.o. za trgovinu i poljoprivrednu proizvodnju, OIB 82779257090, Josipa Kozarca 5, 32251 Privlaka</izvorni_sadrzaj>
    <derivirana_varijabla naziv="DomainObject.Predmet.ProtustrankaWithAdressOIB_1">SILOSFARMA d.o.o. za trgovinu i poljoprivrednu proizvodnju, OIB 82779257090, Josipa Kozarca 5, 32251 Privlaka</derivirana_varijabla>
  </DomainObject.Predmet.ProtustrankaWithAdressOIB>
  <DomainObject.Predmet.ProtustrankaNazivFormated>
    <izvorni_sadrzaj>SILOSFARMA d.o.o. za trgovinu i poljoprivrednu proizvodnju</izvorni_sadrzaj>
    <derivirana_varijabla naziv="DomainObject.Predmet.ProtustrankaNazivFormated_1">SILOSFARMA d.o.o. za trgovinu i poljoprivrednu proizvodnju</derivirana_varijabla>
  </DomainObject.Predmet.ProtustrankaNazivFormated>
  <DomainObject.Predmet.ProtustrankaNazivFormatedOIB>
    <izvorni_sadrzaj>SILOSFARMA d.o.o. za trgovinu i poljoprivrednu proizvodnju, OIB 82779257090</izvorni_sadrzaj>
    <derivirana_varijabla naziv="DomainObject.Predmet.ProtustrankaNazivFormatedOIB_1">SILOSFARMA d.o.o. za trgovinu i poljoprivrednu proizvodnju, OIB 82779257090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SILOSFARMA d.o.o. za trgovinu i poljoprivrednu proizvodnju</item>
    </izvorni_sadrzaj>
    <derivirana_varijabla naziv="DomainObject.Predmet.ProtuStrankaListFormated_1">
      <item>SILOSFARMA d.o.o. za trgovinu i poljoprivrednu proizvodnju</item>
    </derivirana_varijabla>
  </DomainObject.Predmet.ProtuStrankaListFormated>
  <DomainObject.Predmet.ProtuStrankaListFormatedOIB>
    <izvorni_sadrzaj>
      <item>SILOSFARMA d.o.o. za trgovinu i poljoprivrednu proizvodnju, OIB 82779257090</item>
    </izvorni_sadrzaj>
    <derivirana_varijabla naziv="DomainObject.Predmet.ProtuStrankaListFormatedOIB_1">
      <item>SILOSFARMA d.o.o. za trgovinu i poljoprivrednu proizvodnju, OIB 82779257090</item>
    </derivirana_varijabla>
  </DomainObject.Predmet.ProtuStrankaListFormatedOIB>
  <DomainObject.Predmet.ProtuStrankaListFormatedWithAdress>
    <izvorni_sadrzaj>
      <item>SILOSFARMA d.o.o. za trgovinu i poljoprivrednu proizvodnju, Josipa Kozarca 5, 32251 Privlaka</item>
    </izvorni_sadrzaj>
    <derivirana_varijabla naziv="DomainObject.Predmet.ProtuStrankaListFormatedWithAdress_1">
      <item>SILOSFARMA d.o.o. za trgovinu i poljoprivrednu proizvodnju, Josipa Kozarca 5, 32251 Privlaka</item>
    </derivirana_varijabla>
  </DomainObject.Predmet.ProtuStrankaListFormatedWithAdress>
  <DomainObject.Predmet.ProtuStrankaListFormatedWithAdressOIB>
    <izvorni_sadrzaj>
      <item>SILOSFARMA d.o.o. za trgovinu i poljoprivrednu proizvodnju, OIB 82779257090, Josipa Kozarca 5, 32251 Privlaka</item>
    </izvorni_sadrzaj>
    <derivirana_varijabla naziv="DomainObject.Predmet.ProtuStrankaListFormatedWithAdressOIB_1">
      <item>SILOSFARMA d.o.o. za trgovinu i poljoprivrednu proizvodnju, OIB 82779257090, Josipa Kozarca 5, 32251 Privlaka</item>
    </derivirana_varijabla>
  </DomainObject.Predmet.ProtuStrankaListFormatedWithAdressOIB>
  <DomainObject.Predmet.ProtuStrankaListNazivFormated>
    <izvorni_sadrzaj>
      <item>SILOSFARMA d.o.o. za trgovinu i poljoprivrednu proizvodnju</item>
    </izvorni_sadrzaj>
    <derivirana_varijabla naziv="DomainObject.Predmet.ProtuStrankaListNazivFormated_1">
      <item>SILOSFARMA d.o.o. za trgovinu i poljoprivrednu proizvodnju</item>
    </derivirana_varijabla>
  </DomainObject.Predmet.ProtuStrankaListNazivFormated>
  <DomainObject.Predmet.ProtuStrankaListNazivFormatedOIB>
    <izvorni_sadrzaj>
      <item>SILOSFARMA d.o.o. za trgovinu i poljoprivrednu proizvodnju, OIB 82779257090</item>
    </izvorni_sadrzaj>
    <derivirana_varijabla naziv="DomainObject.Predmet.ProtuStrankaListNazivFormatedOIB_1">
      <item>SILOSFARMA d.o.o. za trgovinu i poljoprivrednu proizvodnju, OIB 82779257090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SILOSFARMA d.o.o. za trgovinu i poljoprivrednu proizvodnju</izvorni_sadrzaj>
    <derivirana_varijabla naziv="DomainObject.Predmet.ProtustrankaIDrugi_1">SILOSFARMA d.o.o. za trgovinu i poljoprivrednu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SILOSFARMA d.o.o. za trgovinu i poljoprivrednu proizvodnju, OIB 82779257090, Josipa Kozarca 5, 32251 Privlaka</izvorni_sadrzaj>
    <derivirana_varijabla naziv="DomainObject.Predmet.ProtustrankaIDrugiAdressOIB_1">SILOSFARMA d.o.o. za trgovinu i poljoprivrednu proizvodnju, OIB 82779257090, Josipa Kozarca 5,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SILOSFARMA d.o.o. za trgovinu i poljoprivrednu proizvodnju</item>
    </izvorni_sadrzaj>
    <derivirana_varijabla naziv="DomainObject.Predmet.SudioniciListNaziv_1">
      <item>FINA RC OSIJEK</item>
      <item>SILOSFARMA d.o.o. za trgovinu i poljoprivrednu proizvodnju</item>
    </derivirana_varijabla>
  </DomainObject.Predmet.SudioniciListNaziv>
  <DomainObject.Predmet.SudioniciListAdressOIB>
    <izvorni_sadrzaj>
      <item>FINA RC OSIJEK, OIB 85821130368</item>
      <item>SILOSFARMA d.o.o. za trgovinu i poljoprivrednu proizvodnju, OIB 82779257090, Josipa Kozarca 5,32251 Privlaka</item>
    </izvorni_sadrzaj>
    <derivirana_varijabla naziv="DomainObject.Predmet.SudioniciListAdressOIB_1">
      <item>FINA RC OSIJEK, OIB 85821130368</item>
      <item>SILOSFARMA d.o.o. za trgovinu i poljoprivrednu proizvodnju, OIB 82779257090, Josipa Kozarca 5,32251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82779257090</item>
    </izvorni_sadrzaj>
    <derivirana_varijabla naziv="DomainObject.Predmet.SudioniciListNazivOIB_1">
      <item>, OIB 85821130368</item>
      <item>, OIB 82779257090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CF3DA5-2F69-459F-9106-600090F1A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2842</properties:Characters>
  <properties:Lines>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2018-11-22T08:25:00Z</dcterms:created>
  <dc:creator>Korisnik</dc:creator>
  <cp:lastModifiedBy>Ljiljana Floršić</cp:lastModifiedBy>
  <cp:lastPrinted>2018-11-22T08:26:00Z</cp:lastPrinted>
  <dcterms:modified xmlns:xsi="http://www.w3.org/2001/XMLSchema-instance" xsi:type="dcterms:W3CDTF">2018-11-22T08:27:00Z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(St-990-18 - otvaranje i zaključenje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