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7cd3" w14:paraId="2917cd3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2567A0" w:rsidRPr="002567A0">
        <w:t>JACINCOMMERCE d.o.o. UMAG</w:t>
      </w:r>
      <w:r w:rsidR="00696E87">
        <w:t xml:space="preserve">, </w:t>
      </w:r>
      <w:r w:rsidR="00564EAC">
        <w:t>Umag, Finida, Trg Antonio Gramsci 7</w:t>
      </w:r>
      <w:r w:rsidR="00FA4F6C">
        <w:t xml:space="preserve">, </w:t>
      </w:r>
      <w:r w:rsidR="00B668D9">
        <w:t xml:space="preserve">OIB: </w:t>
      </w:r>
      <w:r w:rsidR="00564EAC" w:rsidRPr="00564EAC">
        <w:t>75386197930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564EAC" w:rsidRPr="002567A0">
        <w:t>JACINCOMMERCE d.o.o. UMAG</w:t>
      </w:r>
      <w:r w:rsidR="00564EAC">
        <w:t xml:space="preserve">, Umag, Finida, Trg Antonio Gramsci 7, OIB: </w:t>
      </w:r>
      <w:r w:rsidR="00564EAC" w:rsidRPr="00564EAC">
        <w:t>75386197930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D3281A">
        <w:rPr>
          <w:b/>
          <w:lang w:val="pl-PL"/>
        </w:rPr>
        <w:t>6</w:t>
      </w:r>
      <w:r w:rsidR="00B17BB5" w:rsidRPr="0077472A">
        <w:rPr>
          <w:b/>
          <w:lang w:val="pl-PL"/>
        </w:rPr>
        <w:t xml:space="preserve">. </w:t>
      </w:r>
      <w:r w:rsidR="00D3281A">
        <w:rPr>
          <w:b/>
          <w:lang w:val="pl-PL"/>
        </w:rPr>
        <w:t>LIPNJA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A04183">
        <w:rPr>
          <w:b/>
          <w:lang w:val="pl-PL"/>
        </w:rPr>
        <w:t>10:00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04183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564EAC" w:rsidRPr="002567A0">
        <w:t>JACINCOMMERCE d.o.o. UMAG</w:t>
      </w:r>
      <w:r w:rsidR="00564EAC">
        <w:t xml:space="preserve">, Umag, Finida, Trg Antonio Gramsci 7, OIB: </w:t>
      </w:r>
      <w:r w:rsidR="00564EAC" w:rsidRPr="00564EAC">
        <w:t>75386197930</w:t>
      </w:r>
      <w:r w:rsidR="00A349BA">
        <w:rPr>
          <w:lang w:val="sv-SE"/>
        </w:rPr>
        <w:tab/>
      </w:r>
      <w:r w:rsidR="00A349BA">
        <w:rPr>
          <w:lang w:val="sv-SE"/>
        </w:rPr>
        <w:tab/>
      </w:r>
    </w:p>
    <w:p w:rsidRDefault="00A04183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>
        <w:rPr>
          <w:lang w:val="sv-SE"/>
        </w:rPr>
        <w:t>Dragan Jacin, Umag, Babići, Škrinjari 13D.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A04183">
        <w:rPr>
          <w:lang w:val="sv-SE"/>
        </w:rPr>
        <w:t>Dragan Jacin, Umag, Babići, Škrinjari 13D</w:t>
      </w:r>
      <w:r w:rsidR="00ED5F0F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A04183">
        <w:rPr>
          <w:lang w:val="sv-SE"/>
        </w:rPr>
        <w:t>Draganu Jacinu, Umag, Babići, Škrinjari 13D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94363">
        <w:rPr>
          <w:lang w:val="sv-SE"/>
        </w:rPr>
        <w:t xml:space="preserve">, </w:t>
      </w:r>
      <w:r w:rsidR="00A86FF9">
        <w:rPr>
          <w:lang w:val="sv-SE"/>
        </w:rPr>
        <w:t xml:space="preserve">Stalne službe u </w:t>
      </w:r>
      <w:r w:rsidR="004A2ACC">
        <w:rPr>
          <w:lang w:val="sv-SE"/>
        </w:rPr>
        <w:t>Bujama</w:t>
      </w:r>
      <w:r w:rsidR="00A86FF9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</w:t>
      </w:r>
      <w:r w:rsidR="004A2ACC">
        <w:t>4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D34C14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696E87">
      <w:pPr>
        <w:ind w:firstLine="708"/>
        <w:jc w:val="both"/>
      </w:pPr>
      <w:r w:rsidRPr="0077472A">
        <w:t xml:space="preserve">- dužnik </w:t>
      </w:r>
      <w:r w:rsidR="00564EAC" w:rsidRPr="002567A0">
        <w:t>JACINCOMMERCE d.o.o. UMAG</w:t>
      </w:r>
      <w:r w:rsidR="00564EAC">
        <w:t xml:space="preserve">, Umag, Finida, Trg Antonio Gramsci 7, OIB: </w:t>
      </w:r>
      <w:r w:rsidR="00564EAC" w:rsidRPr="00564EAC">
        <w:t>75386197930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4A2ACC">
        <w:rPr>
          <w:lang w:val="sv-SE"/>
        </w:rPr>
        <w:t>Dragan Jacin, Umag, Babići, Škrinjari 13D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4A2ACC">
        <w:rPr>
          <w:lang w:val="sv-SE"/>
        </w:rPr>
        <w:t xml:space="preserve">SS Buje,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A8A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31764">
          <w:t>Posl. broj: 4 St-6</w:t>
        </w:r>
        <w:r w:rsidR="002567A0">
          <w:t>26</w:t>
        </w:r>
        <w:r w:rsidR="00931764">
          <w:t>/2016-3</w:t>
        </w:r>
      </w:sdtContent>
    </w:sdt>
  </w:p>
  <w:p w:rsidRDefault="008C1A8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B3C1B">
      <w:t>6</w:t>
    </w:r>
    <w:r w:rsidR="002567A0">
      <w:t>26</w:t>
    </w:r>
    <w:r w:rsidR="00931764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487F"/>
    <w:rsid w:val="00204DEB"/>
    <w:rsid w:val="00221B65"/>
    <w:rsid w:val="00224AAD"/>
    <w:rsid w:val="0024322F"/>
    <w:rsid w:val="0024798E"/>
    <w:rsid w:val="00252668"/>
    <w:rsid w:val="002534BF"/>
    <w:rsid w:val="002567A0"/>
    <w:rsid w:val="00262377"/>
    <w:rsid w:val="00264035"/>
    <w:rsid w:val="00283BE9"/>
    <w:rsid w:val="002850F7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D112F"/>
    <w:rsid w:val="003E00AF"/>
    <w:rsid w:val="003F265C"/>
    <w:rsid w:val="003F3CF5"/>
    <w:rsid w:val="00435808"/>
    <w:rsid w:val="0044039B"/>
    <w:rsid w:val="004977C6"/>
    <w:rsid w:val="004A2ACC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64EAC"/>
    <w:rsid w:val="00580787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94363"/>
    <w:rsid w:val="00696E87"/>
    <w:rsid w:val="006A66C3"/>
    <w:rsid w:val="006A71CF"/>
    <w:rsid w:val="006B3C3E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A2A93"/>
    <w:rsid w:val="008C1A8A"/>
    <w:rsid w:val="008D598C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4183"/>
    <w:rsid w:val="00A07B23"/>
    <w:rsid w:val="00A17409"/>
    <w:rsid w:val="00A349BA"/>
    <w:rsid w:val="00A560B4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853E6"/>
    <w:rsid w:val="00B953BA"/>
    <w:rsid w:val="00BE2CDA"/>
    <w:rsid w:val="00BE6E6A"/>
    <w:rsid w:val="00C157BB"/>
    <w:rsid w:val="00C20061"/>
    <w:rsid w:val="00C32C1A"/>
    <w:rsid w:val="00C35228"/>
    <w:rsid w:val="00C40F0B"/>
    <w:rsid w:val="00C8148C"/>
    <w:rsid w:val="00C86174"/>
    <w:rsid w:val="00CA0CBB"/>
    <w:rsid w:val="00CB1A5C"/>
    <w:rsid w:val="00CD64A0"/>
    <w:rsid w:val="00D023FB"/>
    <w:rsid w:val="00D14604"/>
    <w:rsid w:val="00D3281A"/>
    <w:rsid w:val="00D34C1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815A9"/>
    <w:rsid w:val="00E86C6C"/>
    <w:rsid w:val="00E878B0"/>
    <w:rsid w:val="00ED5F0F"/>
    <w:rsid w:val="00F26397"/>
    <w:rsid w:val="00F32923"/>
    <w:rsid w:val="00F32B1B"/>
    <w:rsid w:val="00F46859"/>
    <w:rsid w:val="00F531AB"/>
    <w:rsid w:val="00F560F8"/>
    <w:rsid w:val="00F84493"/>
    <w:rsid w:val="00FA4F6C"/>
    <w:rsid w:val="00FB0B18"/>
    <w:rsid w:val="00FE1BC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A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A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JACINCOMMERCE d.o.o. UMAG</izvorni_sadrzaj>
    <derivirana_varijabla naziv="DomainObject.Predmet.ProtustrankaFormated_1">  JACINCOMMERCE d.o.o. UMAG</derivirana_varijabla>
  </DomainObject.Predmet.ProtustrankaFormated>
  <DomainObject.Predmet.ProtustrankaFormatedOIB>
    <izvorni_sadrzaj>  JACINCOMMERCE d.o.o. UMAG, OIB 75386197930</izvorni_sadrzaj>
    <derivirana_varijabla naziv="DomainObject.Predmet.ProtustrankaFormatedOIB_1">  JACINCOMMERCE d.o.o. UMAG, OIB 75386197930</derivirana_varijabla>
  </DomainObject.Predmet.ProtustrankaFormatedOIB>
  <DomainObject.Predmet.ProtustrankaFormatedWithAdress>
    <izvorni_sadrzaj> JACINCOMMERCE d.o.o. UMAG, Finida,Trg Antonio Gramsci 7, 52470 Umag</izvorni_sadrzaj>
    <derivirana_varijabla naziv="DomainObject.Predmet.ProtustrankaFormatedWithAdress_1"> JACINCOMMERCE d.o.o. UMAG, Finida,Trg Antonio Gramsci 7, 52470 Umag</derivirana_varijabla>
  </DomainObject.Predmet.ProtustrankaFormatedWithAdress>
  <DomainObject.Predmet.ProtustrankaFormatedWithAdressOIB>
    <izvorni_sadrzaj> JACINCOMMERCE d.o.o. UMAG, OIB 75386197930, Finida,Trg Antonio Gramsci 7, 52470 Umag</izvorni_sadrzaj>
    <derivirana_varijabla naziv="DomainObject.Predmet.ProtustrankaFormatedWithAdressOIB_1"> JACINCOMMERCE d.o.o. UMAG, OIB 75386197930, Finida,Trg Antonio Gramsci 7, 52470 Umag</derivirana_varijabla>
  </DomainObject.Predmet.ProtustrankaFormatedWithAdressOIB>
  <DomainObject.Predmet.ProtustrankaWithAdress>
    <izvorni_sadrzaj>JACINCOMMERCE d.o.o. UMAG Finida,Trg Antonio Gramsci 7, 52470 Umag</izvorni_sadrzaj>
    <derivirana_varijabla naziv="DomainObject.Predmet.ProtustrankaWithAdress_1">JACINCOMMERCE d.o.o. UMAG Finida,Trg Antonio Gramsci 7, 52470 Umag</derivirana_varijabla>
  </DomainObject.Predmet.ProtustrankaWithAdress>
  <DomainObject.Predmet.ProtustrankaWithAdressOIB>
    <izvorni_sadrzaj>JACINCOMMERCE d.o.o. UMAG, OIB 75386197930, Finida,Trg Antonio Gramsci 7, 52470 Umag</izvorni_sadrzaj>
    <derivirana_varijabla naziv="DomainObject.Predmet.ProtustrankaWithAdressOIB_1">JACINCOMMERCE d.o.o. UMAG, OIB 75386197930, Finida,Trg Antonio Gramsci 7, 52470 Umag</derivirana_varijabla>
  </DomainObject.Predmet.ProtustrankaWithAdressOIB>
  <DomainObject.Predmet.ProtustrankaNazivFormated>
    <izvorni_sadrzaj>JACINCOMMERCE d.o.o. UMAG</izvorni_sadrzaj>
    <derivirana_varijabla naziv="DomainObject.Predmet.ProtustrankaNazivFormated_1">JACINCOMMERCE d.o.o. UMAG</derivirana_varijabla>
  </DomainObject.Predmet.ProtustrankaNazivFormated>
  <DomainObject.Predmet.ProtustrankaNazivFormatedOIB>
    <izvorni_sadrzaj>JACINCOMMERCE d.o.o. UMAG, OIB 75386197930</izvorni_sadrzaj>
    <derivirana_varijabla naziv="DomainObject.Predmet.ProtustrankaNazivFormatedOIB_1">JACINCOMMERCE d.o.o. UMAG, OIB 75386197930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176923.80</izvorni_sadrzaj>
    <derivirana_varijabla naziv="DomainObject.Predmet.TrenutnaVrijednost_1">176923.80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JACINCOMMERCE d.o.o. UMAG</item>
    </izvorni_sadrzaj>
    <derivirana_varijabla naziv="DomainObject.Predmet.ProtuStrankaListFormated_1">
      <item>JACINCOMMERCE d.o.o. UMAG</item>
    </derivirana_varijabla>
  </DomainObject.Predmet.ProtuStrankaListFormated>
  <DomainObject.Predmet.ProtuStrankaListFormatedOIB>
    <izvorni_sadrzaj>
      <item>JACINCOMMERCE d.o.o. UMAG, OIB 75386197930</item>
    </izvorni_sadrzaj>
    <derivirana_varijabla naziv="DomainObject.Predmet.ProtuStrankaListFormatedOIB_1">
      <item>JACINCOMMERCE d.o.o. UMAG, OIB 75386197930</item>
    </derivirana_varijabla>
  </DomainObject.Predmet.ProtuStrankaListFormatedOIB>
  <DomainObject.Predmet.ProtuStrankaListFormatedWithAdress>
    <izvorni_sadrzaj>
      <item>JACINCOMMERCE d.o.o. UMAG, Finida,Trg Antonio Gramsci 7, 52470 Umag</item>
    </izvorni_sadrzaj>
    <derivirana_varijabla naziv="DomainObject.Predmet.ProtuStrankaListFormatedWithAdress_1">
      <item>JACINCOMMERCE d.o.o. UMAG, Finida,Trg Antonio Gramsci 7, 52470 Umag</item>
    </derivirana_varijabla>
  </DomainObject.Predmet.ProtuStrankaListFormatedWithAdress>
  <DomainObject.Predmet.ProtuStrankaListFormatedWithAdressOIB>
    <izvorni_sadrzaj>
      <item>JACINCOMMERCE d.o.o. UMAG, OIB 75386197930, Finida,Trg Antonio Gramsci 7, 52470 Umag</item>
    </izvorni_sadrzaj>
    <derivirana_varijabla naziv="DomainObject.Predmet.ProtuStrankaListFormatedWithAdressOIB_1">
      <item>JACINCOMMERCE d.o.o. UMAG, OIB 75386197930, Finida,Trg Antonio Gramsci 7, 52470 Umag</item>
    </derivirana_varijabla>
  </DomainObject.Predmet.ProtuStrankaListFormatedWithAdressOIB>
  <DomainObject.Predmet.ProtuStrankaListNazivFormated>
    <izvorni_sadrzaj>
      <item>JACINCOMMERCE d.o.o. UMAG</item>
    </izvorni_sadrzaj>
    <derivirana_varijabla naziv="DomainObject.Predmet.ProtuStrankaListNazivFormated_1">
      <item>JACINCOMMERCE d.o.o. UMAG</item>
    </derivirana_varijabla>
  </DomainObject.Predmet.ProtuStrankaListNazivFormated>
  <DomainObject.Predmet.ProtuStrankaListNazivFormatedOIB>
    <izvorni_sadrzaj>
      <item>JACINCOMMERCE d.o.o. UMAG, OIB 75386197930</item>
    </izvorni_sadrzaj>
    <derivirana_varijabla naziv="DomainObject.Predmet.ProtuStrankaListNazivFormatedOIB_1">
      <item>JACINCOMMERCE d.o.o. UMAG, OIB 75386197930</item>
    </derivirana_varijabla>
  </DomainObject.Predmet.ProtuStrankaListNazivFormatedOIB>
  <DomainObject.Predmet.OstaliListFormated>
    <izvorni_sadrzaj>
      <item>Dragan Jacin</item>
    </izvorni_sadrzaj>
    <derivirana_varijabla naziv="DomainObject.Predmet.OstaliListFormated_1">
      <item>Dragan Jacin</item>
    </derivirana_varijabla>
  </DomainObject.Predmet.OstaliListFormated>
  <DomainObject.Predmet.OstaliListFormatedOIB>
    <izvorni_sadrzaj>
      <item>Dragan Jacin, OIB 75071643938</item>
    </izvorni_sadrzaj>
    <derivirana_varijabla naziv="DomainObject.Predmet.OstaliListFormatedOIB_1">
      <item>Dragan Jacin, OIB 75071643938</item>
    </derivirana_varijabla>
  </DomainObject.Predmet.OstaliListFormatedOIB>
  <DomainObject.Predmet.OstaliListFormatedWithAdress>
    <izvorni_sadrzaj>
      <item>Dragan Jacin, Škrinjari 13d, 52470 Babići</item>
    </izvorni_sadrzaj>
    <derivirana_varijabla naziv="DomainObject.Predmet.OstaliListFormatedWithAdress_1">
      <item>Dragan Jacin, Škrinjari 13d, 52470 Babići</item>
    </derivirana_varijabla>
  </DomainObject.Predmet.OstaliListFormatedWithAdress>
  <DomainObject.Predmet.OstaliListFormatedWithAdressOIB>
    <izvorni_sadrzaj>
      <item>Dragan Jacin, OIB 75071643938, Škrinjari 13d, 52470 Babići</item>
    </izvorni_sadrzaj>
    <derivirana_varijabla naziv="DomainObject.Predmet.OstaliListFormatedWithAdressOIB_1">
      <item>Dragan Jacin, OIB 75071643938, Škrinjari 13d, 52470 Babići</item>
    </derivirana_varijabla>
  </DomainObject.Predmet.OstaliListFormatedWithAdressOIB>
  <DomainObject.Predmet.OstaliListNazivFormated>
    <izvorni_sadrzaj>
      <item>Dragan Jacin</item>
    </izvorni_sadrzaj>
    <derivirana_varijabla naziv="DomainObject.Predmet.OstaliListNazivFormated_1">
      <item>Dragan Jacin</item>
    </derivirana_varijabla>
  </DomainObject.Predmet.OstaliListNazivFormated>
  <DomainObject.Predmet.OstaliListNazivFormatedOIB>
    <izvorni_sadrzaj>
      <item>Dragan Jacin, OIB 75071643938</item>
    </izvorni_sadrzaj>
    <derivirana_varijabla naziv="DomainObject.Predmet.OstaliListNazivFormatedOIB_1">
      <item>Dragan Jacin, OIB 75071643938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JACINCOMMERCE d.o.o. UMAG</izvorni_sadrzaj>
    <derivirana_varijabla naziv="DomainObject.Predmet.ProtustrankaIDrugi_1">JACINCOMMERCE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JACINCOMMERCE d.o.o. UMAG, OIB 75386197930, Finida,Trg Antonio Gramsci 7, 52470 Umag</izvorni_sadrzaj>
    <derivirana_varijabla naziv="DomainObject.Predmet.ProtustrankaIDrugiAdressOIB_1">JACINCOMMERCE d.o.o. UMAG, OIB 75386197930, Finida,Trg Antonio Gramsci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JACINCOMMERCE d.o.o. UMAG</item>
      <item>Dragan Jacin</item>
    </izvorni_sadrzaj>
    <derivirana_varijabla naziv="DomainObject.Predmet.SudioniciListNaziv_1">
      <item>FINANCIJSKA AGENCIJA, RC RIJEKA, PODRUŽNICA PULA, PULA</item>
      <item>JACINCOMMERCE d.o.o. UMAG</item>
      <item>Dragan Jacin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JACINCOMMERCE d.o.o. UMAG, OIB 75386197930, Finida,Trg Antonio Gramsci 7,52470 Umag</item>
      <item>Dragan Jacin, OIB 75071643938, Škrinjari 13d,52470 Babići</item>
    </izvorni_sadrzaj>
    <derivirana_varijabla naziv="DomainObject.Predmet.SudioniciListAdressOIB_1">
      <item>FINANCIJSKA AGENCIJA, RC RIJEKA, PODRUŽNICA PULA, PULA, OIB 85821130368, Ulica grada Vukovara 70,10000 Zagreb</item>
      <item>JACINCOMMERCE d.o.o. UMAG, OIB 75386197930, Finida,Trg Antonio Gramsci 7,52470 Umag</item>
      <item>Dragan Jacin, OIB 75071643938, Škrinjari 13d,52470 Babići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75386197930</item>
      <item>, OIB 75071643938</item>
    </izvorni_sadrzaj>
    <derivirana_varijabla naziv="DomainObject.Predmet.SudioniciListNazivOIB_1">
      <item>, OIB 85821130368</item>
      <item>, OIB 75386197930</item>
      <item>, OIB 75071643938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3E584-8A9A-4FF9-B3D9-28ECEDA89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3382</properties:Characters>
  <properties:Lines>88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2016-04-13T08:58:00Z</dcterms:created>
  <dc:creator>Jasmina Matika</dc:creator>
  <cp:lastModifiedBy>Sanja Prodan</cp:lastModifiedBy>
  <cp:lastPrinted>2016-04-14T05:58:00Z</cp:lastPrinted>
  <dcterms:modified xmlns:xsi="http://www.w3.org/2001/XMLSchema-instance" xsi:type="dcterms:W3CDTF">2016-04-14T05:59:00Z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