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38174" w14:paraId="2338174" w:rsidRDefault="00E81DDD" w:rsidP="00E81DDD" w:rsidR="00E81DDD">
      <w:pPr>
        <w:ind w:firstLine="708"/>
        <w:jc w:val="both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265" cx="540385"/>
            <wp:effectExtent b="635" r="0" t="0" l="0"/>
            <wp:docPr descr="Opis: Opis: grb 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grb rh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81DDD" w:rsidP="00E81DDD" w:rsidR="00E81DDD">
      <w:pPr>
        <w:spacing w:beforeAutospacing="true" w:before="100"/>
        <w:rPr>
          <w:color w:val="222222"/>
        </w:rPr>
      </w:pPr>
      <w:r>
        <w:rPr>
          <w:color w:val="222222"/>
        </w:rPr>
        <w:t>REPUBLIKA HRVATSKA</w:t>
      </w:r>
    </w:p>
    <w:p w:rsidRDefault="00E81DDD" w:rsidP="00E81DDD" w:rsidR="00E81DDD">
      <w:pPr>
        <w:spacing w:beforeAutospacing="true" w:before="100"/>
        <w:rPr>
          <w:color w:val="222222"/>
        </w:rPr>
      </w:pPr>
      <w:r>
        <w:rPr>
          <w:color w:val="222222"/>
        </w:rPr>
        <w:t>TRGOVAČKI SUD U OSIJEKU</w:t>
      </w:r>
    </w:p>
    <w:p w:rsidRDefault="00E81DDD" w:rsidP="00E81DDD" w:rsidR="00E81DDD">
      <w:pPr>
        <w:spacing w:beforeAutospacing="true" w:before="100"/>
        <w:rPr>
          <w:color w:val="222222"/>
        </w:rPr>
      </w:pPr>
      <w:r>
        <w:rPr>
          <w:color w:val="222222"/>
        </w:rPr>
        <w:t>STALNA SLUŽBA U SLAVONSKOM BRODU</w:t>
      </w:r>
    </w:p>
    <w:p w:rsidRDefault="00E81DDD" w:rsidP="00E81DDD" w:rsidR="00E81DDD">
      <w:pPr>
        <w:spacing w:beforeAutospacing="true" w:before="100"/>
        <w:rPr>
          <w:color w:val="222222"/>
        </w:rPr>
      </w:pPr>
      <w:r>
        <w:rPr>
          <w:color w:val="222222"/>
        </w:rPr>
        <w:t>Trg pobjede 13</w:t>
      </w:r>
    </w:p>
    <w:p w:rsidRDefault="00E81DDD" w:rsidP="00E81DDD" w:rsidR="00E81DDD">
      <w:pPr>
        <w:spacing w:beforeAutospacing="true" w:before="100"/>
        <w:rPr>
          <w:color w:val="222222"/>
        </w:rPr>
      </w:pPr>
      <w:r>
        <w:rPr>
          <w:color w:val="222222"/>
        </w:rPr>
        <w:t xml:space="preserve">35000 Slavonski Brod </w:t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  <w:t xml:space="preserve">3 St-512/2013-101                                                                             </w:t>
      </w:r>
    </w:p>
    <w:p w:rsidRDefault="00E81DDD" w:rsidP="00E81DDD" w:rsidR="00E81DDD">
      <w:pPr>
        <w:spacing w:beforeAutospacing="true" w:before="100"/>
        <w:jc w:val="center"/>
        <w:rPr>
          <w:b/>
          <w:color w:val="222222"/>
        </w:rPr>
      </w:pPr>
      <w:r>
        <w:rPr>
          <w:b/>
          <w:color w:val="222222"/>
        </w:rPr>
        <w:t xml:space="preserve">R E P U B L I K A  H R V A T S K A </w:t>
      </w:r>
    </w:p>
    <w:p w:rsidRDefault="00E81DDD" w:rsidP="00E81DDD" w:rsidR="00E81DDD">
      <w:pPr>
        <w:spacing w:beforeAutospacing="true" w:before="100"/>
        <w:jc w:val="center"/>
        <w:rPr>
          <w:b/>
          <w:color w:val="222222"/>
        </w:rPr>
      </w:pPr>
      <w:r>
        <w:rPr>
          <w:b/>
          <w:color w:val="222222"/>
        </w:rPr>
        <w:t>R J E Š E N J E</w:t>
      </w:r>
    </w:p>
    <w:p w:rsidRDefault="00E81DDD" w:rsidP="00E81DDD" w:rsidR="00E81DDD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>TRGOVAČKI SUD U OSIJEKU, STALNA SLUŽBA U SLAVONSKOM BRODU, po stečajnoj sutkinji Danijeli Martini Maoduš, u postupku prodaje imovine koja je stečajna masa dužnika - Stečajna masa Brod-montaže d.o.o., Slavonski Brod, Dr. M. Budaka 1, zastupan po upraviteljici stečajne mase Almi Opačak iz Slavonskog Broda,  31. siječnja 201</w:t>
      </w:r>
      <w:r w:rsidR="003C3AA0">
        <w:rPr>
          <w:color w:val="222222"/>
        </w:rPr>
        <w:t>7</w:t>
      </w:r>
      <w:r>
        <w:rPr>
          <w:color w:val="222222"/>
        </w:rPr>
        <w:t>.</w:t>
      </w:r>
    </w:p>
    <w:p w:rsidRDefault="003C3AA0" w:rsidP="003C3AA0" w:rsidR="00E81DDD">
      <w:pPr>
        <w:spacing w:beforeAutospacing="true" w:before="100"/>
        <w:jc w:val="center"/>
      </w:pPr>
      <w:r>
        <w:t>r i j e š i o  j e</w:t>
      </w:r>
    </w:p>
    <w:p w:rsidRDefault="00E81DDD" w:rsidP="00E81DDD" w:rsidR="00AE649C">
      <w:pPr>
        <w:spacing w:beforeAutospacing="true" w:before="100"/>
        <w:jc w:val="both"/>
      </w:pPr>
      <w:r>
        <w:t>I</w:t>
      </w:r>
      <w:r w:rsidR="003C3AA0">
        <w:t>.</w:t>
      </w:r>
      <w:r>
        <w:t xml:space="preserve"> Ispravlja se zaključak o određivanju dražbe  </w:t>
      </w:r>
      <w:r>
        <w:rPr>
          <w:color w:val="222222"/>
        </w:rPr>
        <w:t>3 St-512/2013-100</w:t>
      </w:r>
      <w:r w:rsidR="003C3AA0">
        <w:t xml:space="preserve">od 31. </w:t>
      </w:r>
      <w:r>
        <w:t>siječnja 2017</w:t>
      </w:r>
      <w:r w:rsidR="003C3AA0">
        <w:t>.</w:t>
      </w:r>
      <w:r>
        <w:t xml:space="preserve"> u toč. 1 dispozitiva tako da  točan datum za koji je zakazana šesta dražba je: 08. </w:t>
      </w:r>
      <w:r w:rsidR="003C3AA0">
        <w:t>ožujak</w:t>
      </w:r>
      <w:r>
        <w:t xml:space="preserve"> 2017</w:t>
      </w:r>
      <w:r w:rsidR="003C3AA0">
        <w:t>. u 13,15 h, a u uvodnom dijelu se ispravlja datum donošenja zaključka tako da umjesto 2016. treba stajati „2017.“</w:t>
      </w:r>
    </w:p>
    <w:p w:rsidRDefault="00E81DDD" w:rsidP="00E81DDD" w:rsidR="00E81DDD" w:rsidRPr="00B76F3C">
      <w:pPr>
        <w:spacing w:beforeAutospacing="true" w:before="100"/>
        <w:jc w:val="both"/>
      </w:pPr>
      <w:r>
        <w:t>II</w:t>
      </w:r>
      <w:r w:rsidR="003C3AA0">
        <w:t>.</w:t>
      </w:r>
      <w:r>
        <w:t xml:space="preserve"> Prečišćeni tekst dispozitiva zaključka  od 31. siječnja 2017. glasi: </w:t>
      </w:r>
    </w:p>
    <w:p w:rsidRDefault="00E81DDD" w:rsidP="00E81DDD" w:rsidR="00E81DDD">
      <w:pPr>
        <w:spacing w:beforeAutospacing="true" w:before="100"/>
        <w:jc w:val="center"/>
        <w:rPr>
          <w:color w:val="222222"/>
        </w:rPr>
      </w:pPr>
      <w:r>
        <w:rPr>
          <w:color w:val="222222"/>
        </w:rPr>
        <w:t>„z a k l j u č i o   j e</w:t>
      </w:r>
    </w:p>
    <w:p w:rsidRDefault="00E81DDD" w:rsidP="00E81DDD" w:rsidR="00E81DDD">
      <w:pPr>
        <w:spacing w:beforeAutospacing="true" w:before="100"/>
        <w:ind w:firstLine="708"/>
        <w:jc w:val="both"/>
        <w:rPr>
          <w:b/>
          <w:color w:val="222222"/>
          <w:u w:val="single"/>
        </w:rPr>
      </w:pPr>
      <w:r>
        <w:rPr>
          <w:color w:val="222222"/>
        </w:rPr>
        <w:t xml:space="preserve">I. Ročište </w:t>
      </w:r>
      <w:r>
        <w:rPr>
          <w:b/>
          <w:color w:val="222222"/>
        </w:rPr>
        <w:t>za šestu javnu dražbu</w:t>
      </w:r>
      <w:r>
        <w:rPr>
          <w:color w:val="222222"/>
        </w:rPr>
        <w:t xml:space="preserve"> određuje se za dan </w:t>
      </w:r>
      <w:r w:rsidRPr="00E81DDD">
        <w:rPr>
          <w:b/>
          <w:color w:val="222222"/>
        </w:rPr>
        <w:t>08</w:t>
      </w:r>
      <w:r w:rsidRPr="00E81DDD">
        <w:rPr>
          <w:b/>
          <w:color w:val="222222"/>
          <w:u w:val="single"/>
        </w:rPr>
        <w:t>.</w:t>
      </w:r>
      <w:r>
        <w:rPr>
          <w:b/>
          <w:color w:val="222222"/>
          <w:u w:val="single"/>
        </w:rPr>
        <w:t xml:space="preserve"> </w:t>
      </w:r>
      <w:r w:rsidR="002175E4">
        <w:rPr>
          <w:b/>
          <w:color w:val="222222"/>
          <w:u w:val="single"/>
        </w:rPr>
        <w:t>o</w:t>
      </w:r>
      <w:r>
        <w:rPr>
          <w:b/>
          <w:color w:val="222222"/>
          <w:u w:val="single"/>
        </w:rPr>
        <w:t>žujak  2017. u  13,15 sati, sudnica 73/III, u Slavonskom Brodu, Trg pobjede 13.</w:t>
      </w:r>
    </w:p>
    <w:p w:rsidRDefault="00E81DDD" w:rsidP="00E81DDD" w:rsidR="00E81DDD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>II. Predmet prodaje na šestoj dražbi uz odgovarajuću primjenu propisa o ovrsi su slijedeće nekretnine:</w:t>
      </w:r>
    </w:p>
    <w:p w:rsidRDefault="00E81DDD" w:rsidP="00E81DDD" w:rsidR="00E81DDD">
      <w:pPr>
        <w:spacing w:beforeAutospacing="true" w:before="100"/>
        <w:ind w:firstLine="708"/>
        <w:jc w:val="both"/>
        <w:rPr>
          <w:b/>
          <w:color w:val="222222"/>
          <w:u w:val="single"/>
        </w:rPr>
      </w:pPr>
      <w:r>
        <w:rPr>
          <w:color w:val="222222"/>
        </w:rPr>
        <w:t>- z. k. ul. 1249 k. o. Slobodnica k. č. br. 3520 Oranica Đakovci od 11707 m2, a koja nekretnina se prodaje na zakazanoj dražbi za cijenu koja ne može biti manja od 316.340,71</w:t>
      </w:r>
      <w:r>
        <w:rPr>
          <w:b/>
          <w:color w:val="222222"/>
          <w:u w:val="single"/>
        </w:rPr>
        <w:t>kn.</w:t>
      </w:r>
    </w:p>
    <w:p w:rsidRDefault="00E81DDD" w:rsidP="00E81DDD" w:rsidR="00E81DDD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 xml:space="preserve">III. Pravo sudjelovanja na javnoj dražbi imaju samo oni ponuditelji koji do dana održavanja ročišta za dražbu uplate jamčevinu u visini 10 % utvrđene vrijednosti na račun sudskog depozita Trgovačkog suda u Osijeku Stalna služba u Slavonskom Brodu br. HR31  </w:t>
      </w:r>
      <w:r>
        <w:rPr>
          <w:color w:val="222222"/>
        </w:rPr>
        <w:lastRenderedPageBreak/>
        <w:t>2390 0011 3000 0020 0, model HR05, s pozivom na br. 221-</w:t>
      </w:r>
      <w:r>
        <w:rPr>
          <w:b/>
          <w:color w:val="222222"/>
        </w:rPr>
        <w:t>512-2013</w:t>
      </w:r>
      <w:r>
        <w:rPr>
          <w:color w:val="222222"/>
        </w:rPr>
        <w:t xml:space="preserve"> dokaz (potvrda banke o izvršenoj transakciji) o tome predoče stečajnom sucu prije početka dražbe. </w:t>
      </w:r>
    </w:p>
    <w:p w:rsidRDefault="00E81DDD" w:rsidP="00E81DDD" w:rsidR="00E81DDD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>Punomoćnici ponuditelja mogu sudjelovati na dražbi samo uz ovjerenu specijalnu punomoć.</w:t>
      </w:r>
    </w:p>
    <w:p w:rsidRDefault="00E81DDD" w:rsidP="00E81DDD" w:rsidR="00E81DDD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 xml:space="preserve">Jamčevinu nisu dužni položiti razlučni vjerovnici ako njihove tražbine dostižu iznos jamčevine i ako bi se, s obzirom na njihov prednosni red i utvrđenu vrijednost nekretnine, taj iznos mogao namiriti iz kupovnine. </w:t>
      </w:r>
    </w:p>
    <w:p w:rsidRDefault="00E81DDD" w:rsidP="00E81DDD" w:rsidR="00E81DDD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 xml:space="preserve">Jamčevinu su dužni uplatiti ponuditelji najkasnije do dana održavanja ročišta za dražbu. </w:t>
      </w:r>
    </w:p>
    <w:p w:rsidRDefault="00E81DDD" w:rsidP="00E81DDD" w:rsidR="00E81DDD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>Upozoravaju se ponuditelji da im je u interesu uplatiti jamčevinu nekoliko dana prije održavanja ročišta, jer je u protivnom moguće da računovodstvo suda na dan održavanja dražbe nema evidentiranu uplatu jamčevine .</w:t>
      </w:r>
    </w:p>
    <w:p w:rsidRDefault="00E81DDD" w:rsidP="00E81DDD" w:rsidR="00E81DDD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 xml:space="preserve">IV. Kupac je dužan uplatiti razliku između jamčevine i postignute kupovnine u roku od 90 dana po  zaključenju javne dražbe. </w:t>
      </w:r>
    </w:p>
    <w:p w:rsidRDefault="00E81DDD" w:rsidP="00E81DDD" w:rsidR="00E81DDD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>V. Ako kupac u određenom roku ne položi kupovninu, sud će posebnim rješenjem prodaju oglasiti nevažećom i odrediti novu, a iz položene jamčevine namirit će se troškovi nove prodaje i naknaditi razlika između kupovnine postignute na prijašnjoj i novoj prodaji.</w:t>
      </w:r>
    </w:p>
    <w:p w:rsidRDefault="00E81DDD" w:rsidP="00E81DDD" w:rsidR="00E81DDD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>Ponuditeljima čija ponuda ne bude prihvaćena, vratit će se iznos jamčevine po zaključenju ročišta za dražbu.</w:t>
      </w:r>
    </w:p>
    <w:p w:rsidRDefault="00E81DDD" w:rsidP="00E81DDD" w:rsidR="00E81DDD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>VI. Imovina će se rješenjem dosuditi kupcu koji ponudi najvišu cijenu.</w:t>
      </w:r>
    </w:p>
    <w:p w:rsidRDefault="00E81DDD" w:rsidP="00E81DDD" w:rsidR="00E81DDD">
      <w:pPr>
        <w:spacing w:beforeAutospacing="true" w:before="100"/>
        <w:ind w:firstLine="708"/>
        <w:rPr>
          <w:color w:val="222222"/>
        </w:rPr>
      </w:pPr>
      <w:r>
        <w:rPr>
          <w:color w:val="222222"/>
        </w:rPr>
        <w:t>VII. Porez na promet nekretnina plaća kupac.</w:t>
      </w:r>
    </w:p>
    <w:p w:rsidRDefault="00E81DDD" w:rsidP="00E81DDD" w:rsidR="00E81DDD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>VIII. Prijenos prava vlasništva na kupca i brisanje svih upisanih založnih prava i tereta, sud će odrediti nakon što kupac položi cjelokupni iznos kupovnine, te nakon što rješenje o dosudi postane pravomoćno.</w:t>
      </w:r>
    </w:p>
    <w:p w:rsidRDefault="00E81DDD" w:rsidP="00E81DDD" w:rsidR="00E81DDD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>IX. Prodaja se obavlja po načelu "viđeno kupljeno" što isključuje sve naknadne prigovore kupca.</w:t>
      </w:r>
    </w:p>
    <w:p w:rsidRDefault="00E81DDD" w:rsidP="00E81DDD" w:rsidR="00E81DDD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>X. Zainteresirane osobe mogu razgledati nekretnine i dokumentaciju vezanu za iste, u vrijeme dogovoreno sa upraviteljicom stečajne mase Almom Opačak kojoj se mogu obratiti na telefon broj 0915318154.“</w:t>
      </w:r>
    </w:p>
    <w:p w:rsidRDefault="00EA1C6D" w:rsidP="00E81DDD" w:rsidR="00AE649C" w:rsidRPr="00B76F3C">
      <w:pPr>
        <w:pStyle w:val="SudNaziv"/>
      </w:pPr>
      <w:r>
        <w:tab/>
      </w:r>
    </w:p>
    <w:p w:rsidRDefault="00CD2722" w:rsidP="00CD2722" w:rsidR="00CD2722">
      <w:r>
        <w:rPr>
          <w:bCs/>
        </w:rPr>
        <w:t>                                                           Obrazloženje</w:t>
      </w:r>
      <w:r>
        <w:t xml:space="preserve"> </w:t>
      </w:r>
    </w:p>
    <w:p w:rsidRDefault="00CD2722" w:rsidP="00CD2722" w:rsidR="00CD2722"/>
    <w:p w:rsidRDefault="00CD2722" w:rsidP="00CD2722" w:rsidR="00CD2722">
      <w:pPr>
        <w:jc w:val="both"/>
      </w:pPr>
      <w:r>
        <w:t xml:space="preserve">            U gore navedenoj pravnoj stvari došlo je do omaške u pisanju </w:t>
      </w:r>
      <w:r w:rsidR="00E81DDD">
        <w:t xml:space="preserve"> zaključak o određivanju dražbe u odnosu na datum nove dražbe.</w:t>
      </w:r>
    </w:p>
    <w:p w:rsidRDefault="00CD2722" w:rsidP="00CD2722" w:rsidR="00CD2722">
      <w:pPr>
        <w:ind w:firstLine="708"/>
        <w:jc w:val="both"/>
        <w:rPr>
          <w:b/>
          <w:bCs/>
          <w:sz w:val="20"/>
          <w:szCs w:val="20"/>
        </w:rPr>
      </w:pPr>
      <w:r>
        <w:lastRenderedPageBreak/>
        <w:t>Greška u pisanju može ispraviti u svako doba, po čl. 342 st. 1. Zakona o parničnom postupku (Narodne novine broj 53/91, 91/92, 112/99, 88/01, 117/03, 88/05, 2/07, 84/08, 96/08 i 123/08, 57/11, 25/13 i 89/14),  koji se supsidijarno primjenjuje u ovom postupku. Stoga je  odlučeno  kao u izreci.</w:t>
      </w:r>
      <w:r>
        <w:rPr>
          <w:b/>
          <w:bCs/>
        </w:rPr>
        <w:t xml:space="preserve"> </w:t>
      </w:r>
    </w:p>
    <w:p w:rsidRDefault="00CD2722" w:rsidP="00CD2722" w:rsidR="00CD2722">
      <w:pPr>
        <w:jc w:val="center"/>
      </w:pPr>
    </w:p>
    <w:p w:rsidRDefault="00CD2722" w:rsidP="00CD2722" w:rsidR="00CD2722">
      <w:pPr>
        <w:jc w:val="both"/>
      </w:pPr>
      <w:r>
        <w:t xml:space="preserve">          </w:t>
      </w:r>
    </w:p>
    <w:p w:rsidRDefault="00CD2722" w:rsidP="00CD2722" w:rsidR="00CD2722">
      <w:pPr>
        <w:jc w:val="both"/>
      </w:pPr>
      <w:r>
        <w:t xml:space="preserve">            </w:t>
      </w:r>
    </w:p>
    <w:p w:rsidRDefault="00CD2722" w:rsidP="00CD2722" w:rsidR="00CD2722">
      <w:pPr>
        <w:jc w:val="center"/>
      </w:pPr>
      <w:r>
        <w:t xml:space="preserve">U Slavonskom Brodu 31. </w:t>
      </w:r>
      <w:r w:rsidR="003C3AA0">
        <w:t>siječnja</w:t>
      </w:r>
      <w:r>
        <w:t xml:space="preserve"> 2017.</w:t>
      </w:r>
    </w:p>
    <w:p w:rsidRDefault="00CD2722" w:rsidP="00CD2722" w:rsidR="00CD2722"/>
    <w:p w:rsidRDefault="00CD2722" w:rsidP="00CD2722" w:rsidR="00CD2722">
      <w:r>
        <w:t>                                                                                                         STEČAJNI SUDAC:</w:t>
      </w:r>
    </w:p>
    <w:p w:rsidRDefault="00CD2722" w:rsidP="00CD2722" w:rsidR="00CD2722"/>
    <w:p w:rsidRDefault="00CD2722" w:rsidP="00CD2722" w:rsidR="00CD2722">
      <w:r>
        <w:t xml:space="preserve">                                                                                                     Daniela Martini Maoduš </w:t>
      </w:r>
    </w:p>
    <w:p w:rsidRDefault="00CD2722" w:rsidP="00CD2722" w:rsidR="00CD2722"/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0537" w:rsidP="00537B78" w:rsidR="001D0537">
      <w:r>
        <w:separator/>
      </w:r>
    </w:p>
  </w:endnote>
  <w:endnote w:id="0" w:type="continuationSeparator">
    <w:p w:rsidRDefault="001D0537" w:rsidP="00537B78" w:rsidR="001D05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0537" w:rsidP="00537B78" w:rsidR="001D0537">
      <w:r>
        <w:separator/>
      </w:r>
    </w:p>
  </w:footnote>
  <w:footnote w:id="0" w:type="continuationSeparator">
    <w:p w:rsidRDefault="001D0537" w:rsidP="00537B78" w:rsidR="001D053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9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0537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5E4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AA0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2722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1DDD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7604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41173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05517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siječnja 2017.</izvorni_sadrzaj>
    <derivirana_varijabla naziv="DomainObject.DatumDonosenjaOdluke_1">31.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St-512/2013-101</izvorni_sadrzaj>
    <derivirana_varijabla naziv="DomainObject.Oznaka_1">St-512/2013-101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512</izvorni_sadrzaj>
    <derivirana_varijabla naziv="DomainObject.Predmet.Broj_1">512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2013.</izvorni_sadrzaj>
    <derivirana_varijabla naziv="DomainObject.Predmet.DatumOsnivanja_1">11.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24. prosinca 2015.</izvorni_sadrzaj>
    <derivirana_varijabla naziv="DomainObject.Predmet.DatumRjesavanja_1">24. prosinca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St-512/2013</izvorni_sadrzaj>
    <derivirana_varijabla naziv="DomainObject.Predmet.OznakaBroj_1">St-512/2013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Martini Maoduš</izvorni_sadrzaj>
    <derivirana_varijabla naziv="DomainObject.Predmet.PredmetRijesio.Prezime_1">Martini Maoduš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BROD-MONTAŽA d. o. o. za inženjering, graditeljstvo i metalnu industriju, SLAVONSKI BROD</izvorni_sadrzaj>
    <derivirana_varijabla naziv="DomainObject.Predmet.ProtustrankaFormated_1">  BROD-MONTAŽA d. o. o. za inženjering, graditeljstvo i metalnu industriju, SLAVONSKI BROD</derivirana_varijabla>
  </DomainObject.Predmet.ProtustrankaFormated>
  <DomainObject.Predmet.ProtustrankaFormatedOIB>
    <izvorni_sadrzaj>  BROD-MONTAŽA d. o. o. za inženjering, graditeljstvo i metalnu industriju, SLAVONSKI BROD, OIB 50369537351</izvorni_sadrzaj>
    <derivirana_varijabla naziv="DomainObject.Predmet.ProtustrankaFormatedOIB_1">  BROD-MONTAŽA d. o. o. za inženjering, graditeljstvo i metalnu industriju, SLAVONSKI BROD, OIB 50369537351</derivirana_varijabla>
  </DomainObject.Predmet.ProtustrankaFormatedOIB>
  <DomainObject.Predmet.ProtustrankaFormatedWithAdress>
    <izvorni_sadrzaj> BROD-MONTAŽA d. o. o. za inženjering, graditeljstvo i metalnu industriju, SLAVONSKI BROD, Dr. Mile Budaka 1, 35000 Slavonski Brod</izvorni_sadrzaj>
    <derivirana_varijabla naziv="DomainObject.Predmet.ProtustrankaFormatedWithAdress_1"> BROD-MONTAŽA d. o. o. za inženjering, graditeljstvo i metalnu industriju, SLAVONSKI BROD, Dr. Mile Budaka 1, 35000 Slavonski Brod</derivirana_varijabla>
  </DomainObject.Predmet.ProtustrankaFormatedWithAdress>
  <DomainObject.Predmet.ProtustrankaFormatedWithAdressOIB>
    <izvorni_sadrzaj> BROD-MONTAŽA d. o. o. za inženjering, graditeljstvo i metalnu industriju, SLAVONSKI BROD, OIB 50369537351, Dr. Mile Budaka 1, 35000 Slavonski Brod</izvorni_sadrzaj>
    <derivirana_varijabla naziv="DomainObject.Predmet.ProtustrankaFormatedWithAdressOIB_1"> BROD-MONTAŽA d. o. o. za inženjering, graditeljstvo i metalnu industriju, SLAVONSKI BROD, OIB 50369537351, Dr. Mile Budaka 1, 35000 Slavonski Brod</derivirana_varijabla>
  </DomainObject.Predmet.ProtustrankaFormatedWithAdressOIB>
  <DomainObject.Predmet.ProtustrankaWithAdress>
    <izvorni_sadrzaj>BROD-MONTAŽA d. o. o. za inženjering, graditeljstvo i metalnu industriju, SLAVONSKI BROD Dr. Mile Budaka 1, 35000 Slavonski Brod</izvorni_sadrzaj>
    <derivirana_varijabla naziv="DomainObject.Predmet.ProtustrankaWithAdress_1">BROD-MONTAŽA d. o. o. za inženjering, graditeljstvo i metalnu industriju, SLAVONSKI BROD Dr. Mile Budaka 1, 35000 Slavonski Brod</derivirana_varijabla>
  </DomainObject.Predmet.ProtustrankaWithAdress>
  <DomainObject.Predmet.ProtustrankaWithAdressOIB>
    <izvorni_sadrzaj>BROD-MONTAŽA d. o. o. za inženjering, graditeljstvo i metalnu industriju, SLAVONSKI BROD, OIB 50369537351, Dr. Mile Budaka 1, 35000 Slavonski Brod</izvorni_sadrzaj>
    <derivirana_varijabla naziv="DomainObject.Predmet.ProtustrankaWithAdressOIB_1">BROD-MONTAŽA d. o. o. za inženjering, graditeljstvo i metalnu industriju, SLAVONSKI BROD, OIB 50369537351, Dr. Mile Budaka 1, 35000 Slavonski Brod</derivirana_varijabla>
  </DomainObject.Predmet.ProtustrankaWithAdressOIB>
  <DomainObject.Predmet.ProtustrankaNazivFormated>
    <izvorni_sadrzaj>BROD-MONTAŽA d. o. o. za inženjering, graditeljstvo i metalnu industriju, SLAVONSKI BROD</izvorni_sadrzaj>
    <derivirana_varijabla naziv="DomainObject.Predmet.ProtustrankaNazivFormated_1">BROD-MONTAŽA d. o. o. za inženjering, graditeljstvo i metalnu industriju, SLAVONSKI BROD</derivirana_varijabla>
  </DomainObject.Predmet.ProtustrankaNazivFormated>
  <DomainObject.Predmet.ProtustrankaNazivFormatedOIB>
    <izvorni_sadrzaj>BROD-MONTAŽA d. o. o. za inženjering, graditeljstvo i metalnu industriju, SLAVONSKI BROD, OIB 50369537351</izvorni_sadrzaj>
    <derivirana_varijabla naziv="DomainObject.Predmet.ProtustrankaNazivFormatedOIB_1">BROD-MONTAŽA d. o. o. za inženjering, graditeljstvo i metalnu industriju, SLAVONSKI BROD, OIB 50369537351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Slavonski Brod</izvorni_sadrzaj>
    <derivirana_varijabla naziv="DomainObject.Predmet.StrankaFormated_1">  FINA - Podružnica Slavonski Brod</derivirana_varijabla>
  </DomainObject.Predmet.StrankaFormated>
  <DomainObject.Predmet.StrankaFormatedOIB>
    <izvorni_sadrzaj>  FINA - Podružnica Slavonski Brod, OIB 85821130368</izvorni_sadrzaj>
    <derivirana_varijabla naziv="DomainObject.Predmet.StrankaFormatedOIB_1">  FINA - Podružnica Slavonski Brod, OIB 85821130368</derivirana_varijabla>
  </DomainObject.Predmet.StrankaFormatedOIB>
  <DomainObject.Predmet.StrankaFormatedWithAdress>
    <izvorni_sadrzaj> FINA - Podružnica Slavonski Brod, 35000 Slavonski Brod</izvorni_sadrzaj>
    <derivirana_varijabla naziv="DomainObject.Predmet.StrankaFormatedWithAdress_1"> FINA - Podružnica Slavonski Brod, 35000 Slavonski Brod</derivirana_varijabla>
  </DomainObject.Predmet.StrankaFormatedWithAdress>
  <DomainObject.Predmet.StrankaFormatedWithAdressOIB>
    <izvorni_sadrzaj> FINA - Podružnica Slavonski Brod, OIB 85821130368, 35000 Slavonski Brod</izvorni_sadrzaj>
    <derivirana_varijabla naziv="DomainObject.Predmet.StrankaFormatedWithAdressOIB_1"> FINA - Podružnica Slavonski Brod, OIB 85821130368, 35000 Slavonski Brod</derivirana_varijabla>
  </DomainObject.Predmet.StrankaFormatedWithAdressOIB>
  <DomainObject.Predmet.StrankaWithAdress>
    <izvorni_sadrzaj>FINA - Podružnica Slavonski Brod 35000 Slavonski Brod</izvorni_sadrzaj>
    <derivirana_varijabla naziv="DomainObject.Predmet.StrankaWithAdress_1">FINA - Podružnica Slavonski Brod 35000 Slavonski Brod</derivirana_varijabla>
  </DomainObject.Predmet.StrankaWithAdress>
  <DomainObject.Predmet.StrankaWithAdressOIB>
    <izvorni_sadrzaj>FINA - Podružnica Slavonski Brod, OIB 85821130368, 35000 Slavonski Brod</izvorni_sadrzaj>
    <derivirana_varijabla naziv="DomainObject.Predmet.StrankaWithAdressOIB_1">FINA - Podružnica Slavonski Brod, OIB 85821130368, 35000 Slavonski Brod</derivirana_varijabla>
  </DomainObject.Predmet.StrankaWithAdressOIB>
  <DomainObject.Predmet.StrankaNazivFormated>
    <izvorni_sadrzaj>FINA - Podružnica Slavonski Brod</izvorni_sadrzaj>
    <derivirana_varijabla naziv="DomainObject.Predmet.StrankaNazivFormated_1">FINA - Podružnica Slavonski Brod</derivirana_varijabla>
  </DomainObject.Predmet.StrankaNazivFormated>
  <DomainObject.Predmet.StrankaNazivFormatedOIB>
    <izvorni_sadrzaj>FINA - Podružnica Slavonski Brod, OIB 85821130368</izvorni_sadrzaj>
    <derivirana_varijabla naziv="DomainObject.Predmet.StrankaNazivFormatedOIB_1">FINA - Podružnica Slavonski Brod,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 - Podružnica Slavonski Brod</item>
    </izvorni_sadrzaj>
    <derivirana_varijabla naziv="DomainObject.Predmet.StrankaListFormated_1">
      <item>FINA - Podružnica Slavonski Brod</item>
    </derivirana_varijabla>
  </DomainObject.Predmet.StrankaListFormated>
  <DomainObject.Predmet.StrankaListFormatedOIB>
    <izvorni_sadrzaj>
      <item>FINA - Podružnica Slavonski Brod, OIB 85821130368</item>
    </izvorni_sadrzaj>
    <derivirana_varijabla naziv="DomainObject.Predmet.StrankaListFormatedOIB_1">
      <item>FINA - Podružnica Slavonski Brod, OIB 85821130368</item>
    </derivirana_varijabla>
  </DomainObject.Predmet.StrankaListFormatedOIB>
  <DomainObject.Predmet.StrankaListFormatedWithAdress>
    <izvorni_sadrzaj>
      <item>FINA - Podružnica Slavonski Brod, 35000 Slavonski Brod</item>
    </izvorni_sadrzaj>
    <derivirana_varijabla naziv="DomainObject.Predmet.StrankaListFormatedWithAdress_1">
      <item>FINA - Podružnica Slavonski Brod, 35000 Slavonski Brod</item>
    </derivirana_varijabla>
  </DomainObject.Predmet.StrankaListFormatedWithAdress>
  <DomainObject.Predmet.StrankaListFormatedWithAdressOIB>
    <izvorni_sadrzaj>
      <item>FINA - Podružnica Slavonski Brod, OIB 85821130368, 35000 Slavonski Brod</item>
    </izvorni_sadrzaj>
    <derivirana_varijabla naziv="DomainObject.Predmet.StrankaListFormatedWithAdressOIB_1">
      <item>FINA - Podružnica Slavonski Brod, OIB 85821130368, 35000 Slavonski Brod</item>
    </derivirana_varijabla>
  </DomainObject.Predmet.StrankaListFormatedWithAdressOIB>
  <DomainObject.Predmet.StrankaListNazivFormated>
    <izvorni_sadrzaj>
      <item>FINA - Podružnica Slavonski Brod</item>
    </izvorni_sadrzaj>
    <derivirana_varijabla naziv="DomainObject.Predmet.StrankaListNazivFormated_1">
      <item>FINA - Podružnica Slavonski Brod</item>
    </derivirana_varijabla>
  </DomainObject.Predmet.StrankaListNazivFormated>
  <DomainObject.Predmet.StrankaListNazivFormatedOIB>
    <izvorni_sadrzaj>
      <item>FINA - Podružnica Slavonski Brod, OIB 85821130368</item>
    </izvorni_sadrzaj>
    <derivirana_varijabla naziv="DomainObject.Predmet.StrankaListNazivFormatedOIB_1">
      <item>FINA - Podružnica Slavonski Brod, OIB 85821130368</item>
    </derivirana_varijabla>
  </DomainObject.Predmet.StrankaListNazivFormatedOIB>
  <DomainObject.Predmet.ProtuStrankaListFormated>
    <izvorni_sadrzaj>
      <item>BROD-MONTAŽA d. o. o. za inženjering, graditeljstvo i metalnu industriju, SLAVONSKI BROD</item>
    </izvorni_sadrzaj>
    <derivirana_varijabla naziv="DomainObject.Predmet.ProtuStrankaListFormated_1">
      <item>BROD-MONTAŽA d. o. o. za inženjering, graditeljstvo i metalnu industriju, SLAVONSKI BROD</item>
    </derivirana_varijabla>
  </DomainObject.Predmet.ProtuStrankaListFormated>
  <DomainObject.Predmet.ProtuStrankaListFormatedOIB>
    <izvorni_sadrzaj>
      <item>BROD-MONTAŽA d. o. o. za inženjering, graditeljstvo i metalnu industriju, SLAVONSKI BROD, OIB 50369537351</item>
    </izvorni_sadrzaj>
    <derivirana_varijabla naziv="DomainObject.Predmet.ProtuStrankaListFormatedOIB_1">
      <item>BROD-MONTAŽA d. o. o. za inženjering, graditeljstvo i metalnu industriju, SLAVONSKI BROD, OIB 50369537351</item>
    </derivirana_varijabla>
  </DomainObject.Predmet.ProtuStrankaListFormatedOIB>
  <DomainObject.Predmet.ProtuStrankaListFormatedWithAdress>
    <izvorni_sadrzaj>
      <item>BROD-MONTAŽA d. o. o. za inženjering, graditeljstvo i metalnu industriju, SLAVONSKI BROD, Dr. Mile Budaka 1, 35000 Slavonski Brod</item>
    </izvorni_sadrzaj>
    <derivirana_varijabla naziv="DomainObject.Predmet.ProtuStrankaListFormatedWithAdress_1">
      <item>BROD-MONTAŽA d. o. o. za inženjering, graditeljstvo i metalnu industriju, SLAVONSKI BROD, Dr. Mile Budaka 1, 35000 Slavonski Brod</item>
    </derivirana_varijabla>
  </DomainObject.Predmet.ProtuStrankaListFormatedWithAdress>
  <DomainObject.Predmet.ProtuStrankaListFormatedWithAdressOIB>
    <izvorni_sadrzaj>
      <item>BROD-MONTAŽA d. o. o. za inženjering, graditeljstvo i metalnu industriju, SLAVONSKI BROD, OIB 50369537351, Dr. Mile Budaka 1, 35000 Slavonski Brod</item>
    </izvorni_sadrzaj>
    <derivirana_varijabla naziv="DomainObject.Predmet.ProtuStrankaListFormatedWithAdressOIB_1">
      <item>BROD-MONTAŽA d. o. o. za inženjering, graditeljstvo i metalnu industriju, SLAVONSKI BROD, OIB 50369537351, Dr. Mile Budaka 1, 35000 Slavonski Brod</item>
    </derivirana_varijabla>
  </DomainObject.Predmet.ProtuStrankaListFormatedWithAdressOIB>
  <DomainObject.Predmet.ProtuStrankaListNazivFormated>
    <izvorni_sadrzaj>
      <item>BROD-MONTAŽA d. o. o. za inženjering, graditeljstvo i metalnu industriju, SLAVONSKI BROD</item>
    </izvorni_sadrzaj>
    <derivirana_varijabla naziv="DomainObject.Predmet.ProtuStrankaListNazivFormated_1">
      <item>BROD-MONTAŽA d. o. o. za inženjering, graditeljstvo i metalnu industriju, SLAVONSKI BROD</item>
    </derivirana_varijabla>
  </DomainObject.Predmet.ProtuStrankaListNazivFormated>
  <DomainObject.Predmet.ProtuStrankaListNazivFormatedOIB>
    <izvorni_sadrzaj>
      <item>BROD-MONTAŽA d. o. o. za inženjering, graditeljstvo i metalnu industriju, SLAVONSKI BROD, OIB 50369537351</item>
    </izvorni_sadrzaj>
    <derivirana_varijabla naziv="DomainObject.Predmet.ProtuStrankaListNazivFormatedOIB_1">
      <item>BROD-MONTAŽA d. o. o. za inženjering, graditeljstvo i metalnu industriju, SLAVONSKI BROD, OIB 50369537351</item>
    </derivirana_varijabla>
  </DomainObject.Predmet.ProtuStrankaListNazivFormatedOIB>
  <DomainObject.Predmet.OstaliListFormated>
    <izvorni_sadrzaj>
      <item>DINKO ROSANDIĆ</item>
      <item>Dragutin Miro Carin</item>
      <item>Alma Opačak, sada stečajna upraviteljica</item>
      <item>ŽDO Građansko-upravni odjel</item>
      <item>HYPO ALPE-ADRIA-BANK dioničko društvo</item>
      <item>NARODNE NOVINE, dioničko društvo za izdavanje i tiskanje Službenog lista Republike Hrvatske, službenih i drugih obrazaca te </item>
      <item>KARLO SUK, za HYPO ALPE-ADRIA-BANK d.d.</item>
      <item>Tihomir Kovačević</item>
      <item>Miroslav Mikić</item>
    </izvorni_sadrzaj>
    <derivirana_varijabla naziv="DomainObject.Predmet.OstaliListFormated_1">
      <item>DINKO ROSANDIĆ</item>
      <item>Dragutin Miro Carin</item>
      <item>Alma Opačak, sada stečajna upraviteljica</item>
      <item>ŽDO Građansko-upravni odjel</item>
      <item>HYPO ALPE-ADRIA-BANK dioničko društvo</item>
      <item>NARODNE NOVINE, dioničko društvo za izdavanje i tiskanje Službenog lista Republike Hrvatske, službenih i drugih obrazaca te </item>
      <item>KARLO SUK, za HYPO ALPE-ADRIA-BANK d.d.</item>
      <item>Tihomir Kovačević</item>
      <item>Miroslav Mikić</item>
    </derivirana_varijabla>
  </DomainObject.Predmet.OstaliListFormated>
  <DomainObject.Predmet.OstaliListFormatedOIB>
    <izvorni_sadrzaj>
      <item>DINKO ROSANDIĆ</item>
      <item>Dragutin Miro Carin</item>
      <item>Alma Opačak, sada stečajna upraviteljica, OIB 36068029114</item>
      <item>ŽDO Građansko-upravni odjel</item>
      <item>HYPO ALPE-ADRIA-BANK dioničko društvo, OIB 14036333877</item>
      <item>NARODNE NOVINE, dioničko društvo za izdavanje i tiskanje Službenog lista Republike Hrvatske, službenih i drugih obrazaca te , OIB 64546066176</item>
      <item>KARLO SUK, za HYPO ALPE-ADRIA-BANK d.d.</item>
      <item>Tihomir Kovačević</item>
      <item>Miroslav Mikić</item>
    </izvorni_sadrzaj>
    <derivirana_varijabla naziv="DomainObject.Predmet.OstaliListFormatedOIB_1">
      <item>DINKO ROSANDIĆ</item>
      <item>Dragutin Miro Carin</item>
      <item>Alma Opačak, sada stečajna upraviteljica, OIB 36068029114</item>
      <item>ŽDO Građansko-upravni odjel</item>
      <item>HYPO ALPE-ADRIA-BANK dioničko društvo, OIB 14036333877</item>
      <item>NARODNE NOVINE, dioničko društvo za izdavanje i tiskanje Službenog lista Republike Hrvatske, službenih i drugih obrazaca te , OIB 64546066176</item>
      <item>KARLO SUK, za HYPO ALPE-ADRIA-BANK d.d.</item>
      <item>Tihomir Kovačević</item>
      <item>Miroslav Mikić</item>
    </derivirana_varijabla>
  </DomainObject.Predmet.OstaliListFormatedOIB>
  <DomainObject.Predmet.OstaliListFormatedWithAdress>
    <izvorni_sadrzaj>
      <item>DINKO ROSANDIĆ, Dr. M. Budaka 19/2, 35000 Slavonski Brod</item>
      <item>Dragutin Miro Carin, Ivana pl. Zajca br. 21, 35000 Slavonski Brod</item>
      <item>Alma Opačak, sada stečajna upraviteljica, Augusta Cesarca 12, 35000 Slavonski Brod</item>
      <item>ŽDO Građansko-upravni odjel, 35000 Slavonski Brod</item>
      <item>HYPO ALPE-ADRIA-BANK dioničko društvo, Slavonska avenija 6, 10000 Zagreb</item>
      <item>NARODNE NOVINE, dioničko društvo za izdavanje i tiskanje Službenog lista Republike Hrvatske, službenih i drugih obrazaca te , Savski Gaj XIII. put 6, 10000 Zagreb</item>
      <item>KARLO SUK, za HYPO ALPE-ADRIA-BANK d.d.</item>
      <item>Tihomir Kovačević, Kovačevićeva 8, 35000 Slavonski Brod</item>
      <item>Miroslav Mikić, Petra Krešimira IV br.25, 35000 Slavonski Brod</item>
    </izvorni_sadrzaj>
    <derivirana_varijabla naziv="DomainObject.Predmet.OstaliListFormatedWithAdress_1">
      <item>DINKO ROSANDIĆ, Dr. M. Budaka 19/2, 35000 Slavonski Brod</item>
      <item>Dragutin Miro Carin, Ivana pl. Zajca br. 21, 35000 Slavonski Brod</item>
      <item>Alma Opačak, sada stečajna upraviteljica, Augusta Cesarca 12, 35000 Slavonski Brod</item>
      <item>ŽDO Građansko-upravni odjel, 35000 Slavonski Brod</item>
      <item>HYPO ALPE-ADRIA-BANK dioničko društvo, Slavonska avenija 6, 10000 Zagreb</item>
      <item>NARODNE NOVINE, dioničko društvo za izdavanje i tiskanje Službenog lista Republike Hrvatske, službenih i drugih obrazaca te , Savski Gaj XIII. put 6, 10000 Zagreb</item>
      <item>KARLO SUK, za HYPO ALPE-ADRIA-BANK d.d.</item>
      <item>Tihomir Kovačević, Kovačevićeva 8, 35000 Slavonski Brod</item>
      <item>Miroslav Mikić, Petra Krešimira IV br.25, 35000 Slavonski Brod</item>
    </derivirana_varijabla>
  </DomainObject.Predmet.OstaliListFormatedWithAdress>
  <DomainObject.Predmet.OstaliListFormatedWithAdressOIB>
    <izvorni_sadrzaj>
      <item>DINKO ROSANDIĆ, Dr. M. Budaka 19/2, 35000 Slavonski Brod</item>
      <item>Dragutin Miro Carin, Ivana pl. Zajca br. 21, 35000 Slavonski Brod</item>
      <item>Alma Opačak, sada stečajna upraviteljica, OIB 36068029114, Augusta Cesarca 12, 35000 Slavonski Brod</item>
      <item>ŽDO Građansko-upravni odjel, 35000 Slavonski Brod</item>
      <item>HYPO ALPE-ADRIA-BANK dioničko društvo, OIB 14036333877, Slavonska avenija 6, 10000 Zagreb</item>
      <item>NARODNE NOVINE, dioničko društvo za izdavanje i tiskanje Službenog lista Republike Hrvatske, službenih i drugih obrazaca te , OIB 64546066176, Savski Gaj XIII. put 6, 10000 Zagreb</item>
      <item>KARLO SUK, za HYPO ALPE-ADRIA-BANK d.d.</item>
      <item>Tihomir Kovačević, Kovačevićeva 8, 35000 Slavonski Brod</item>
      <item>Miroslav Mikić, Petra Krešimira IV br.25, 35000 Slavonski Brod</item>
    </izvorni_sadrzaj>
    <derivirana_varijabla naziv="DomainObject.Predmet.OstaliListFormatedWithAdressOIB_1">
      <item>DINKO ROSANDIĆ, Dr. M. Budaka 19/2, 35000 Slavonski Brod</item>
      <item>Dragutin Miro Carin, Ivana pl. Zajca br. 21, 35000 Slavonski Brod</item>
      <item>Alma Opačak, sada stečajna upraviteljica, OIB 36068029114, Augusta Cesarca 12, 35000 Slavonski Brod</item>
      <item>ŽDO Građansko-upravni odjel, 35000 Slavonski Brod</item>
      <item>HYPO ALPE-ADRIA-BANK dioničko društvo, OIB 14036333877, Slavonska avenija 6, 10000 Zagreb</item>
      <item>NARODNE NOVINE, dioničko društvo za izdavanje i tiskanje Službenog lista Republike Hrvatske, službenih i drugih obrazaca te , OIB 64546066176, Savski Gaj XIII. put 6, 10000 Zagreb</item>
      <item>KARLO SUK, za HYPO ALPE-ADRIA-BANK d.d.</item>
      <item>Tihomir Kovačević, Kovačevićeva 8, 35000 Slavonski Brod</item>
      <item>Miroslav Mikić, Petra Krešimira IV br.25, 35000 Slavonski Brod</item>
    </derivirana_varijabla>
  </DomainObject.Predmet.OstaliListFormatedWithAdressOIB>
  <DomainObject.Predmet.OstaliListNazivFormated>
    <izvorni_sadrzaj>
      <item>DINKO ROSANDIĆ</item>
      <item>Dragutin Miro Carin</item>
      <item>Alma Opačak, sada stečajna upraviteljica</item>
      <item>ŽDO Građansko-upravni odjel</item>
      <item>HYPO ALPE-ADRIA-BANK dioničko društvo</item>
      <item>NARODNE NOVINE, dioničko društvo za izdavanje i tiskanje Službenog lista Republike Hrvatske, službenih i drugih obrazaca te </item>
      <item>KARLO SUK, za HYPO ALPE-ADRIA-BANK d.d.</item>
      <item>Tihomir Kovačević</item>
      <item>Miroslav Mikić</item>
    </izvorni_sadrzaj>
    <derivirana_varijabla naziv="DomainObject.Predmet.OstaliListNazivFormated_1">
      <item>DINKO ROSANDIĆ</item>
      <item>Dragutin Miro Carin</item>
      <item>Alma Opačak, sada stečajna upraviteljica</item>
      <item>ŽDO Građansko-upravni odjel</item>
      <item>HYPO ALPE-ADRIA-BANK dioničko društvo</item>
      <item>NARODNE NOVINE, dioničko društvo za izdavanje i tiskanje Službenog lista Republike Hrvatske, službenih i drugih obrazaca te </item>
      <item>KARLO SUK, za HYPO ALPE-ADRIA-BANK d.d.</item>
      <item>Tihomir Kovačević</item>
      <item>Miroslav Mikić</item>
    </derivirana_varijabla>
  </DomainObject.Predmet.OstaliListNazivFormated>
  <DomainObject.Predmet.OstaliListNazivFormatedOIB>
    <izvorni_sadrzaj>
      <item>DINKO ROSANDIĆ</item>
      <item>Dragutin Miro Carin</item>
      <item>Alma Opačak, sada stečajna upraviteljica, OIB 36068029114</item>
      <item>ŽDO Građansko-upravni odjel</item>
      <item>HYPO ALPE-ADRIA-BANK dioničko društvo, OIB 14036333877</item>
      <item>NARODNE NOVINE, dioničko društvo za izdavanje i tiskanje Službenog lista Republike Hrvatske, službenih i drugih obrazaca te , OIB 64546066176</item>
      <item>KARLO SUK, za HYPO ALPE-ADRIA-BANK d.d.</item>
      <item>Tihomir Kovačević</item>
      <item>Miroslav Mikić</item>
    </izvorni_sadrzaj>
    <derivirana_varijabla naziv="DomainObject.Predmet.OstaliListNazivFormatedOIB_1">
      <item>DINKO ROSANDIĆ</item>
      <item>Dragutin Miro Carin</item>
      <item>Alma Opačak, sada stečajna upraviteljica, OIB 36068029114</item>
      <item>ŽDO Građansko-upravni odjel</item>
      <item>HYPO ALPE-ADRIA-BANK dioničko društvo, OIB 14036333877</item>
      <item>NARODNE NOVINE, dioničko društvo za izdavanje i tiskanje Službenog lista Republike Hrvatske, službenih i drugih obrazaca te , OIB 64546066176</item>
      <item>KARLO SUK, za HYPO ALPE-ADRIA-BANK d.d.</item>
      <item>Tihomir Kovačević</item>
      <item>Miroslav Mikić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2017.</izvorni_sadrzaj>
    <derivirana_varijabla naziv="DomainObject.Datum_1">31. siječnja 2017.</derivirana_varijabla>
  </DomainObject.Datum>
  <DomainObject.PoslovniBrojDokumenta>
    <izvorni_sadrzaj>St-512/2013-101</izvorni_sadrzaj>
    <derivirana_varijabla naziv="DomainObject.PoslovniBrojDokumenta_1">St-512/2013-101</derivirana_varijabla>
  </DomainObject.PoslovniBrojDokumenta>
  <DomainObject.Predmet.StrankaIDrugi>
    <izvorni_sadrzaj>FINA - Podružnica Slavonski Brod</izvorni_sadrzaj>
    <derivirana_varijabla naziv="DomainObject.Predmet.StrankaIDrugi_1">FINA - Podružnica Slavonski Brod</derivirana_varijabla>
  </DomainObject.Predmet.StrankaIDrugi>
  <DomainObject.Predmet.ProtustrankaIDrugi>
    <izvorni_sadrzaj>BROD-MONTAŽA d. o. o. za inženjering, graditeljstvo i metalnu industriju, SLAVONSKI BROD</izvorni_sadrzaj>
    <derivirana_varijabla naziv="DomainObject.Predmet.ProtustrankaIDrugi_1">BROD-MONTAŽA d. o. o. za inženjering, graditeljstvo i metalnu industriju, SLAVONSKI BROD</derivirana_varijabla>
  </DomainObject.Predmet.ProtustrankaIDrugi>
  <DomainObject.Predmet.StrankaIDrugiAdressOIB>
    <izvorni_sadrzaj>FINA - Podružnica Slavonski Brod, OIB 85821130368, 35000 Slavonski Brod</izvorni_sadrzaj>
    <derivirana_varijabla naziv="DomainObject.Predmet.StrankaIDrugiAdressOIB_1">FINA - Podružnica Slavonski Brod, OIB 85821130368, 35000 Slavonski Brod</derivirana_varijabla>
  </DomainObject.Predmet.StrankaIDrugiAdressOIB>
  <DomainObject.Predmet.ProtustrankaIDrugiAdressOIB>
    <izvorni_sadrzaj>BROD-MONTAŽA d. o. o. za inženjering, graditeljstvo i metalnu industriju, SLAVONSKI BROD, OIB 50369537351, Dr. Mile Budaka 1, 35000 Slavonski Brod</izvorni_sadrzaj>
    <derivirana_varijabla naziv="DomainObject.Predmet.ProtustrankaIDrugiAdressOIB_1">BROD-MONTAŽA d. o. o. za inženjering, graditeljstvo i metalnu industriju, SLAVONSKI BROD, OIB 50369537351, Dr. Mile Budaka 1,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24. prosinca 2015.</izvorni_sadrzaj>
    <derivirana_varijabla naziv="DomainObject.Predmet.OdlukaRjesenje.DatumDonosenjaOdluke_1">24. prosinca 2015.</derivirana_varijabla>
  </DomainObject.Predmet.OdlukaRjesenje.DatumDonosenjaOdluke>
  <DomainObject.Predmet.OdlukaRjesenje.DatumPravomocnosti>
    <izvorni_sadrzaj>14. siječnja 2016.</izvorni_sadrzaj>
    <derivirana_varijabla naziv="DomainObject.Predmet.OdlukaRjesenje.DatumPravomocnosti_1">14. siječnja 2016.</derivirana_varijabla>
  </DomainObject.Predmet.OdlukaRjesenje.DatumPravomocnosti>
  <DomainObject.Predmet.OdlukaRjesenje.Oznaka>
    <izvorni_sadrzaj>St-512/2013-78</izvorni_sadrzaj>
    <derivirana_varijabla naziv="DomainObject.Predmet.OdlukaRjesenje.Oznaka_1">St-512/2013-78</derivirana_varijabla>
  </DomainObject.Predmet.OdlukaRjesenje.Oznaka>
  <DomainObject.Predmet.SudioniciListNaziv>
    <izvorni_sadrzaj>
      <item>FINA - Podružnica Slavonski Brod</item>
      <item>BROD-MONTAŽA d. o. o. za inženjering, graditeljstvo i metalnu industriju, SLAVONSKI BROD</item>
      <item>DINKO ROSANDIĆ</item>
      <item>Dragutin Miro Carin</item>
      <item>Alma Opačak, sada stečajna upraviteljica</item>
      <item>ŽDO Građansko-upravni odjel</item>
      <item>HYPO ALPE-ADRIA-BANK dioničko društvo</item>
      <item>NARODNE NOVINE, dioničko društvo za izdavanje i tiskanje Službenog lista Republike Hrvatske, službenih i drugih obrazaca te </item>
      <item>KARLO SUK, za HYPO ALPE-ADRIA-BANK d.d.</item>
      <item>Tihomir Kovačević</item>
      <item>Miroslav Mikić</item>
    </izvorni_sadrzaj>
    <derivirana_varijabla naziv="DomainObject.Predmet.SudioniciListNaziv_1">
      <item>FINA - Podružnica Slavonski Brod</item>
      <item>BROD-MONTAŽA d. o. o. za inženjering, graditeljstvo i metalnu industriju, SLAVONSKI BROD</item>
      <item>DINKO ROSANDIĆ</item>
      <item>Dragutin Miro Carin</item>
      <item>Alma Opačak, sada stečajna upraviteljica</item>
      <item>ŽDO Građansko-upravni odjel</item>
      <item>HYPO ALPE-ADRIA-BANK dioničko društvo</item>
      <item>NARODNE NOVINE, dioničko društvo za izdavanje i tiskanje Službenog lista Republike Hrvatske, službenih i drugih obrazaca te </item>
      <item>KARLO SUK, za HYPO ALPE-ADRIA-BANK d.d.</item>
      <item>Tihomir Kovačević</item>
      <item>Miroslav Mikić</item>
    </derivirana_varijabla>
  </DomainObject.Predmet.SudioniciListNaziv>
  <DomainObject.Predmet.SudioniciListAdressOIB>
    <izvorni_sadrzaj>
      <item>FINA - Podružnica Slavonski Brod, OIB 85821130368, 35000 Slavonski Brod</item>
      <item>BROD-MONTAŽA d. o. o. za inženjering, graditeljstvo i metalnu industriju, SLAVONSKI BROD, OIB 50369537351, Dr. Mile Budaka 1,35000 Slavonski Brod</item>
      <item>DINKO ROSANDIĆ, Dr. M. Budaka 19/2,35000 Slavonski Brod</item>
      <item>Dragutin Miro Carin, Ivana pl. Zajca br. 21,35000 Slavonski Brod</item>
      <item>Alma Opačak, sada stečajna upraviteljica, OIB 36068029114, Augusta Cesarca 12,35000 Slavonski Brod</item>
      <item>ŽDO Građansko-upravni odjel, 35000 Slavonski Brod</item>
      <item>HYPO ALPE-ADRIA-BANK dioničko društvo, OIB 14036333877, Slavonska avenija 6,10000 Zagreb</item>
      <item>NARODNE NOVINE, dioničko društvo za izdavanje i tiskanje Službenog lista Republike Hrvatske, službenih i drugih obrazaca te , OIB 64546066176, Savski Gaj XIII. put 6,10000 Zagreb</item>
      <item>KARLO SUK, za HYPO ALPE-ADRIA-BANK d.d.</item>
      <item>Tihomir Kovačević, Kovačevićeva 8,35000 Slavonski Brod</item>
      <item>Miroslav Mikić, Petra Krešimira IV br.25,35000 Slavonski Brod</item>
    </izvorni_sadrzaj>
    <derivirana_varijabla naziv="DomainObject.Predmet.SudioniciListAdressOIB_1">
      <item>FINA - Podružnica Slavonski Brod, OIB 85821130368, 35000 Slavonski Brod</item>
      <item>BROD-MONTAŽA d. o. o. za inženjering, graditeljstvo i metalnu industriju, SLAVONSKI BROD, OIB 50369537351, Dr. Mile Budaka 1,35000 Slavonski Brod</item>
      <item>DINKO ROSANDIĆ, Dr. M. Budaka 19/2,35000 Slavonski Brod</item>
      <item>Dragutin Miro Carin, Ivana pl. Zajca br. 21,35000 Slavonski Brod</item>
      <item>Alma Opačak, sada stečajna upraviteljica, OIB 36068029114, Augusta Cesarca 12,35000 Slavonski Brod</item>
      <item>ŽDO Građansko-upravni odjel, 35000 Slavonski Brod</item>
      <item>HYPO ALPE-ADRIA-BANK dioničko društvo, OIB 14036333877, Slavonska avenija 6,10000 Zagreb</item>
      <item>NARODNE NOVINE, dioničko društvo za izdavanje i tiskanje Službenog lista Republike Hrvatske, službenih i drugih obrazaca te , OIB 64546066176, Savski Gaj XIII. put 6,10000 Zagreb</item>
      <item>KARLO SUK, za HYPO ALPE-ADRIA-BANK d.d.</item>
      <item>Tihomir Kovačević, Kovačevićeva 8,35000 Slavonski Brod</item>
      <item>Miroslav Mikić, Petra Krešimira IV br.25,35000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27D38EF-5C03-42B2-90DC-9761B0466F0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646</properties:Words>
  <properties:Characters>3327</properties:Characters>
  <properties:Lines>78</properties:Lines>
  <properties:Paragraphs>34</properties:Paragraphs>
  <properties:TotalTime>43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4348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wsadmin</cp:lastModifiedBy>
  <dcterms:modified xmlns:xsi="http://www.w3.org/2001/XMLSchema-instance" xsi:type="dcterms:W3CDTF">2017-01-31T09:50:00Z</dcterms:modified>
  <cp:revision>10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St-512/2013-101 / Odluka - Rješenje - ispravak rješenja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