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37a1" w14:paraId="e1137a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16D0">
        <w:rPr>
          <w:b/>
          <w:lang w:val="hr-HR"/>
        </w:rPr>
        <w:t>428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3E3F24" w:rsidP="003E3F24" w:rsidR="003E3F24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616D0">
        <w:rPr>
          <w:lang w:val="hr-HR"/>
        </w:rPr>
        <w:t>KUPREŠKIĆ d.o.o. Split, Zajčeva 18, OIB: 15550135750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6616D0">
        <w:rPr>
          <w:lang w:val="hr-HR"/>
        </w:rPr>
        <w:t>KUPREŠKIĆ d.o.o. Split, OIB: 15550135750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6616D0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616D0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6616D0">
        <w:rPr>
          <w:lang w:val="hr-HR"/>
        </w:rPr>
        <w:t>KUPREŠKIĆ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457E58" w:rsidP="00D4418F" w:rsidR="00457E58">
      <w:pPr>
        <w:jc w:val="both"/>
        <w:rPr>
          <w:lang w:val="hr-HR"/>
        </w:rPr>
      </w:pPr>
    </w:p>
    <w:p w:rsidRDefault="00D4418F" w:rsidP="00793C8F" w:rsidR="00793C8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793C8F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793C8F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793C8F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793C8F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793C8F">
      <w:pPr>
        <w:jc w:val="both"/>
        <w:rPr>
          <w:sz w:val="8"/>
          <w:szCs w:val="8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457E58" w:rsidP="00D4027A" w:rsidR="00457E58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C04C1" w:rsidRPr="00AC04C1">
      <w:rPr>
        <w:noProof/>
        <w:lang w:val="hr-HR"/>
      </w:rPr>
      <w:t>3</w:t>
    </w:r>
    <w:r>
      <w:fldChar w:fldCharType="end"/>
    </w:r>
    <w:r w:rsidR="006616D0">
      <w:t>-</w:t>
    </w:r>
    <w:r w:rsidR="006616D0">
      <w:tab/>
      <w:t>12. St-428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3E3F24"/>
    <w:rsid w:val="00403F01"/>
    <w:rsid w:val="004171BE"/>
    <w:rsid w:val="00457E58"/>
    <w:rsid w:val="00473132"/>
    <w:rsid w:val="004777B1"/>
    <w:rsid w:val="004A6CA0"/>
    <w:rsid w:val="00642955"/>
    <w:rsid w:val="006616D0"/>
    <w:rsid w:val="0066735D"/>
    <w:rsid w:val="006767AE"/>
    <w:rsid w:val="006E3551"/>
    <w:rsid w:val="00736EF6"/>
    <w:rsid w:val="00743750"/>
    <w:rsid w:val="007725FF"/>
    <w:rsid w:val="00793C8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04C1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4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04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04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04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4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04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04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04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96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82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KUPREŠKIĆ za turizam i ugostiteljstvo, društvo s ograničenom odgovornošću</izvorni_sadrzaj>
    <derivirana_varijabla naziv="DomainObject.Predmet.ProtustrankaFormated_1">  KUPREŠKIĆ za turizam i ugostiteljstvo, društvo s ograničenom odgovornošću</derivirana_varijabla>
  </DomainObject.Predmet.ProtustrankaFormated>
  <DomainObject.Predmet.ProtustrankaFormatedOIB>
    <izvorni_sadrzaj>  KUPREŠKIĆ za turizam i ugostiteljstvo, društvo s ograničenom odgovornošću, OIB 15550135750</izvorni_sadrzaj>
    <derivirana_varijabla naziv="DomainObject.Predmet.ProtustrankaFormatedOIB_1">  KUPREŠKIĆ za turizam i ugostiteljstvo, društvo s ograničenom odgovornošću, OIB 15550135750</derivirana_varijabla>
  </DomainObject.Predmet.ProtustrankaFormatedOIB>
  <DomainObject.Predmet.ProtustrankaFormatedWithAdress>
    <izvorni_sadrzaj> KUPREŠKIĆ za turizam i ugostiteljstvo, društvo s ograničenom odgovornošću, Zajčeva 18, 21000 Split</izvorni_sadrzaj>
    <derivirana_varijabla naziv="DomainObject.Predmet.ProtustrankaFormatedWithAdress_1"> KUPREŠKIĆ za turizam i ugostiteljstvo, društvo s ograničenom odgovornošću, Zajčeva 18, 21000 Split</derivirana_varijabla>
  </DomainObject.Predmet.ProtustrankaFormatedWithAdress>
  <DomainObject.Predmet.ProtustrankaFormatedWithAdressOIB>
    <izvorni_sadrzaj> KUPREŠKIĆ za turizam i ugostiteljstvo, društvo s ograničenom odgovornošću, OIB 15550135750, Zajčeva 18, 21000 Split</izvorni_sadrzaj>
    <derivirana_varijabla naziv="DomainObject.Predmet.ProtustrankaFormatedWithAdressOIB_1"> KUPREŠKIĆ za turizam i ugostiteljstvo, društvo s ograničenom odgovornošću, OIB 15550135750, Zajčeva 18, 21000 Split</derivirana_varijabla>
  </DomainObject.Predmet.ProtustrankaFormatedWithAdressOIB>
  <DomainObject.Predmet.ProtustrankaWithAdress>
    <izvorni_sadrzaj>KUPREŠKIĆ za turizam i ugostiteljstvo, društvo s ograničenom odgovornošću Zajčeva 18, 21000 Split</izvorni_sadrzaj>
    <derivirana_varijabla naziv="DomainObject.Predmet.ProtustrankaWithAdress_1">KUPREŠKIĆ za turizam i ugostiteljstvo, društvo s ograničenom odgovornošću Zajčeva 18, 21000 Split</derivirana_varijabla>
  </DomainObject.Predmet.ProtustrankaWithAdress>
  <DomainObject.Predmet.ProtustrankaWithAdressOIB>
    <izvorni_sadrzaj>KUPREŠKIĆ za turizam i ugostiteljstvo, društvo s ograničenom odgovornošću, OIB 15550135750, Zajčeva 18, 21000 Split</izvorni_sadrzaj>
    <derivirana_varijabla naziv="DomainObject.Predmet.ProtustrankaWithAdressOIB_1">KUPREŠKIĆ za turizam i ugostiteljstvo, društvo s ograničenom odgovornošću, OIB 15550135750, Zajčeva 18, 21000 Split</derivirana_varijabla>
  </DomainObject.Predmet.ProtustrankaWithAdressOIB>
  <DomainObject.Predmet.ProtustrankaNazivFormated>
    <izvorni_sadrzaj>KUPREŠKIĆ za turizam i ugostiteljstvo, društvo s ograničenom odgovornošću</izvorni_sadrzaj>
    <derivirana_varijabla naziv="DomainObject.Predmet.ProtustrankaNazivFormated_1">KUPREŠKIĆ za turizam i ugostiteljstvo, društvo s ograničenom odgovornošću</derivirana_varijabla>
  </DomainObject.Predmet.ProtustrankaNazivFormated>
  <DomainObject.Predmet.ProtustrankaNazivFormatedOIB>
    <izvorni_sadrzaj>KUPREŠKIĆ za turizam i ugostiteljstvo, društvo s ograničenom odgovornošću, OIB 15550135750</izvorni_sadrzaj>
    <derivirana_varijabla naziv="DomainObject.Predmet.ProtustrankaNazivFormatedOIB_1">KUPREŠKIĆ za turizam i ugostiteljstvo, društvo s ograničenom odgovornošću, OIB 15550135750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420683.20</izvorni_sadrzaj>
    <derivirana_varijabla naziv="DomainObject.Predmet.TrenutnaVrijednost_1">420683.20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KUPREŠKIĆ za turizam i ugostiteljstvo, društvo s ograničenom odgovornošću</item>
    </izvorni_sadrzaj>
    <derivirana_varijabla naziv="DomainObject.Predmet.ProtuStrankaListFormated_1">
      <item>KUPREŠKIĆ za turizam i ugostiteljstvo, društvo s ograničenom odgovornošću</item>
    </derivirana_varijabla>
  </DomainObject.Predmet.ProtuStrankaListFormated>
  <DomainObject.Predmet.ProtuStrankaListFormatedOIB>
    <izvorni_sadrzaj>
      <item>KUPREŠKIĆ za turizam i ugostiteljstvo, društvo s ograničenom odgovornošću, OIB 15550135750</item>
    </izvorni_sadrzaj>
    <derivirana_varijabla naziv="DomainObject.Predmet.ProtuStrankaListFormatedOIB_1">
      <item>KUPREŠKIĆ za turizam i ugostiteljstvo, društvo s ograničenom odgovornošću, OIB 15550135750</item>
    </derivirana_varijabla>
  </DomainObject.Predmet.ProtuStrankaListFormatedOIB>
  <DomainObject.Predmet.ProtuStrankaListFormatedWithAdress>
    <izvorni_sadrzaj>
      <item>KUPREŠKIĆ za turizam i ugostiteljstvo, društvo s ograničenom odgovornošću, Zajčeva 18, 21000 Split</item>
    </izvorni_sadrzaj>
    <derivirana_varijabla naziv="DomainObject.Predmet.ProtuStrankaListFormatedWithAdress_1">
      <item>KUPREŠKIĆ za turizam i ugostiteljstvo, društvo s ograničenom odgovornošću, Zajčeva 18, 21000 Split</item>
    </derivirana_varijabla>
  </DomainObject.Predmet.ProtuStrankaListFormatedWithAdress>
  <DomainObject.Predmet.ProtuStrankaListFormatedWithAdressOIB>
    <izvorni_sadrzaj>
      <item>KUPREŠKIĆ za turizam i ugostiteljstvo, društvo s ograničenom odgovornošću, OIB 15550135750, Zajčeva 18, 21000 Split</item>
    </izvorni_sadrzaj>
    <derivirana_varijabla naziv="DomainObject.Predmet.ProtuStrankaListFormatedWithAdressOIB_1">
      <item>KUPREŠKIĆ za turizam i ugostiteljstvo, društvo s ograničenom odgovornošću, OIB 15550135750, Zajčeva 18, 21000 Split</item>
    </derivirana_varijabla>
  </DomainObject.Predmet.ProtuStrankaListFormatedWithAdressOIB>
  <DomainObject.Predmet.ProtuStrankaListNazivFormated>
    <izvorni_sadrzaj>
      <item>KUPREŠKIĆ za turizam i ugostiteljstvo, društvo s ograničenom odgovornošću</item>
    </izvorni_sadrzaj>
    <derivirana_varijabla naziv="DomainObject.Predmet.ProtuStrankaListNazivFormated_1">
      <item>KUPREŠKIĆ za turizam i ugostiteljstvo, društvo s ograničenom odgovornošću</item>
    </derivirana_varijabla>
  </DomainObject.Predmet.ProtuStrankaListNazivFormated>
  <DomainObject.Predmet.ProtuStrankaListNazivFormatedOIB>
    <izvorni_sadrzaj>
      <item>KUPREŠKIĆ za turizam i ugostiteljstvo, društvo s ograničenom odgovornošću, OIB 15550135750</item>
    </izvorni_sadrzaj>
    <derivirana_varijabla naziv="DomainObject.Predmet.ProtuStrankaListNazivFormatedOIB_1">
      <item>KUPREŠKIĆ za turizam i ugostiteljstvo, društvo s ograničenom odgovornošću, OIB 15550135750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KUPREŠKIĆ za turizam i ugostiteljstvo, društvo s ograničenom odgovornošću</izvorni_sadrzaj>
    <derivirana_varijabla naziv="DomainObject.Predmet.ProtustrankaIDrugi_1">KUPREŠKIĆ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KUPREŠKIĆ za turizam i ugostiteljstvo, društvo s ograničenom odgovornošću, OIB 15550135750, Zajčeva 18, 21000 Split</izvorni_sadrzaj>
    <derivirana_varijabla naziv="DomainObject.Predmet.ProtustrankaIDrugiAdressOIB_1">KUPREŠKIĆ za turizam i ugostiteljstvo, društvo s ograničenom odgovornošću, OIB 15550135750, Zajčeva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KUPREŠKIĆ za turizam i ugostiteljstvo, društvo s ograničenom odgovornošću</item>
    </izvorni_sadrzaj>
    <derivirana_varijabla naziv="DomainObject.Predmet.SudioniciListNaziv_1">
      <item>FINANCIJSKA AGENCIJA, RC SPLIT</item>
      <item>KUPREŠKIĆ za turizam i ugostiteljstvo,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KUPREŠKIĆ za turizam i ugostiteljstvo, društvo s ograničenom odgovornošću, OIB 15550135750, Zajčeva 18,21000 Split</item>
    </izvorni_sadrzaj>
    <derivirana_varijabla naziv="DomainObject.Predmet.SudioniciListAdressOIB_1">
      <item>FINANCIJSKA AGENCIJA, RC SPLIT, OIB 85821130368, Mažuranićevo šetalište 24 b,21000 Split</item>
      <item>KUPREŠKIĆ za turizam i ugostiteljstvo, društvo s ograničenom odgovornošću, OIB 15550135750, Zajčeva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15550135750</item>
    </izvorni_sadrzaj>
    <derivirana_varijabla naziv="DomainObject.Predmet.SudioniciListNazivOIB_1">
      <item>, OIB 85821130368</item>
      <item>, OIB 15550135750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4FB89-B84C-4987-87DF-611ECE5EE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4208</properties:Characters>
  <properties:Lines>105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