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20c2d" w14:paraId="2c20c2d" w:rsidRDefault="009D0CCA" w:rsidP="009D0CCA" w:rsidR="009D0CCA" w:rsidRPr="002E4087">
      <w:pPr>
        <w:spacing w:lineRule="auto" w:line="240" w:after="80"/>
        <w15:collapsed w:val="false"/>
        <w:rPr>
          <w:rFonts w:cs="Times New Roman" w:eastAsia="Calibri" w:hAnsi="Chaparral Pro" w:ascii="Chaparral Pro"/>
          <w:b/>
          <w:sz w:val="26"/>
          <w:szCs w:val="26"/>
          <w:lang w:val="pl-PL"/>
        </w:rPr>
      </w:pPr>
      <w:bookmarkStart w:name="_GoBack" w:id="0"/>
      <w:bookmarkEnd w:id="0"/>
      <w:r w:rsidRPr="002E4087">
        <w:rPr>
          <w:rFonts w:cs="Times New Roman" w:eastAsia="Calibri" w:hAnsi="Chaparral Pro" w:ascii="Chaparral Pro"/>
          <w:b/>
          <w:sz w:val="26"/>
          <w:szCs w:val="26"/>
          <w:lang w:val="pl-PL"/>
        </w:rPr>
        <w:t xml:space="preserve">STEČAJNI UPRAVITELJ </w:t>
      </w:r>
    </w:p>
    <w:p w:rsidRDefault="009D0CCA" w:rsidP="009D0CCA" w:rsidR="009D0CCA"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HRVOJE KRALJIČKOVIĆ</w:t>
      </w:r>
    </w:p>
    <w:p w:rsidRDefault="009D0CCA" w:rsidP="009D0CCA" w:rsidR="009D0CCA"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Kninski trg 13,</w:t>
      </w:r>
    </w:p>
    <w:p w:rsidRDefault="009D0CCA" w:rsidP="009D0CCA" w:rsidR="009D0CCA"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10 000 Zagreb</w:t>
      </w:r>
    </w:p>
    <w:p w:rsidRDefault="009D0CCA" w:rsidP="009D0CCA" w:rsidR="009D0CCA"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e.mail: stecaj@odkl.hr</w:t>
      </w:r>
    </w:p>
    <w:p w:rsidRDefault="009D0CCA" w:rsidP="009D0CCA" w:rsidR="009D0CCA" w:rsidRPr="002E4087">
      <w:pPr>
        <w:spacing w:lineRule="auto" w:line="240" w:after="80"/>
        <w:jc w:val="center"/>
        <w:rPr>
          <w:rFonts w:cs="Times New Roman" w:eastAsia="Calibri" w:hAnsi="Chaparral Pro" w:ascii="Chaparral Pro"/>
          <w:b/>
          <w:sz w:val="26"/>
          <w:szCs w:val="26"/>
          <w:lang w:val="pl-PL"/>
        </w:rPr>
      </w:pPr>
    </w:p>
    <w:p w:rsidRDefault="009D0CCA" w:rsidP="009D0CCA" w:rsidR="009D0CCA" w:rsidRPr="002E4087">
      <w:pPr>
        <w:spacing w:after="0"/>
        <w:ind w:left="4956"/>
        <w:jc w:val="both"/>
        <w:rPr>
          <w:rFonts w:cs="Times New Roman" w:hAnsi="Chaparral Pro" w:ascii="Chaparral Pro"/>
          <w:b/>
          <w:sz w:val="26"/>
          <w:szCs w:val="26"/>
        </w:rPr>
      </w:pPr>
      <w:r w:rsidRPr="002E4087">
        <w:rPr>
          <w:rFonts w:cs="Times New Roman" w:hAnsi="Chaparral Pro" w:ascii="Chaparral Pro"/>
          <w:b/>
          <w:sz w:val="26"/>
          <w:szCs w:val="26"/>
        </w:rPr>
        <w:t>REPUBLIKA HRVATSKA</w:t>
      </w:r>
    </w:p>
    <w:p w:rsidRDefault="009D0CCA" w:rsidP="009D0CCA" w:rsidR="009D0CCA" w:rsidRPr="002E4087">
      <w:pPr>
        <w:spacing w:after="0"/>
        <w:ind w:left="4956"/>
        <w:jc w:val="both"/>
        <w:rPr>
          <w:rFonts w:cs="Times New Roman" w:hAnsi="Chaparral Pro" w:ascii="Chaparral Pro"/>
          <w:b/>
          <w:sz w:val="26"/>
          <w:szCs w:val="26"/>
        </w:rPr>
      </w:pPr>
      <w:r w:rsidRPr="002E4087">
        <w:rPr>
          <w:rFonts w:cs="Times New Roman" w:hAnsi="Chaparral Pro" w:ascii="Chaparral Pro"/>
          <w:b/>
          <w:sz w:val="26"/>
          <w:szCs w:val="26"/>
        </w:rPr>
        <w:t>TRGOVAČKI SUD U ZAGREBU</w:t>
      </w:r>
    </w:p>
    <w:p w:rsidRDefault="009D0CCA" w:rsidP="009D0CCA" w:rsidR="009D0CCA" w:rsidRPr="002E4087">
      <w:pPr>
        <w:spacing w:after="0"/>
        <w:ind w:left="4956"/>
        <w:jc w:val="both"/>
        <w:rPr>
          <w:rFonts w:cs="Times New Roman" w:hAnsi="Chaparral Pro" w:ascii="Chaparral Pro"/>
          <w:b/>
          <w:sz w:val="26"/>
          <w:szCs w:val="26"/>
        </w:rPr>
      </w:pPr>
      <w:r w:rsidRPr="002E4087">
        <w:rPr>
          <w:rFonts w:cs="Times New Roman" w:hAnsi="Chaparral Pro" w:ascii="Chaparral Pro"/>
          <w:b/>
          <w:sz w:val="26"/>
          <w:szCs w:val="26"/>
        </w:rPr>
        <w:t xml:space="preserve">Zagreb, </w:t>
      </w:r>
      <w:proofErr w:type="spellStart"/>
      <w:r w:rsidRPr="002E4087">
        <w:rPr>
          <w:rFonts w:cs="Times New Roman" w:hAnsi="Chaparral Pro" w:ascii="Chaparral Pro"/>
          <w:b/>
          <w:sz w:val="26"/>
          <w:szCs w:val="26"/>
        </w:rPr>
        <w:t>Amruševa</w:t>
      </w:r>
      <w:proofErr w:type="spellEnd"/>
      <w:r w:rsidRPr="002E4087">
        <w:rPr>
          <w:rFonts w:cs="Times New Roman" w:hAnsi="Chaparral Pro" w:ascii="Chaparral Pro"/>
          <w:b/>
          <w:sz w:val="26"/>
          <w:szCs w:val="26"/>
        </w:rPr>
        <w:t xml:space="preserve"> 2/II</w:t>
      </w:r>
    </w:p>
    <w:p w:rsidRDefault="009D0CCA" w:rsidP="009D0CCA" w:rsidR="009D0CCA" w:rsidRPr="002E4087">
      <w:pPr>
        <w:spacing w:after="0"/>
        <w:ind w:left="4956"/>
        <w:jc w:val="both"/>
        <w:rPr>
          <w:rFonts w:cs="Times New Roman" w:hAnsi="Chaparral Pro" w:ascii="Chaparral Pro"/>
          <w:sz w:val="26"/>
          <w:szCs w:val="26"/>
        </w:rPr>
      </w:pPr>
      <w:r w:rsidRPr="002E4087">
        <w:rPr>
          <w:rFonts w:cs="Times New Roman" w:hAnsi="Chaparral Pro" w:ascii="Chaparral Pro"/>
          <w:sz w:val="26"/>
          <w:szCs w:val="26"/>
        </w:rPr>
        <w:t>Stečajni sudac</w:t>
      </w:r>
    </w:p>
    <w:p w:rsidRDefault="009D0CCA" w:rsidP="009D0CCA" w:rsidR="009D0CCA" w:rsidRPr="002E4087">
      <w:pPr>
        <w:spacing w:after="0"/>
        <w:ind w:left="4956"/>
        <w:jc w:val="both"/>
        <w:rPr>
          <w:rFonts w:cs="Times New Roman" w:hAnsi="Chaparral Pro" w:ascii="Chaparral Pro"/>
          <w:sz w:val="26"/>
          <w:szCs w:val="26"/>
        </w:rPr>
      </w:pPr>
      <w:r w:rsidRPr="002E4087">
        <w:rPr>
          <w:rFonts w:cs="Times New Roman" w:hAnsi="Chaparral Pro" w:ascii="Chaparral Pro"/>
          <w:sz w:val="26"/>
          <w:szCs w:val="26"/>
        </w:rPr>
        <w:t>Ivana Koštarić Fegeš</w:t>
      </w:r>
    </w:p>
    <w:p w:rsidRDefault="009D0CCA" w:rsidP="009D0CCA" w:rsidR="009D0CCA" w:rsidRPr="002E4087">
      <w:pPr>
        <w:spacing w:after="0"/>
        <w:ind w:left="4956"/>
        <w:jc w:val="both"/>
        <w:rPr>
          <w:rFonts w:cs="Times New Roman" w:hAnsi="Chaparral Pro" w:ascii="Chaparral Pro"/>
          <w:b/>
          <w:sz w:val="26"/>
          <w:szCs w:val="26"/>
        </w:rPr>
      </w:pPr>
    </w:p>
    <w:p w:rsidRDefault="009D0CCA" w:rsidP="009D0CCA" w:rsidR="009D0CCA" w:rsidRPr="002E4087">
      <w:pPr>
        <w:spacing w:after="0"/>
        <w:ind w:left="4956"/>
        <w:jc w:val="both"/>
        <w:rPr>
          <w:rFonts w:cs="Times New Roman" w:hAnsi="Chaparral Pro" w:ascii="Chaparral Pro"/>
          <w:b/>
          <w:sz w:val="26"/>
          <w:szCs w:val="26"/>
        </w:rPr>
      </w:pPr>
      <w:proofErr w:type="spellStart"/>
      <w:r w:rsidRPr="002E4087">
        <w:rPr>
          <w:rFonts w:cs="Times New Roman" w:hAnsi="Chaparral Pro" w:ascii="Chaparral Pro"/>
          <w:b/>
          <w:sz w:val="26"/>
          <w:szCs w:val="26"/>
        </w:rPr>
        <w:t>Posl</w:t>
      </w:r>
      <w:proofErr w:type="spellEnd"/>
      <w:r w:rsidRPr="002E4087">
        <w:rPr>
          <w:rFonts w:cs="Times New Roman" w:hAnsi="Chaparral Pro" w:ascii="Chaparral Pro"/>
          <w:b/>
          <w:sz w:val="26"/>
          <w:szCs w:val="26"/>
        </w:rPr>
        <w:t>. br. 3.St-</w:t>
      </w:r>
      <w:r w:rsidR="00632530" w:rsidRPr="002E4087">
        <w:rPr>
          <w:rFonts w:cs="Times New Roman" w:hAnsi="Chaparral Pro" w:ascii="Chaparral Pro"/>
          <w:b/>
          <w:sz w:val="26"/>
          <w:szCs w:val="26"/>
        </w:rPr>
        <w:t>839</w:t>
      </w:r>
      <w:r w:rsidRPr="002E4087">
        <w:rPr>
          <w:rFonts w:cs="Times New Roman" w:hAnsi="Chaparral Pro" w:ascii="Chaparral Pro"/>
          <w:b/>
          <w:sz w:val="26"/>
          <w:szCs w:val="26"/>
        </w:rPr>
        <w:t>/1</w:t>
      </w:r>
      <w:r w:rsidR="00632530" w:rsidRPr="002E4087">
        <w:rPr>
          <w:rFonts w:cs="Times New Roman" w:hAnsi="Chaparral Pro" w:ascii="Chaparral Pro"/>
          <w:b/>
          <w:sz w:val="26"/>
          <w:szCs w:val="26"/>
        </w:rPr>
        <w:t>7</w:t>
      </w:r>
    </w:p>
    <w:p w:rsidRDefault="009D0CCA" w:rsidP="009D0CCA" w:rsidR="009D0CCA" w:rsidRPr="002E4087">
      <w:pPr>
        <w:spacing w:lineRule="auto" w:line="240" w:after="80"/>
        <w:jc w:val="center"/>
        <w:rPr>
          <w:rFonts w:cs="Times New Roman" w:eastAsia="Calibri" w:hAnsi="Chaparral Pro" w:ascii="Chaparral Pro"/>
          <w:b/>
          <w:sz w:val="26"/>
          <w:szCs w:val="26"/>
          <w:lang w:val="pl-PL"/>
        </w:rPr>
      </w:pPr>
    </w:p>
    <w:p w:rsidRDefault="009D0CCA" w:rsidP="009D0CCA" w:rsidR="009D0CCA" w:rsidRPr="002E4087">
      <w:pPr>
        <w:spacing w:lineRule="auto" w:line="240" w:after="80"/>
        <w:jc w:val="center"/>
        <w:rPr>
          <w:rFonts w:cs="Times New Roman" w:eastAsia="Calibri" w:hAnsi="Chaparral Pro" w:ascii="Chaparral Pro"/>
          <w:b/>
          <w:sz w:val="26"/>
          <w:szCs w:val="26"/>
          <w:lang w:val="pl-PL"/>
        </w:rPr>
      </w:pPr>
    </w:p>
    <w:p w:rsidRDefault="009D0CCA" w:rsidP="009D0CCA" w:rsidR="009D0CCA" w:rsidRPr="002E4087">
      <w:pPr>
        <w:spacing w:lineRule="auto" w:line="240" w:after="80"/>
        <w:jc w:val="center"/>
        <w:rPr>
          <w:rFonts w:cs="Times New Roman" w:eastAsia="Calibri" w:hAnsi="Chaparral Pro" w:ascii="Chaparral Pro"/>
          <w:b/>
          <w:sz w:val="26"/>
          <w:szCs w:val="26"/>
          <w:lang w:val="pl-PL"/>
        </w:rPr>
      </w:pPr>
    </w:p>
    <w:p w:rsidRDefault="00901B34" w:rsidP="009D0CCA" w:rsidR="00901B34" w:rsidRPr="002E4087">
      <w:pPr>
        <w:spacing w:lineRule="auto" w:line="240" w:after="80"/>
        <w:jc w:val="center"/>
        <w:rPr>
          <w:rFonts w:cs="Times New Roman" w:eastAsia="Calibri" w:hAnsi="Chaparral Pro" w:ascii="Chaparral Pro"/>
          <w:b/>
          <w:sz w:val="26"/>
          <w:szCs w:val="26"/>
          <w:lang w:val="pl-PL"/>
        </w:rPr>
      </w:pPr>
    </w:p>
    <w:p w:rsidRDefault="00901B34" w:rsidP="009D0CCA" w:rsidR="00901B34" w:rsidRPr="002E4087">
      <w:pPr>
        <w:spacing w:lineRule="auto" w:line="240" w:after="80"/>
        <w:jc w:val="center"/>
        <w:rPr>
          <w:rFonts w:cs="Times New Roman" w:eastAsia="Calibri" w:hAnsi="Chaparral Pro" w:ascii="Chaparral Pro"/>
          <w:b/>
          <w:sz w:val="26"/>
          <w:szCs w:val="26"/>
          <w:lang w:val="pl-PL"/>
        </w:rPr>
      </w:pPr>
    </w:p>
    <w:p w:rsidRDefault="009D0CCA" w:rsidP="009D0CCA" w:rsidR="009D0CCA" w:rsidRPr="002E4087">
      <w:pPr>
        <w:spacing w:lineRule="auto" w:line="240" w:after="80"/>
        <w:jc w:val="center"/>
        <w:rPr>
          <w:rFonts w:cs="Times New Roman" w:eastAsia="Calibri" w:hAnsi="Chaparral Pro" w:ascii="Chaparral Pro"/>
          <w:b/>
          <w:sz w:val="26"/>
          <w:szCs w:val="26"/>
          <w:lang w:val="pl-PL"/>
        </w:rPr>
      </w:pPr>
    </w:p>
    <w:p w:rsidRDefault="00901B34" w:rsidP="009D0CCA" w:rsidR="009D0CCA" w:rsidRPr="002E4087">
      <w:pPr>
        <w:spacing w:lineRule="auto" w:line="240" w:after="80"/>
        <w:jc w:val="center"/>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 xml:space="preserve">STEČAJNI DUŽNIK: </w:t>
      </w:r>
    </w:p>
    <w:p w:rsidRDefault="00901B34" w:rsidP="009D0CCA" w:rsidR="00901B34" w:rsidRPr="002E4087">
      <w:pPr>
        <w:spacing w:lineRule="auto" w:line="240" w:after="80"/>
        <w:jc w:val="center"/>
        <w:rPr>
          <w:rFonts w:cs="Times New Roman" w:eastAsia="Calibri" w:hAnsi="Chaparral Pro" w:ascii="Chaparral Pro"/>
          <w:b/>
          <w:sz w:val="26"/>
          <w:szCs w:val="26"/>
          <w:lang w:val="pl-PL"/>
        </w:rPr>
      </w:pPr>
      <w:r w:rsidRPr="002E4087">
        <w:rPr>
          <w:rFonts w:cs="Times New Roman" w:hAnsi="Chaparral Pro" w:ascii="Chaparral Pro"/>
          <w:b/>
          <w:sz w:val="26"/>
          <w:szCs w:val="26"/>
        </w:rPr>
        <w:t xml:space="preserve">TRCKO d.o.o. -u stečaju, Zagreb, Milivoja </w:t>
      </w:r>
      <w:proofErr w:type="spellStart"/>
      <w:r w:rsidRPr="002E4087">
        <w:rPr>
          <w:rFonts w:cs="Times New Roman" w:hAnsi="Chaparral Pro" w:ascii="Chaparral Pro"/>
          <w:b/>
          <w:sz w:val="26"/>
          <w:szCs w:val="26"/>
        </w:rPr>
        <w:t>Matošeca</w:t>
      </w:r>
      <w:proofErr w:type="spellEnd"/>
      <w:r w:rsidRPr="002E4087">
        <w:rPr>
          <w:rFonts w:cs="Times New Roman" w:hAnsi="Chaparral Pro" w:ascii="Chaparral Pro"/>
          <w:b/>
          <w:sz w:val="26"/>
          <w:szCs w:val="26"/>
        </w:rPr>
        <w:t xml:space="preserve"> 8, </w:t>
      </w:r>
      <w:proofErr w:type="spellStart"/>
      <w:r w:rsidRPr="002E4087">
        <w:rPr>
          <w:rFonts w:cs="Times New Roman" w:hAnsi="Chaparral Pro" w:ascii="Chaparral Pro"/>
          <w:b/>
          <w:sz w:val="26"/>
          <w:szCs w:val="26"/>
        </w:rPr>
        <w:t>OIB</w:t>
      </w:r>
      <w:proofErr w:type="spellEnd"/>
      <w:r w:rsidRPr="002E4087">
        <w:rPr>
          <w:rFonts w:cs="Times New Roman" w:hAnsi="Chaparral Pro" w:ascii="Chaparral Pro"/>
          <w:b/>
          <w:sz w:val="26"/>
          <w:szCs w:val="26"/>
        </w:rPr>
        <w:t xml:space="preserve">: 68841957125  </w:t>
      </w:r>
    </w:p>
    <w:p w:rsidRDefault="009D0CCA" w:rsidP="009D0CCA" w:rsidR="009D0CCA" w:rsidRPr="002E4087">
      <w:pPr>
        <w:spacing w:lineRule="auto" w:line="240" w:after="80"/>
        <w:jc w:val="center"/>
        <w:rPr>
          <w:rFonts w:cs="Times New Roman" w:eastAsia="Calibri" w:hAnsi="Chaparral Pro" w:ascii="Chaparral Pro"/>
          <w:sz w:val="26"/>
          <w:szCs w:val="26"/>
          <w:lang w:val="pl-PL"/>
        </w:rPr>
      </w:pPr>
    </w:p>
    <w:p w:rsidRDefault="009D0CCA" w:rsidP="009D0CCA" w:rsidR="009D0CCA" w:rsidRPr="002E4087">
      <w:pPr>
        <w:spacing w:after="0"/>
        <w:jc w:val="center"/>
        <w:rPr>
          <w:rFonts w:cs="Times New Roman" w:hAnsi="Chaparral Pro" w:ascii="Chaparral Pro"/>
          <w:b/>
          <w:sz w:val="26"/>
          <w:szCs w:val="26"/>
          <w:highlight w:val="yellow"/>
        </w:rPr>
      </w:pPr>
    </w:p>
    <w:p w:rsidRDefault="00901B34" w:rsidP="00901B34" w:rsidR="00901B34" w:rsidRPr="00901B34">
      <w:pPr>
        <w:spacing w:after="0"/>
        <w:jc w:val="center"/>
        <w:rPr>
          <w:rFonts w:cs="Times New Roman" w:hAnsi="Chaparral Pro" w:ascii="Chaparral Pro"/>
          <w:b/>
          <w:sz w:val="26"/>
          <w:szCs w:val="26"/>
        </w:rPr>
      </w:pPr>
      <w:r w:rsidRPr="00901B34">
        <w:rPr>
          <w:rFonts w:cs="Times New Roman" w:hAnsi="Chaparral Pro" w:ascii="Chaparral Pro"/>
          <w:b/>
          <w:sz w:val="26"/>
          <w:szCs w:val="26"/>
        </w:rPr>
        <w:t xml:space="preserve">IZVJEŠĆE STEČAJNOG UPRAVITELJA </w:t>
      </w:r>
    </w:p>
    <w:p w:rsidRDefault="00901B34" w:rsidP="00901B34" w:rsidR="00901B34" w:rsidRPr="00901B34">
      <w:pPr>
        <w:spacing w:after="0"/>
        <w:jc w:val="center"/>
        <w:rPr>
          <w:rFonts w:cs="Times New Roman" w:hAnsi="Chaparral Pro" w:ascii="Chaparral Pro"/>
          <w:b/>
          <w:sz w:val="26"/>
          <w:szCs w:val="26"/>
        </w:rPr>
      </w:pPr>
      <w:r w:rsidRPr="00901B34">
        <w:rPr>
          <w:rFonts w:cs="Times New Roman" w:hAnsi="Chaparral Pro" w:ascii="Chaparral Pro"/>
          <w:b/>
          <w:sz w:val="26"/>
          <w:szCs w:val="26"/>
        </w:rPr>
        <w:t>o gospodarskom položaju i njegovim uzrocima,</w:t>
      </w:r>
      <w:r w:rsidRPr="00901B34">
        <w:rPr>
          <w:rFonts w:hAnsi="Chaparral Pro" w:ascii="Chaparral Pro"/>
          <w:sz w:val="26"/>
          <w:szCs w:val="26"/>
        </w:rPr>
        <w:t xml:space="preserve"> (</w:t>
      </w:r>
      <w:r w:rsidRPr="00901B34">
        <w:rPr>
          <w:rFonts w:cs="Times New Roman" w:hAnsi="Chaparral Pro" w:ascii="Chaparral Pro"/>
          <w:b/>
          <w:sz w:val="26"/>
          <w:szCs w:val="26"/>
        </w:rPr>
        <w:t xml:space="preserve">sukladno čl. 227. SZ). </w:t>
      </w:r>
    </w:p>
    <w:p w:rsidRDefault="00901B34" w:rsidP="00901B34" w:rsidR="00901B34" w:rsidRPr="00901B34">
      <w:pPr>
        <w:spacing w:after="0"/>
        <w:jc w:val="center"/>
        <w:rPr>
          <w:rFonts w:cs="Times New Roman" w:hAnsi="Chaparral Pro" w:ascii="Chaparral Pro"/>
          <w:b/>
          <w:sz w:val="26"/>
          <w:szCs w:val="26"/>
        </w:rPr>
      </w:pPr>
      <w:r w:rsidRPr="00901B34">
        <w:rPr>
          <w:rFonts w:cs="Times New Roman" w:hAnsi="Chaparral Pro" w:ascii="Chaparral Pro"/>
          <w:b/>
          <w:sz w:val="26"/>
          <w:szCs w:val="26"/>
        </w:rPr>
        <w:t>Popis predmeta stečajne mase (sukladno čl. 221. SZ).</w:t>
      </w:r>
    </w:p>
    <w:p w:rsidRDefault="00901B34" w:rsidP="00901B34" w:rsidR="00901B34" w:rsidRPr="00901B34">
      <w:pPr>
        <w:spacing w:after="0"/>
        <w:jc w:val="center"/>
        <w:rPr>
          <w:rFonts w:cs="Times New Roman" w:hAnsi="Chaparral Pro" w:ascii="Chaparral Pro"/>
          <w:b/>
          <w:sz w:val="26"/>
          <w:szCs w:val="26"/>
        </w:rPr>
      </w:pPr>
      <w:r w:rsidRPr="00901B34">
        <w:rPr>
          <w:rFonts w:cs="Times New Roman" w:hAnsi="Chaparral Pro" w:ascii="Chaparral Pro"/>
          <w:b/>
          <w:sz w:val="26"/>
          <w:szCs w:val="26"/>
        </w:rPr>
        <w:t>Popis vjerovnika (sukladno čl. 222. SZ).</w:t>
      </w:r>
    </w:p>
    <w:p w:rsidRDefault="00901B34" w:rsidP="00901B34" w:rsidR="00901B34" w:rsidRPr="00901B34">
      <w:pPr>
        <w:spacing w:after="0"/>
        <w:jc w:val="center"/>
        <w:rPr>
          <w:rFonts w:cs="Times New Roman" w:hAnsi="Chaparral Pro" w:ascii="Chaparral Pro"/>
          <w:b/>
          <w:sz w:val="26"/>
          <w:szCs w:val="26"/>
        </w:rPr>
      </w:pPr>
      <w:r w:rsidRPr="00901B34">
        <w:rPr>
          <w:rFonts w:cs="Times New Roman" w:hAnsi="Chaparral Pro" w:ascii="Chaparral Pro"/>
          <w:b/>
          <w:sz w:val="26"/>
          <w:szCs w:val="26"/>
        </w:rPr>
        <w:t>Pregled imovine i obveza (sukladno čl. 223. SZ).</w:t>
      </w:r>
    </w:p>
    <w:p w:rsidRDefault="00901B34" w:rsidP="009D0CCA" w:rsidR="00901B34" w:rsidRPr="002E4087">
      <w:pPr>
        <w:spacing w:after="0"/>
        <w:jc w:val="center"/>
        <w:rPr>
          <w:rFonts w:cs="Times New Roman" w:hAnsi="Chaparral Pro" w:ascii="Chaparral Pro"/>
          <w:b/>
          <w:sz w:val="26"/>
          <w:szCs w:val="26"/>
        </w:rPr>
      </w:pPr>
    </w:p>
    <w:p w:rsidRDefault="00901B34" w:rsidP="009D0CCA" w:rsidR="00901B34" w:rsidRPr="002E4087">
      <w:pPr>
        <w:spacing w:after="0"/>
        <w:jc w:val="center"/>
        <w:rPr>
          <w:rFonts w:cs="Times New Roman" w:hAnsi="Chaparral Pro" w:ascii="Chaparral Pro"/>
          <w:b/>
          <w:sz w:val="26"/>
          <w:szCs w:val="26"/>
        </w:rPr>
      </w:pPr>
    </w:p>
    <w:p w:rsidRDefault="00901B34" w:rsidP="009D0CCA" w:rsidR="00901B34" w:rsidRPr="002E4087">
      <w:pPr>
        <w:spacing w:after="0"/>
        <w:jc w:val="center"/>
        <w:rPr>
          <w:rFonts w:cs="Times New Roman" w:hAnsi="Chaparral Pro" w:ascii="Chaparral Pro"/>
          <w:b/>
          <w:sz w:val="26"/>
          <w:szCs w:val="26"/>
        </w:rPr>
      </w:pPr>
    </w:p>
    <w:p w:rsidRDefault="00901B34" w:rsidP="009D0CCA" w:rsidR="00901B34" w:rsidRPr="002E4087">
      <w:pPr>
        <w:spacing w:after="0"/>
        <w:jc w:val="center"/>
        <w:rPr>
          <w:rFonts w:cs="Times New Roman" w:hAnsi="Chaparral Pro" w:ascii="Chaparral Pro"/>
          <w:b/>
          <w:sz w:val="26"/>
          <w:szCs w:val="26"/>
        </w:rPr>
      </w:pPr>
    </w:p>
    <w:p w:rsidRDefault="009D0CCA" w:rsidP="009D0CCA" w:rsidR="009D0CCA" w:rsidRPr="002E4087">
      <w:pPr>
        <w:spacing w:after="0"/>
        <w:jc w:val="center"/>
        <w:rPr>
          <w:rFonts w:cs="Times New Roman" w:hAnsi="Chaparral Pro" w:ascii="Chaparral Pro"/>
          <w:b/>
          <w:sz w:val="26"/>
          <w:szCs w:val="26"/>
        </w:rPr>
      </w:pPr>
      <w:r w:rsidRPr="002E4087">
        <w:rPr>
          <w:rFonts w:cs="Times New Roman" w:hAnsi="Chaparral Pro" w:ascii="Chaparral Pro"/>
          <w:b/>
          <w:sz w:val="26"/>
          <w:szCs w:val="26"/>
        </w:rPr>
        <w:t xml:space="preserve"> </w:t>
      </w:r>
    </w:p>
    <w:p w:rsidRDefault="009D0CCA" w:rsidP="009D0CCA" w:rsidR="009D0CCA" w:rsidRPr="002E4087">
      <w:pPr>
        <w:spacing w:lineRule="auto" w:line="240" w:after="80"/>
        <w:rPr>
          <w:rFonts w:cs="Times New Roman" w:eastAsia="Calibri" w:hAnsi="Chaparral Pro" w:ascii="Chaparral Pro"/>
          <w:b/>
          <w:sz w:val="26"/>
          <w:szCs w:val="26"/>
          <w:lang w:val="pl-PL"/>
        </w:rPr>
      </w:pPr>
    </w:p>
    <w:p w:rsidRDefault="009D0CCA" w:rsidP="009D0CCA" w:rsidR="009D0CCA" w:rsidRPr="002E4087">
      <w:pPr>
        <w:spacing w:lineRule="auto" w:line="240" w:after="80"/>
        <w:rPr>
          <w:rFonts w:cs="Times New Roman" w:eastAsia="Calibri" w:hAnsi="Chaparral Pro" w:ascii="Chaparral Pro"/>
          <w:b/>
          <w:sz w:val="26"/>
          <w:szCs w:val="26"/>
          <w:lang w:val="pl-PL"/>
        </w:rPr>
      </w:pPr>
    </w:p>
    <w:p w:rsidRDefault="009D0CCA" w:rsidP="009D0CCA" w:rsidR="009D0CCA" w:rsidRPr="002E4087">
      <w:pPr>
        <w:spacing w:lineRule="auto" w:line="240" w:after="80"/>
        <w:rPr>
          <w:rFonts w:cs="Times New Roman" w:eastAsia="Calibri" w:hAnsi="Chaparral Pro" w:ascii="Chaparral Pro"/>
          <w:b/>
          <w:sz w:val="26"/>
          <w:szCs w:val="26"/>
          <w:lang w:val="pl-PL"/>
        </w:rPr>
      </w:pPr>
    </w:p>
    <w:p w:rsidRDefault="009D0CCA" w:rsidP="009D0CCA" w:rsidR="009D0CCA" w:rsidRPr="002E4087">
      <w:pPr>
        <w:jc w:val="center"/>
        <w:rPr>
          <w:rFonts w:cs="Times New Roman" w:hAnsi="Chaparral Pro" w:ascii="Chaparral Pro"/>
          <w:sz w:val="26"/>
          <w:szCs w:val="26"/>
        </w:rPr>
      </w:pPr>
      <w:r w:rsidRPr="002E4087">
        <w:rPr>
          <w:rFonts w:cs="Times New Roman" w:hAnsi="Chaparral Pro" w:ascii="Chaparral Pro"/>
          <w:sz w:val="26"/>
          <w:szCs w:val="26"/>
        </w:rPr>
        <w:t xml:space="preserve">U Zagrebu, </w:t>
      </w:r>
      <w:r w:rsidR="00632530" w:rsidRPr="002E4087">
        <w:rPr>
          <w:rFonts w:cs="Times New Roman" w:hAnsi="Chaparral Pro" w:ascii="Chaparral Pro"/>
          <w:sz w:val="26"/>
          <w:szCs w:val="26"/>
        </w:rPr>
        <w:t>15</w:t>
      </w:r>
      <w:r w:rsidRPr="002E4087">
        <w:rPr>
          <w:rFonts w:cs="Times New Roman" w:hAnsi="Chaparral Pro" w:ascii="Chaparral Pro"/>
          <w:sz w:val="26"/>
          <w:szCs w:val="26"/>
        </w:rPr>
        <w:t>.</w:t>
      </w:r>
      <w:r w:rsidR="00632530" w:rsidRPr="002E4087">
        <w:rPr>
          <w:rFonts w:cs="Times New Roman" w:hAnsi="Chaparral Pro" w:ascii="Chaparral Pro"/>
          <w:sz w:val="26"/>
          <w:szCs w:val="26"/>
        </w:rPr>
        <w:t>02</w:t>
      </w:r>
      <w:r w:rsidRPr="002E4087">
        <w:rPr>
          <w:rFonts w:cs="Times New Roman" w:hAnsi="Chaparral Pro" w:ascii="Chaparral Pro"/>
          <w:sz w:val="26"/>
          <w:szCs w:val="26"/>
        </w:rPr>
        <w:t>.201</w:t>
      </w:r>
      <w:r w:rsidR="00632530" w:rsidRPr="002E4087">
        <w:rPr>
          <w:rFonts w:cs="Times New Roman" w:hAnsi="Chaparral Pro" w:ascii="Chaparral Pro"/>
          <w:sz w:val="26"/>
          <w:szCs w:val="26"/>
        </w:rPr>
        <w:t>8</w:t>
      </w:r>
      <w:r w:rsidRPr="002E4087">
        <w:rPr>
          <w:rFonts w:cs="Times New Roman" w:hAnsi="Chaparral Pro" w:ascii="Chaparral Pro"/>
          <w:sz w:val="26"/>
          <w:szCs w:val="26"/>
        </w:rPr>
        <w:t>.</w:t>
      </w:r>
    </w:p>
    <w:p w:rsidRDefault="009D0CCA" w:rsidP="009D0CCA" w:rsidR="009D0CCA" w:rsidRPr="002E4087">
      <w:pPr>
        <w:jc w:val="both"/>
        <w:rPr>
          <w:rFonts w:cs="Times New Roman" w:hAnsi="Chaparral Pro" w:ascii="Chaparral Pro"/>
          <w:sz w:val="26"/>
          <w:szCs w:val="26"/>
        </w:rPr>
      </w:pPr>
      <w:r w:rsidRPr="002E4087">
        <w:rPr>
          <w:rFonts w:cs="Times New Roman" w:hAnsi="Chaparral Pro" w:ascii="Chaparral Pro"/>
          <w:sz w:val="26"/>
          <w:szCs w:val="26"/>
        </w:rPr>
        <w:lastRenderedPageBreak/>
        <w:t xml:space="preserve">Sukladno odredbi članka 227. Stečajnog zakona („Narodne novine” broj: 71/15, u daljnjem tekstu: SZ), a temeljem </w:t>
      </w:r>
      <w:r w:rsidR="00632530" w:rsidRPr="002E4087">
        <w:rPr>
          <w:rFonts w:cs="Times New Roman" w:hAnsi="Chaparral Pro" w:ascii="Chaparral Pro"/>
          <w:sz w:val="26"/>
          <w:szCs w:val="26"/>
        </w:rPr>
        <w:t>Rješenja</w:t>
      </w:r>
      <w:r w:rsidRPr="002E4087">
        <w:rPr>
          <w:rFonts w:cs="Times New Roman" w:hAnsi="Chaparral Pro" w:ascii="Chaparral Pro"/>
          <w:sz w:val="26"/>
          <w:szCs w:val="26"/>
        </w:rPr>
        <w:t xml:space="preserve"> Trgovačkog suda u Zagrebu, posl.br. St-</w:t>
      </w:r>
      <w:r w:rsidR="00632530" w:rsidRPr="002E4087">
        <w:rPr>
          <w:rFonts w:cs="Times New Roman" w:hAnsi="Chaparral Pro" w:ascii="Chaparral Pro"/>
          <w:sz w:val="26"/>
          <w:szCs w:val="26"/>
        </w:rPr>
        <w:t>839</w:t>
      </w:r>
      <w:r w:rsidRPr="002E4087">
        <w:rPr>
          <w:rFonts w:cs="Times New Roman" w:hAnsi="Chaparral Pro" w:ascii="Chaparral Pro"/>
          <w:sz w:val="26"/>
          <w:szCs w:val="26"/>
        </w:rPr>
        <w:t>/1</w:t>
      </w:r>
      <w:r w:rsidR="00632530" w:rsidRPr="002E4087">
        <w:rPr>
          <w:rFonts w:cs="Times New Roman" w:hAnsi="Chaparral Pro" w:ascii="Chaparral Pro"/>
          <w:sz w:val="26"/>
          <w:szCs w:val="26"/>
        </w:rPr>
        <w:t>7</w:t>
      </w:r>
      <w:r w:rsidRPr="002E4087">
        <w:rPr>
          <w:rFonts w:cs="Times New Roman" w:hAnsi="Chaparral Pro" w:ascii="Chaparral Pro"/>
          <w:sz w:val="26"/>
          <w:szCs w:val="26"/>
        </w:rPr>
        <w:t xml:space="preserve"> od </w:t>
      </w:r>
      <w:r w:rsidR="00632530" w:rsidRPr="002E4087">
        <w:rPr>
          <w:rFonts w:cs="Times New Roman" w:hAnsi="Chaparral Pro" w:ascii="Chaparral Pro"/>
          <w:sz w:val="26"/>
          <w:szCs w:val="26"/>
        </w:rPr>
        <w:t>01</w:t>
      </w:r>
      <w:r w:rsidRPr="002E4087">
        <w:rPr>
          <w:rFonts w:cs="Times New Roman" w:hAnsi="Chaparral Pro" w:ascii="Chaparral Pro"/>
          <w:sz w:val="26"/>
          <w:szCs w:val="26"/>
        </w:rPr>
        <w:t>.1</w:t>
      </w:r>
      <w:r w:rsidR="00632530" w:rsidRPr="002E4087">
        <w:rPr>
          <w:rFonts w:cs="Times New Roman" w:hAnsi="Chaparral Pro" w:ascii="Chaparral Pro"/>
          <w:sz w:val="26"/>
          <w:szCs w:val="26"/>
        </w:rPr>
        <w:t>2</w:t>
      </w:r>
      <w:r w:rsidRPr="002E4087">
        <w:rPr>
          <w:rFonts w:cs="Times New Roman" w:hAnsi="Chaparral Pro" w:ascii="Chaparral Pro"/>
          <w:sz w:val="26"/>
          <w:szCs w:val="26"/>
        </w:rPr>
        <w:t xml:space="preserve">.2017. godine, u nastavku iznosim izvješće o gospodarskom položaju stečajnog dužnika </w:t>
      </w:r>
      <w:r w:rsidR="00632530" w:rsidRPr="002E4087">
        <w:rPr>
          <w:rFonts w:cs="Times New Roman" w:hAnsi="Chaparral Pro" w:ascii="Chaparral Pro"/>
          <w:sz w:val="26"/>
          <w:szCs w:val="26"/>
        </w:rPr>
        <w:t xml:space="preserve">TRCKO d.o.o. – u stečaju, Zagreb, Milivoja </w:t>
      </w:r>
      <w:proofErr w:type="spellStart"/>
      <w:r w:rsidR="00632530" w:rsidRPr="002E4087">
        <w:rPr>
          <w:rFonts w:cs="Times New Roman" w:hAnsi="Chaparral Pro" w:ascii="Chaparral Pro"/>
          <w:sz w:val="26"/>
          <w:szCs w:val="26"/>
        </w:rPr>
        <w:t>Matošeca</w:t>
      </w:r>
      <w:proofErr w:type="spellEnd"/>
      <w:r w:rsidR="00632530" w:rsidRPr="002E4087">
        <w:rPr>
          <w:rFonts w:cs="Times New Roman" w:hAnsi="Chaparral Pro" w:ascii="Chaparral Pro"/>
          <w:sz w:val="26"/>
          <w:szCs w:val="26"/>
        </w:rPr>
        <w:t xml:space="preserve"> 8, </w:t>
      </w:r>
      <w:proofErr w:type="spellStart"/>
      <w:r w:rsidR="00632530" w:rsidRPr="002E4087">
        <w:rPr>
          <w:rFonts w:cs="Times New Roman" w:hAnsi="Chaparral Pro" w:ascii="Chaparral Pro"/>
          <w:sz w:val="26"/>
          <w:szCs w:val="26"/>
        </w:rPr>
        <w:t>OIB</w:t>
      </w:r>
      <w:proofErr w:type="spellEnd"/>
      <w:r w:rsidR="00632530" w:rsidRPr="002E4087">
        <w:rPr>
          <w:rFonts w:cs="Times New Roman" w:hAnsi="Chaparral Pro" w:ascii="Chaparral Pro"/>
          <w:sz w:val="26"/>
          <w:szCs w:val="26"/>
        </w:rPr>
        <w:t>: 68841957125</w:t>
      </w:r>
    </w:p>
    <w:p w:rsidRDefault="009D0CCA" w:rsidP="009D0CCA" w:rsidR="009D0CCA" w:rsidRPr="002E4087">
      <w:pPr>
        <w:spacing w:lineRule="auto" w:line="240" w:after="80"/>
        <w:rPr>
          <w:rFonts w:cs="Times New Roman" w:eastAsia="Calibri" w:hAnsi="Chaparral Pro" w:ascii="Chaparral Pro"/>
          <w:b/>
          <w:sz w:val="26"/>
          <w:szCs w:val="26"/>
          <w:lang w:val="pl-PL"/>
        </w:rPr>
      </w:pPr>
    </w:p>
    <w:p w:rsidRDefault="009D0CCA" w:rsidP="009D0CCA" w:rsidR="009D0CCA"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I.</w:t>
      </w:r>
      <w:r w:rsidR="00B439E7" w:rsidRPr="002E4087">
        <w:rPr>
          <w:rFonts w:cs="Times New Roman" w:eastAsia="Calibri" w:hAnsi="Chaparral Pro" w:ascii="Chaparral Pro"/>
          <w:b/>
          <w:sz w:val="26"/>
          <w:szCs w:val="26"/>
          <w:lang w:val="pl-PL"/>
        </w:rPr>
        <w:tab/>
      </w:r>
      <w:r w:rsidRPr="002E4087">
        <w:rPr>
          <w:rFonts w:cs="Times New Roman" w:eastAsia="Calibri" w:hAnsi="Chaparral Pro" w:ascii="Chaparral Pro"/>
          <w:b/>
          <w:sz w:val="26"/>
          <w:szCs w:val="26"/>
          <w:lang w:val="pl-PL"/>
        </w:rPr>
        <w:t>UVOD</w:t>
      </w:r>
    </w:p>
    <w:p w:rsidRDefault="009D0CCA" w:rsidP="009D0CCA" w:rsidR="009D0CCA" w:rsidRPr="002E4087">
      <w:pPr>
        <w:spacing w:lineRule="auto" w:line="240" w:after="80"/>
        <w:rPr>
          <w:rFonts w:cs="Times New Roman" w:eastAsia="Calibri" w:hAnsi="Chaparral Pro" w:ascii="Chaparral Pro"/>
          <w:sz w:val="26"/>
          <w:szCs w:val="26"/>
          <w:lang w:val="pl-PL"/>
        </w:rPr>
      </w:pPr>
    </w:p>
    <w:p w:rsidRDefault="009D0CCA" w:rsidP="00B439E7" w:rsidR="009D0CCA" w:rsidRPr="002E4087">
      <w:pPr>
        <w:spacing w:lineRule="auto" w:line="240" w:after="80"/>
        <w:jc w:val="both"/>
        <w:rPr>
          <w:rFonts w:cs="Times New Roman" w:eastAsia="Calibri" w:hAnsi="Chaparral Pro" w:ascii="Chaparral Pro"/>
          <w:sz w:val="26"/>
          <w:szCs w:val="26"/>
          <w:lang w:val="pl-PL"/>
        </w:rPr>
      </w:pPr>
      <w:r w:rsidRPr="002E4087">
        <w:rPr>
          <w:rFonts w:cs="Times New Roman" w:eastAsia="Calibri" w:hAnsi="Chaparral Pro" w:ascii="Chaparral Pro"/>
          <w:sz w:val="26"/>
          <w:szCs w:val="26"/>
          <w:lang w:val="pl-PL"/>
        </w:rPr>
        <w:t xml:space="preserve">Prijedlog za otvaranje stečajnog postupka podnijela je Financijska agencija, Regionalni centar Zagreb na temelju odredbe članka 110.st.1. Stečajnog zakona, dalje SZ), a u kojem FINA u bitnome navodi da je stečajni dužnik na dan </w:t>
      </w:r>
      <w:r w:rsidR="00632530" w:rsidRPr="002E4087">
        <w:rPr>
          <w:rFonts w:cs="Times New Roman" w:eastAsia="Calibri" w:hAnsi="Chaparral Pro" w:ascii="Chaparral Pro"/>
          <w:sz w:val="26"/>
          <w:szCs w:val="26"/>
          <w:lang w:val="pl-PL"/>
        </w:rPr>
        <w:t>08</w:t>
      </w:r>
      <w:r w:rsidRPr="002E4087">
        <w:rPr>
          <w:rFonts w:cs="Times New Roman" w:eastAsia="Calibri" w:hAnsi="Chaparral Pro" w:ascii="Chaparral Pro"/>
          <w:sz w:val="26"/>
          <w:szCs w:val="26"/>
          <w:lang w:val="pl-PL"/>
        </w:rPr>
        <w:t>.0</w:t>
      </w:r>
      <w:r w:rsidR="00632530" w:rsidRPr="002E4087">
        <w:rPr>
          <w:rFonts w:cs="Times New Roman" w:eastAsia="Calibri" w:hAnsi="Chaparral Pro" w:ascii="Chaparral Pro"/>
          <w:sz w:val="26"/>
          <w:szCs w:val="26"/>
          <w:lang w:val="pl-PL"/>
        </w:rPr>
        <w:t>3</w:t>
      </w:r>
      <w:r w:rsidRPr="002E4087">
        <w:rPr>
          <w:rFonts w:cs="Times New Roman" w:eastAsia="Calibri" w:hAnsi="Chaparral Pro" w:ascii="Chaparral Pro"/>
          <w:sz w:val="26"/>
          <w:szCs w:val="26"/>
          <w:lang w:val="pl-PL"/>
        </w:rPr>
        <w:t>.201</w:t>
      </w:r>
      <w:r w:rsidR="00632530" w:rsidRPr="002E4087">
        <w:rPr>
          <w:rFonts w:cs="Times New Roman" w:eastAsia="Calibri" w:hAnsi="Chaparral Pro" w:ascii="Chaparral Pro"/>
          <w:sz w:val="26"/>
          <w:szCs w:val="26"/>
          <w:lang w:val="pl-PL"/>
        </w:rPr>
        <w:t>7</w:t>
      </w:r>
      <w:r w:rsidRPr="002E4087">
        <w:rPr>
          <w:rFonts w:cs="Times New Roman" w:eastAsia="Calibri" w:hAnsi="Chaparral Pro" w:ascii="Chaparral Pro"/>
          <w:sz w:val="26"/>
          <w:szCs w:val="26"/>
          <w:lang w:val="pl-PL"/>
        </w:rPr>
        <w:t xml:space="preserve">. u Očevidniku redoslijeda naplate osnova za plaćanje imao evidentirane neizvršene osnove za plaćanje u neprekinutom razdoblju od 120 dana u ukupnom iznosu od </w:t>
      </w:r>
      <w:r w:rsidR="00632530" w:rsidRPr="002E4087">
        <w:rPr>
          <w:rFonts w:cs="Times New Roman" w:eastAsia="Calibri" w:hAnsi="Chaparral Pro" w:ascii="Chaparral Pro"/>
          <w:sz w:val="26"/>
          <w:szCs w:val="26"/>
          <w:lang w:val="pl-PL"/>
        </w:rPr>
        <w:t>50</w:t>
      </w:r>
      <w:r w:rsidRPr="002E4087">
        <w:rPr>
          <w:rFonts w:cs="Times New Roman" w:eastAsia="Calibri" w:hAnsi="Chaparral Pro" w:ascii="Chaparral Pro"/>
          <w:sz w:val="26"/>
          <w:szCs w:val="26"/>
          <w:lang w:val="pl-PL"/>
        </w:rPr>
        <w:t>.</w:t>
      </w:r>
      <w:r w:rsidR="00632530" w:rsidRPr="002E4087">
        <w:rPr>
          <w:rFonts w:cs="Times New Roman" w:eastAsia="Calibri" w:hAnsi="Chaparral Pro" w:ascii="Chaparral Pro"/>
          <w:sz w:val="26"/>
          <w:szCs w:val="26"/>
          <w:lang w:val="pl-PL"/>
        </w:rPr>
        <w:t>636</w:t>
      </w:r>
      <w:r w:rsidRPr="002E4087">
        <w:rPr>
          <w:rFonts w:cs="Times New Roman" w:eastAsia="Calibri" w:hAnsi="Chaparral Pro" w:ascii="Chaparral Pro"/>
          <w:sz w:val="26"/>
          <w:szCs w:val="26"/>
          <w:lang w:val="pl-PL"/>
        </w:rPr>
        <w:t>,</w:t>
      </w:r>
      <w:r w:rsidR="00632530" w:rsidRPr="002E4087">
        <w:rPr>
          <w:rFonts w:cs="Times New Roman" w:eastAsia="Calibri" w:hAnsi="Chaparral Pro" w:ascii="Chaparral Pro"/>
          <w:sz w:val="26"/>
          <w:szCs w:val="26"/>
          <w:lang w:val="pl-PL"/>
        </w:rPr>
        <w:t>60</w:t>
      </w:r>
      <w:r w:rsidRPr="002E4087">
        <w:rPr>
          <w:rFonts w:cs="Times New Roman" w:eastAsia="Calibri" w:hAnsi="Chaparral Pro" w:ascii="Chaparral Pro"/>
          <w:sz w:val="26"/>
          <w:szCs w:val="26"/>
          <w:lang w:val="pl-PL"/>
        </w:rPr>
        <w:t xml:space="preserve"> kuna te je imao </w:t>
      </w:r>
      <w:r w:rsidR="00632530" w:rsidRPr="002E4087">
        <w:rPr>
          <w:rFonts w:cs="Times New Roman" w:eastAsia="Calibri" w:hAnsi="Chaparral Pro" w:ascii="Chaparral Pro"/>
          <w:sz w:val="26"/>
          <w:szCs w:val="26"/>
          <w:lang w:val="pl-PL"/>
        </w:rPr>
        <w:t>jednog</w:t>
      </w:r>
      <w:r w:rsidRPr="002E4087">
        <w:rPr>
          <w:rFonts w:cs="Times New Roman" w:eastAsia="Calibri" w:hAnsi="Chaparral Pro" w:ascii="Chaparral Pro"/>
          <w:sz w:val="26"/>
          <w:szCs w:val="26"/>
          <w:lang w:val="pl-PL"/>
        </w:rPr>
        <w:t xml:space="preserve"> zaposlena.</w:t>
      </w:r>
    </w:p>
    <w:p w:rsidRDefault="00632530" w:rsidP="00B439E7" w:rsidR="00632530" w:rsidRPr="002E4087">
      <w:pPr>
        <w:spacing w:lineRule="auto" w:line="240" w:after="80"/>
        <w:jc w:val="both"/>
        <w:rPr>
          <w:rFonts w:cs="Times New Roman" w:eastAsia="Calibri" w:hAnsi="Chaparral Pro" w:ascii="Chaparral Pro"/>
          <w:sz w:val="26"/>
          <w:szCs w:val="26"/>
          <w:lang w:val="pl-PL"/>
        </w:rPr>
      </w:pPr>
    </w:p>
    <w:p w:rsidRDefault="00632530" w:rsidP="00B439E7" w:rsidR="00B439E7" w:rsidRPr="002E4087">
      <w:pPr>
        <w:spacing w:lineRule="auto" w:line="240" w:after="80"/>
        <w:jc w:val="both"/>
        <w:rPr>
          <w:rFonts w:cs="Times New Roman" w:eastAsia="Calibri" w:hAnsi="Chaparral Pro" w:ascii="Chaparral Pro"/>
          <w:sz w:val="26"/>
          <w:szCs w:val="26"/>
          <w:lang w:val="pl-PL"/>
        </w:rPr>
      </w:pPr>
      <w:r w:rsidRPr="002E4087">
        <w:rPr>
          <w:rFonts w:cs="Times New Roman" w:eastAsia="Calibri" w:hAnsi="Chaparral Pro" w:ascii="Chaparral Pro"/>
          <w:sz w:val="26"/>
          <w:szCs w:val="26"/>
          <w:lang w:val="pl-PL"/>
        </w:rPr>
        <w:t>U pisanom izvješću i na ročištu održanom 30. studenoga 2017. privremeni stečajni upravitelj je u bitnome naveo kako je u odnosu na dužnika ostvaren stečajni razlog nesposobnosti za plaćanje i prezaduženosti. Nadalje je naveo kako je dužnik vlasnik motornog vozila - TERETNI AUTOMOBIL, marke MERCEDES, model 313CDI tip SPRINTER, godina proizvodnje 2003, snage 95 kWh, broj šasije WDB9036611R526658, reg. oznaka ZG9258EB, te da prema njegovoj nestručnoj procjeni, primjenom usporedne metode, tržišna vrijednost tog vozila iznosi 30.000,00 kn. S obzirom na to da je dužnik vlasnik navedenog motornog vozila, privremeni stečajni upravitelj je predložio otvoriti stečajni postupak nad dužnikom.</w:t>
      </w:r>
    </w:p>
    <w:p w:rsidRDefault="00632530" w:rsidP="00B439E7" w:rsidR="00632530" w:rsidRPr="002E4087">
      <w:pPr>
        <w:spacing w:lineRule="auto" w:line="240" w:after="80"/>
        <w:jc w:val="both"/>
        <w:rPr>
          <w:rFonts w:cs="Times New Roman" w:eastAsia="Calibri" w:hAnsi="Chaparral Pro" w:ascii="Chaparral Pro"/>
          <w:sz w:val="26"/>
          <w:szCs w:val="26"/>
          <w:lang w:val="pl-PL"/>
        </w:rPr>
      </w:pPr>
    </w:p>
    <w:p w:rsidRDefault="00B439E7" w:rsidP="00B439E7" w:rsidR="00B439E7" w:rsidRPr="002E4087">
      <w:pPr>
        <w:spacing w:lineRule="auto" w:line="240" w:after="80"/>
        <w:jc w:val="both"/>
        <w:rPr>
          <w:rFonts w:cs="Times New Roman" w:eastAsia="Calibri" w:hAnsi="Chaparral Pro" w:ascii="Chaparral Pro"/>
          <w:sz w:val="26"/>
          <w:szCs w:val="26"/>
          <w:lang w:val="pl-PL"/>
        </w:rPr>
      </w:pPr>
      <w:r w:rsidRPr="002E4087">
        <w:rPr>
          <w:rFonts w:cs="Times New Roman" w:eastAsia="Calibri" w:hAnsi="Chaparral Pro" w:ascii="Chaparral Pro"/>
          <w:sz w:val="26"/>
          <w:szCs w:val="26"/>
          <w:lang w:val="pl-PL"/>
        </w:rPr>
        <w:t>Nakon provedenog prethodnog postupka u kojem je zbog naprijed navedenog razloga neprekinute blokade utvrđeno postojanje stečajnog razloga nesposobnosti za plaćanje Trgovački sud u Zagrebu, St-</w:t>
      </w:r>
      <w:r w:rsidR="00632530" w:rsidRPr="002E4087">
        <w:rPr>
          <w:rFonts w:cs="Times New Roman" w:eastAsia="Calibri" w:hAnsi="Chaparral Pro" w:ascii="Chaparral Pro"/>
          <w:sz w:val="26"/>
          <w:szCs w:val="26"/>
          <w:lang w:val="pl-PL"/>
        </w:rPr>
        <w:t>839</w:t>
      </w:r>
      <w:r w:rsidRPr="002E4087">
        <w:rPr>
          <w:rFonts w:cs="Times New Roman" w:eastAsia="Calibri" w:hAnsi="Chaparral Pro" w:ascii="Chaparral Pro"/>
          <w:sz w:val="26"/>
          <w:szCs w:val="26"/>
          <w:lang w:val="pl-PL"/>
        </w:rPr>
        <w:t xml:space="preserve">/16 je rješenjem od </w:t>
      </w:r>
      <w:r w:rsidR="00632530" w:rsidRPr="002E4087">
        <w:rPr>
          <w:rFonts w:cs="Times New Roman" w:eastAsia="Calibri" w:hAnsi="Chaparral Pro" w:ascii="Chaparral Pro"/>
          <w:sz w:val="26"/>
          <w:szCs w:val="26"/>
          <w:lang w:val="pl-PL"/>
        </w:rPr>
        <w:t>01</w:t>
      </w:r>
      <w:r w:rsidRPr="002E4087">
        <w:rPr>
          <w:rFonts w:cs="Times New Roman" w:eastAsia="Calibri" w:hAnsi="Chaparral Pro" w:ascii="Chaparral Pro"/>
          <w:sz w:val="26"/>
          <w:szCs w:val="26"/>
          <w:lang w:val="pl-PL"/>
        </w:rPr>
        <w:t>.</w:t>
      </w:r>
      <w:r w:rsidR="00632530" w:rsidRPr="002E4087">
        <w:rPr>
          <w:rFonts w:cs="Times New Roman" w:eastAsia="Calibri" w:hAnsi="Chaparral Pro" w:ascii="Chaparral Pro"/>
          <w:sz w:val="26"/>
          <w:szCs w:val="26"/>
          <w:lang w:val="pl-PL"/>
        </w:rPr>
        <w:t>12</w:t>
      </w:r>
      <w:r w:rsidRPr="002E4087">
        <w:rPr>
          <w:rFonts w:cs="Times New Roman" w:eastAsia="Calibri" w:hAnsi="Chaparral Pro" w:ascii="Chaparral Pro"/>
          <w:sz w:val="26"/>
          <w:szCs w:val="26"/>
          <w:lang w:val="pl-PL"/>
        </w:rPr>
        <w:t xml:space="preserve">.2017. godine otvorio stečajni postupak na stečajnim dužnikom </w:t>
      </w:r>
      <w:r w:rsidR="00632530" w:rsidRPr="002E4087">
        <w:rPr>
          <w:rFonts w:cs="Times New Roman" w:eastAsia="Calibri" w:hAnsi="Chaparral Pro" w:ascii="Chaparral Pro"/>
          <w:sz w:val="26"/>
          <w:szCs w:val="26"/>
          <w:lang w:val="pl-PL"/>
        </w:rPr>
        <w:t>TRCKO d.o.o., Zagreb, Milivoja Matošeca 8, OIB: 68841957125.</w:t>
      </w:r>
    </w:p>
    <w:p w:rsidRDefault="009D0CCA" w:rsidP="009D0CCA" w:rsidR="009D0CCA" w:rsidRPr="002E4087">
      <w:pPr>
        <w:spacing w:lineRule="auto" w:line="240" w:after="80"/>
        <w:rPr>
          <w:rFonts w:cs="Times New Roman" w:eastAsia="Calibri" w:hAnsi="Chaparral Pro" w:ascii="Chaparral Pro"/>
          <w:sz w:val="26"/>
          <w:szCs w:val="26"/>
          <w:lang w:val="pl-PL"/>
        </w:rPr>
      </w:pPr>
    </w:p>
    <w:p w:rsidRDefault="00B439E7" w:rsidP="009D0CCA" w:rsidR="009D0CCA"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II.</w:t>
      </w:r>
      <w:r w:rsidRPr="002E4087">
        <w:rPr>
          <w:rFonts w:cs="Times New Roman" w:eastAsia="Calibri" w:hAnsi="Chaparral Pro" w:ascii="Chaparral Pro"/>
          <w:b/>
          <w:sz w:val="26"/>
          <w:szCs w:val="26"/>
          <w:lang w:val="pl-PL"/>
        </w:rPr>
        <w:tab/>
      </w:r>
      <w:r w:rsidR="009D0CCA" w:rsidRPr="002E4087">
        <w:rPr>
          <w:rFonts w:cs="Times New Roman" w:eastAsia="Calibri" w:hAnsi="Chaparral Pro" w:ascii="Chaparral Pro"/>
          <w:b/>
          <w:sz w:val="26"/>
          <w:szCs w:val="26"/>
          <w:lang w:val="pl-PL"/>
        </w:rPr>
        <w:t>OSNOVNI PODACI O STEČAJNOM DUŽNIKU</w:t>
      </w:r>
    </w:p>
    <w:p w:rsidRDefault="009D0CCA" w:rsidP="009D0CCA" w:rsidR="009D0CCA" w:rsidRPr="002E4087">
      <w:pPr>
        <w:spacing w:lineRule="auto" w:line="240" w:after="80"/>
        <w:rPr>
          <w:rFonts w:cs="Times New Roman" w:eastAsia="Calibri" w:hAnsi="Chaparral Pro" w:ascii="Chaparral Pro"/>
          <w:sz w:val="26"/>
          <w:szCs w:val="26"/>
          <w:lang w:val="pl-PL"/>
        </w:rPr>
      </w:pPr>
    </w:p>
    <w:p w:rsidRDefault="00BB652D" w:rsidP="009D0CCA" w:rsidR="00BB652D"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UPIS IZ SUDSKOG REGISTRA</w:t>
      </w:r>
    </w:p>
    <w:p w:rsidRDefault="00BB652D" w:rsidP="009D0CCA" w:rsidR="00BB652D" w:rsidRPr="002E4087">
      <w:pPr>
        <w:spacing w:lineRule="auto" w:line="240" w:after="80"/>
        <w:rPr>
          <w:rFonts w:cs="Times New Roman" w:eastAsia="Calibri" w:hAnsi="Chaparral Pro" w:ascii="Chaparral Pro"/>
          <w:sz w:val="26"/>
          <w:szCs w:val="26"/>
          <w:lang w:val="pl-PL"/>
        </w:rPr>
      </w:pPr>
    </w:p>
    <w:p w:rsidRDefault="00E86B1F" w:rsidP="00E86B1F" w:rsidR="00E86B1F" w:rsidRPr="002E4087">
      <w:pPr>
        <w:numPr>
          <w:ilvl w:val="0"/>
          <w:numId w:val="2"/>
        </w:numPr>
        <w:spacing w:lineRule="auto" w:line="240" w:after="0"/>
        <w:contextualSpacing/>
        <w:jc w:val="both"/>
        <w:rPr>
          <w:rFonts w:cs="Times New Roman" w:eastAsia="Times New Roman" w:hAnsi="Chaparral Pro" w:ascii="Chaparral Pro"/>
          <w:b/>
          <w:sz w:val="26"/>
          <w:szCs w:val="26"/>
          <w:lang w:eastAsia="hr-HR"/>
        </w:rPr>
      </w:pPr>
      <w:r w:rsidRPr="002E4087">
        <w:rPr>
          <w:rFonts w:cs="Arial" w:eastAsia="Times New Roman" w:hAnsi="Chaparral Pro" w:ascii="Chaparral Pro"/>
          <w:sz w:val="26"/>
          <w:szCs w:val="26"/>
          <w:lang w:eastAsia="hr-HR"/>
        </w:rPr>
        <w:t>Puni naziv društva glasi : TRCKO d.o.o. za trgovinu i usluge</w:t>
      </w:r>
    </w:p>
    <w:p w:rsidRDefault="00E86B1F" w:rsidP="00E86B1F" w:rsidR="00E86B1F" w:rsidRPr="002E4087">
      <w:pPr>
        <w:numPr>
          <w:ilvl w:val="0"/>
          <w:numId w:val="2"/>
        </w:numPr>
        <w:spacing w:lineRule="auto" w:line="240" w:after="0"/>
        <w:contextualSpacing/>
        <w:jc w:val="both"/>
        <w:rPr>
          <w:rFonts w:cs="Times New Roman" w:eastAsia="Times New Roman" w:hAnsi="Chaparral Pro" w:ascii="Chaparral Pro"/>
          <w:b/>
          <w:sz w:val="26"/>
          <w:szCs w:val="26"/>
          <w:lang w:eastAsia="hr-HR"/>
        </w:rPr>
      </w:pPr>
      <w:r w:rsidRPr="002E4087">
        <w:rPr>
          <w:rFonts w:cs="Arial" w:eastAsia="Times New Roman" w:hAnsi="Chaparral Pro" w:ascii="Chaparral Pro"/>
          <w:sz w:val="26"/>
          <w:szCs w:val="26"/>
          <w:lang w:eastAsia="hr-HR"/>
        </w:rPr>
        <w:t xml:space="preserve">Skraćeni naziv : </w:t>
      </w:r>
      <w:r w:rsidRPr="002E4087">
        <w:rPr>
          <w:rFonts w:cs="Arial" w:eastAsia="Times New Roman" w:hAnsi="Chaparral Pro" w:ascii="Chaparral Pro"/>
          <w:b/>
          <w:sz w:val="26"/>
          <w:szCs w:val="26"/>
          <w:lang w:eastAsia="hr-HR"/>
        </w:rPr>
        <w:t>TRCKO d.o.o.</w:t>
      </w:r>
    </w:p>
    <w:p w:rsidRDefault="00E86B1F" w:rsidP="00E86B1F" w:rsidR="00E86B1F" w:rsidRPr="002E4087">
      <w:pPr>
        <w:numPr>
          <w:ilvl w:val="0"/>
          <w:numId w:val="2"/>
        </w:numPr>
        <w:spacing w:lineRule="auto" w:line="240" w:after="0"/>
        <w:contextualSpacing/>
        <w:rPr>
          <w:rFonts w:cs="Times New Roman" w:eastAsia="Times New Roman" w:hAnsi="Chaparral Pro" w:ascii="Chaparral Pro"/>
          <w:b/>
          <w:sz w:val="26"/>
          <w:szCs w:val="26"/>
          <w:lang w:eastAsia="hr-HR"/>
        </w:rPr>
      </w:pPr>
      <w:r w:rsidRPr="002E4087">
        <w:rPr>
          <w:rFonts w:cs="Arial" w:eastAsia="Times New Roman" w:hAnsi="Chaparral Pro" w:ascii="Chaparral Pro"/>
          <w:sz w:val="26"/>
          <w:szCs w:val="26"/>
          <w:lang w:eastAsia="hr-HR"/>
        </w:rPr>
        <w:t xml:space="preserve">Sjedište društva:  Zagreb  </w:t>
      </w:r>
    </w:p>
    <w:p w:rsidRDefault="00E86B1F" w:rsidP="00E86B1F" w:rsidR="00E86B1F" w:rsidRPr="002E4087">
      <w:pPr>
        <w:numPr>
          <w:ilvl w:val="0"/>
          <w:numId w:val="2"/>
        </w:numPr>
        <w:spacing w:lineRule="auto" w:line="240" w:after="0"/>
        <w:contextualSpacing/>
        <w:rPr>
          <w:rFonts w:cs="Times New Roman" w:eastAsia="Times New Roman" w:hAnsi="Chaparral Pro" w:ascii="Chaparral Pro"/>
          <w:b/>
          <w:sz w:val="26"/>
          <w:szCs w:val="26"/>
          <w:lang w:eastAsia="hr-HR"/>
        </w:rPr>
      </w:pPr>
      <w:r w:rsidRPr="002E4087">
        <w:rPr>
          <w:rFonts w:cs="Arial" w:eastAsia="Times New Roman" w:hAnsi="Chaparral Pro" w:ascii="Chaparral Pro"/>
          <w:sz w:val="26"/>
          <w:szCs w:val="26"/>
          <w:lang w:eastAsia="hr-HR"/>
        </w:rPr>
        <w:t>Poslovna adresa društva:</w:t>
      </w:r>
      <w:r w:rsidRPr="002E4087">
        <w:rPr>
          <w:rFonts w:cs="Arial" w:eastAsia="Times New Roman" w:hAnsi="Chaparral Pro" w:ascii="Chaparral Pro"/>
          <w:sz w:val="26"/>
          <w:szCs w:val="26"/>
          <w:lang w:eastAsia="hr-HR"/>
        </w:rPr>
        <w:tab/>
        <w:t xml:space="preserve">Milivoja </w:t>
      </w:r>
      <w:proofErr w:type="spellStart"/>
      <w:r w:rsidRPr="002E4087">
        <w:rPr>
          <w:rFonts w:cs="Arial" w:eastAsia="Times New Roman" w:hAnsi="Chaparral Pro" w:ascii="Chaparral Pro"/>
          <w:sz w:val="26"/>
          <w:szCs w:val="26"/>
          <w:lang w:eastAsia="hr-HR"/>
        </w:rPr>
        <w:t>Matošeca</w:t>
      </w:r>
      <w:proofErr w:type="spellEnd"/>
      <w:r w:rsidRPr="002E4087">
        <w:rPr>
          <w:rFonts w:cs="Arial" w:eastAsia="Times New Roman" w:hAnsi="Chaparral Pro" w:ascii="Chaparral Pro"/>
          <w:sz w:val="26"/>
          <w:szCs w:val="26"/>
          <w:lang w:eastAsia="hr-HR"/>
        </w:rPr>
        <w:t xml:space="preserve"> 8</w:t>
      </w:r>
    </w:p>
    <w:p w:rsidRDefault="00E86B1F" w:rsidP="00E86B1F" w:rsidR="00E86B1F" w:rsidRPr="002E4087">
      <w:pPr>
        <w:spacing w:lineRule="auto" w:line="240" w:after="0"/>
        <w:ind w:left="720"/>
        <w:contextualSpacing/>
        <w:rPr>
          <w:rFonts w:cs="Times New Roman" w:eastAsia="Times New Roman" w:hAnsi="Chaparral Pro" w:ascii="Chaparral Pro"/>
          <w:b/>
          <w:sz w:val="26"/>
          <w:szCs w:val="26"/>
          <w:lang w:eastAsia="hr-HR"/>
        </w:rPr>
      </w:pPr>
    </w:p>
    <w:p w:rsidRDefault="00E86B1F" w:rsidP="00E86B1F" w:rsidR="00E86B1F" w:rsidRPr="002E4087">
      <w:pPr>
        <w:numPr>
          <w:ilvl w:val="0"/>
          <w:numId w:val="2"/>
        </w:numPr>
        <w:spacing w:lineRule="auto" w:line="240" w:after="0"/>
        <w:contextualSpacing/>
        <w:rPr>
          <w:rFonts w:cs="Times New Roman" w:eastAsia="Times New Roman" w:hAnsi="Chaparral Pro" w:ascii="Chaparral Pro"/>
          <w:b/>
          <w:sz w:val="26"/>
          <w:szCs w:val="26"/>
          <w:lang w:eastAsia="hr-HR"/>
        </w:rPr>
      </w:pPr>
      <w:r w:rsidRPr="002E4087">
        <w:rPr>
          <w:rFonts w:cs="Times New Roman" w:eastAsia="Times New Roman" w:hAnsi="Chaparral Pro" w:ascii="Chaparral Pro"/>
          <w:sz w:val="26"/>
          <w:szCs w:val="26"/>
          <w:lang w:eastAsia="hr-HR"/>
        </w:rPr>
        <w:lastRenderedPageBreak/>
        <w:t>Pravni oblik društva :</w:t>
      </w:r>
      <w:r w:rsidRPr="002E4087">
        <w:rPr>
          <w:rFonts w:cs="Times New Roman" w:eastAsia="Times New Roman" w:hAnsi="Chaparral Pro" w:ascii="Chaparral Pro"/>
          <w:b/>
          <w:sz w:val="26"/>
          <w:szCs w:val="26"/>
          <w:lang w:eastAsia="hr-HR"/>
        </w:rPr>
        <w:t xml:space="preserve"> </w:t>
      </w:r>
      <w:r w:rsidRPr="002E4087">
        <w:rPr>
          <w:rFonts w:cs="Arial" w:hAnsi="Chaparral Pro" w:ascii="Chaparral Pro"/>
          <w:b/>
          <w:sz w:val="26"/>
          <w:szCs w:val="26"/>
        </w:rPr>
        <w:t>društvo s ograničenom odgovornošću</w:t>
      </w:r>
    </w:p>
    <w:p w:rsidRDefault="00E86B1F" w:rsidP="00E86B1F" w:rsidR="00E86B1F" w:rsidRPr="002E4087">
      <w:pPr>
        <w:numPr>
          <w:ilvl w:val="0"/>
          <w:numId w:val="2"/>
        </w:numPr>
        <w:spacing w:lineRule="auto" w:line="240" w:after="0"/>
        <w:contextualSpacing/>
        <w:rPr>
          <w:rFonts w:cs="Times New Roman" w:eastAsia="Times New Roman" w:hAnsi="Chaparral Pro" w:ascii="Chaparral Pro"/>
          <w:b/>
          <w:sz w:val="26"/>
          <w:szCs w:val="26"/>
          <w:lang w:eastAsia="hr-HR"/>
        </w:rPr>
      </w:pPr>
      <w:r w:rsidRPr="002E4087">
        <w:rPr>
          <w:rFonts w:cs="Times New Roman" w:eastAsia="Times New Roman" w:hAnsi="Chaparral Pro" w:ascii="Chaparral Pro"/>
          <w:sz w:val="26"/>
          <w:szCs w:val="26"/>
          <w:lang w:eastAsia="hr-HR"/>
        </w:rPr>
        <w:t>OIB:</w:t>
      </w:r>
      <w:r w:rsidRPr="002E4087">
        <w:rPr>
          <w:rFonts w:cs="Times New Roman" w:eastAsia="Times New Roman" w:hAnsi="Chaparral Pro" w:ascii="Chaparral Pro"/>
          <w:b/>
          <w:sz w:val="26"/>
          <w:szCs w:val="26"/>
          <w:lang w:eastAsia="hr-HR"/>
        </w:rPr>
        <w:t xml:space="preserve"> 68841957125</w:t>
      </w:r>
    </w:p>
    <w:p w:rsidRDefault="00E86B1F" w:rsidP="00E86B1F" w:rsidR="00E86B1F" w:rsidRPr="002E4087">
      <w:pPr>
        <w:spacing w:lineRule="auto" w:line="240" w:after="0"/>
        <w:ind w:left="720"/>
        <w:contextualSpacing/>
        <w:rPr>
          <w:rFonts w:cs="Times New Roman" w:eastAsia="Times New Roman" w:hAnsi="Chaparral Pro" w:ascii="Chaparral Pro"/>
          <w:b/>
          <w:sz w:val="26"/>
          <w:szCs w:val="26"/>
          <w:lang w:eastAsia="hr-HR"/>
        </w:rPr>
      </w:pPr>
    </w:p>
    <w:p w:rsidRDefault="00E86B1F" w:rsidP="00E86B1F" w:rsidR="00E86B1F" w:rsidRPr="002E4087">
      <w:pPr>
        <w:spacing w:lineRule="auto" w:line="240" w:after="0"/>
        <w:jc w:val="both"/>
        <w:rPr>
          <w:rFonts w:cs="Arial" w:hAnsi="Chaparral Pro" w:ascii="Chaparral Pro"/>
          <w:sz w:val="26"/>
          <w:szCs w:val="26"/>
        </w:rPr>
      </w:pPr>
      <w:r w:rsidRPr="002E4087">
        <w:rPr>
          <w:rFonts w:cs="Arial" w:hAnsi="Chaparral Pro" w:ascii="Chaparral Pro"/>
          <w:sz w:val="26"/>
          <w:szCs w:val="26"/>
        </w:rPr>
        <w:t xml:space="preserve">Društvo je osnovano izjavom o osnivanju društva s ograničenom odgovornošću od dana 07.01.2010. godine, </w:t>
      </w:r>
      <w:r w:rsidRPr="002E4087">
        <w:rPr>
          <w:rStyle w:val="tabletextfield"/>
          <w:rFonts w:hAnsi="Chaparral Pro" w:ascii="Chaparral Pro"/>
          <w:sz w:val="26"/>
          <w:szCs w:val="26"/>
        </w:rPr>
        <w:t xml:space="preserve"> te je isto upisano </w:t>
      </w:r>
      <w:r w:rsidRPr="002E4087">
        <w:rPr>
          <w:rFonts w:cs="Arial" w:hAnsi="Chaparral Pro" w:ascii="Chaparral Pro"/>
          <w:sz w:val="26"/>
          <w:szCs w:val="26"/>
        </w:rPr>
        <w:t>kod sudskog registra Trgovačkog suda u Zagrebu</w:t>
      </w:r>
      <w:r w:rsidRPr="002E4087">
        <w:rPr>
          <w:rFonts w:hAnsi="Chaparral Pro" w:ascii="Chaparral Pro"/>
          <w:sz w:val="26"/>
          <w:szCs w:val="26"/>
        </w:rPr>
        <w:t xml:space="preserve"> </w:t>
      </w:r>
      <w:r w:rsidRPr="002E4087">
        <w:rPr>
          <w:rFonts w:cs="Arial" w:hAnsi="Chaparral Pro" w:ascii="Chaparral Pro"/>
          <w:sz w:val="26"/>
          <w:szCs w:val="26"/>
        </w:rPr>
        <w:t>pod matičnim brojem subjekta broj: 080718724.</w:t>
      </w:r>
    </w:p>
    <w:p w:rsidRDefault="00E86B1F" w:rsidP="00E86B1F" w:rsidR="00E86B1F" w:rsidRPr="002E4087">
      <w:pPr>
        <w:spacing w:lineRule="auto" w:line="240" w:after="0"/>
        <w:jc w:val="both"/>
        <w:rPr>
          <w:rFonts w:cs="Arial" w:hAnsi="Chaparral Pro" w:ascii="Chaparral Pro"/>
          <w:sz w:val="26"/>
          <w:szCs w:val="26"/>
        </w:rPr>
      </w:pP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Temeljni kapital društva iznosi</w:t>
      </w:r>
      <w:r w:rsidRPr="002E4087">
        <w:rPr>
          <w:rFonts w:hAnsi="Chaparral Pro" w:ascii="Chaparral Pro"/>
          <w:sz w:val="26"/>
          <w:szCs w:val="26"/>
        </w:rPr>
        <w:t xml:space="preserve"> </w:t>
      </w:r>
      <w:r w:rsidRPr="002E4087">
        <w:rPr>
          <w:rStyle w:val="tabletextfield"/>
          <w:rFonts w:hAnsi="Chaparral Pro" w:ascii="Chaparral Pro"/>
          <w:sz w:val="26"/>
          <w:szCs w:val="26"/>
        </w:rPr>
        <w:t>20.000,00 kuna</w:t>
      </w:r>
    </w:p>
    <w:p w:rsidRDefault="00E86B1F" w:rsidP="00E86B1F" w:rsidR="00E86B1F" w:rsidRPr="002E4087">
      <w:pPr>
        <w:spacing w:lineRule="auto" w:line="240" w:after="0"/>
        <w:rPr>
          <w:rStyle w:val="tabletextfield"/>
          <w:rFonts w:hAnsi="Chaparral Pro" w:ascii="Chaparral Pro"/>
          <w:sz w:val="26"/>
          <w:szCs w:val="26"/>
        </w:rPr>
      </w:pPr>
    </w:p>
    <w:p w:rsidRDefault="00E86B1F" w:rsidP="00E86B1F" w:rsidR="00E86B1F" w:rsidRPr="002E4087">
      <w:pPr>
        <w:spacing w:lineRule="auto" w:line="240" w:after="0"/>
        <w:rPr>
          <w:rStyle w:val="tabletextfield"/>
          <w:rFonts w:hAnsi="Chaparral Pro" w:ascii="Chaparral Pro"/>
          <w:b/>
          <w:sz w:val="26"/>
          <w:szCs w:val="26"/>
        </w:rPr>
      </w:pPr>
      <w:r w:rsidRPr="002E4087">
        <w:rPr>
          <w:rStyle w:val="tabletextfield"/>
          <w:rFonts w:hAnsi="Chaparral Pro" w:ascii="Chaparral Pro"/>
          <w:b/>
          <w:sz w:val="26"/>
          <w:szCs w:val="26"/>
        </w:rPr>
        <w:t>Osnivači/članovi društva:</w:t>
      </w: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 xml:space="preserve">Filip Bilandžić, OIB: 55668427880,  Zagreb, Milivoja </w:t>
      </w:r>
      <w:proofErr w:type="spellStart"/>
      <w:r w:rsidRPr="002E4087">
        <w:rPr>
          <w:rStyle w:val="tabletextfield"/>
          <w:rFonts w:hAnsi="Chaparral Pro" w:ascii="Chaparral Pro"/>
          <w:sz w:val="26"/>
          <w:szCs w:val="26"/>
        </w:rPr>
        <w:t>Matošeca</w:t>
      </w:r>
      <w:proofErr w:type="spellEnd"/>
      <w:r w:rsidRPr="002E4087">
        <w:rPr>
          <w:rStyle w:val="tabletextfield"/>
          <w:rFonts w:hAnsi="Chaparral Pro" w:ascii="Chaparral Pro"/>
          <w:sz w:val="26"/>
          <w:szCs w:val="26"/>
        </w:rPr>
        <w:t xml:space="preserve"> 8</w:t>
      </w: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 xml:space="preserve">- jedini osnivač d.o.o., </w:t>
      </w:r>
    </w:p>
    <w:p w:rsidRDefault="00E86B1F" w:rsidP="00E86B1F" w:rsidR="00E86B1F" w:rsidRPr="002E4087">
      <w:pPr>
        <w:spacing w:lineRule="auto" w:line="240" w:after="0"/>
        <w:rPr>
          <w:rStyle w:val="tabletextfield"/>
          <w:rFonts w:hAnsi="Chaparral Pro" w:ascii="Chaparral Pro"/>
          <w:sz w:val="26"/>
          <w:szCs w:val="26"/>
        </w:rPr>
      </w:pPr>
    </w:p>
    <w:p w:rsidRDefault="00E86B1F" w:rsidP="00E86B1F" w:rsidR="00E86B1F" w:rsidRPr="002E4087">
      <w:pPr>
        <w:spacing w:lineRule="auto" w:line="240" w:after="0"/>
        <w:rPr>
          <w:rStyle w:val="tabletextfield"/>
          <w:rFonts w:hAnsi="Chaparral Pro" w:ascii="Chaparral Pro"/>
          <w:b/>
          <w:sz w:val="26"/>
          <w:szCs w:val="26"/>
        </w:rPr>
      </w:pPr>
      <w:r w:rsidRPr="002E4087">
        <w:rPr>
          <w:rStyle w:val="tabletextfield"/>
          <w:rFonts w:hAnsi="Chaparral Pro" w:ascii="Chaparral Pro"/>
          <w:b/>
          <w:sz w:val="26"/>
          <w:szCs w:val="26"/>
        </w:rPr>
        <w:t>Osobe ovlaštene za zastupanje:</w:t>
      </w:r>
    </w:p>
    <w:p w:rsidRDefault="00E86B1F" w:rsidP="00E86B1F" w:rsidR="00E86B1F" w:rsidRPr="002E4087">
      <w:pPr>
        <w:spacing w:lineRule="auto" w:line="240" w:after="0"/>
        <w:rPr>
          <w:rStyle w:val="tabletextfield"/>
          <w:rFonts w:hAnsi="Chaparral Pro" w:ascii="Chaparral Pro"/>
          <w:b/>
          <w:sz w:val="26"/>
          <w:szCs w:val="26"/>
        </w:rPr>
      </w:pP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 xml:space="preserve">Filip Bilandžić, OIB: 55668427880,  Zagreb, Milivoja </w:t>
      </w:r>
      <w:proofErr w:type="spellStart"/>
      <w:r w:rsidRPr="002E4087">
        <w:rPr>
          <w:rStyle w:val="tabletextfield"/>
          <w:rFonts w:hAnsi="Chaparral Pro" w:ascii="Chaparral Pro"/>
          <w:sz w:val="26"/>
          <w:szCs w:val="26"/>
        </w:rPr>
        <w:t>Matošeca</w:t>
      </w:r>
      <w:proofErr w:type="spellEnd"/>
      <w:r w:rsidRPr="002E4087">
        <w:rPr>
          <w:rStyle w:val="tabletextfield"/>
          <w:rFonts w:hAnsi="Chaparral Pro" w:ascii="Chaparral Pro"/>
          <w:sz w:val="26"/>
          <w:szCs w:val="26"/>
        </w:rPr>
        <w:t xml:space="preserve"> 8</w:t>
      </w:r>
    </w:p>
    <w:p w:rsidRDefault="00E86B1F" w:rsidP="00E86B1F" w:rsidR="00E86B1F" w:rsidRPr="002E4087">
      <w:pPr>
        <w:pStyle w:val="Odlomakpopisa"/>
        <w:numPr>
          <w:ilvl w:val="0"/>
          <w:numId w:val="2"/>
        </w:num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zastupa pojedinačno i samostalno</w:t>
      </w:r>
    </w:p>
    <w:p w:rsidRDefault="00E86B1F" w:rsidP="00E86B1F" w:rsidR="00E86B1F" w:rsidRPr="002E4087">
      <w:pPr>
        <w:spacing w:lineRule="auto" w:line="240" w:after="0"/>
        <w:rPr>
          <w:rStyle w:val="tabletextfield"/>
          <w:rFonts w:hAnsi="Chaparral Pro" w:ascii="Chaparral Pro"/>
          <w:sz w:val="26"/>
          <w:szCs w:val="26"/>
        </w:rPr>
      </w:pP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b/>
          <w:sz w:val="26"/>
          <w:szCs w:val="26"/>
        </w:rPr>
        <w:t>Registrirani predmet poslovanja:</w:t>
      </w:r>
    </w:p>
    <w:p w:rsidRDefault="00E86B1F" w:rsidP="00E86B1F" w:rsidR="00E86B1F" w:rsidRPr="002E4087">
      <w:pPr>
        <w:spacing w:lineRule="auto" w:line="240" w:after="0"/>
        <w:rPr>
          <w:rStyle w:val="tabletextfield"/>
          <w:rFonts w:hAnsi="Chaparral Pro" w:ascii="Chaparral Pro"/>
          <w:sz w:val="26"/>
          <w:szCs w:val="26"/>
        </w:rPr>
      </w:pP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w:t>
      </w:r>
      <w:r w:rsidRPr="002E4087">
        <w:rPr>
          <w:rStyle w:val="tabletextfield"/>
          <w:rFonts w:hAnsi="Chaparral Pro" w:ascii="Chaparral Pro"/>
          <w:sz w:val="26"/>
          <w:szCs w:val="26"/>
        </w:rPr>
        <w:tab/>
        <w:t>kupnja i prodaja robe</w:t>
      </w: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w:t>
      </w:r>
      <w:r w:rsidRPr="002E4087">
        <w:rPr>
          <w:rStyle w:val="tabletextfield"/>
          <w:rFonts w:hAnsi="Chaparral Pro" w:ascii="Chaparral Pro"/>
          <w:sz w:val="26"/>
          <w:szCs w:val="26"/>
        </w:rPr>
        <w:tab/>
        <w:t>obavljanje trgovačkog posredovanja na domaćem i inozemnom tržištu</w:t>
      </w:r>
    </w:p>
    <w:p w:rsidRDefault="00E86B1F" w:rsidP="00E86B1F" w:rsidR="00E86B1F" w:rsidRPr="002E4087">
      <w:pPr>
        <w:spacing w:lineRule="auto" w:line="240" w:after="0"/>
        <w:rPr>
          <w:rStyle w:val="tabletextfield"/>
          <w:rFonts w:hAnsi="Chaparral Pro" w:ascii="Chaparral Pro"/>
          <w:sz w:val="26"/>
          <w:szCs w:val="26"/>
        </w:rPr>
      </w:pPr>
      <w:r w:rsidRPr="002E4087">
        <w:rPr>
          <w:rStyle w:val="tabletextfield"/>
          <w:rFonts w:hAnsi="Chaparral Pro" w:ascii="Chaparral Pro"/>
          <w:sz w:val="26"/>
          <w:szCs w:val="26"/>
        </w:rPr>
        <w:t>*</w:t>
      </w:r>
      <w:r w:rsidRPr="002E4087">
        <w:rPr>
          <w:rStyle w:val="tabletextfield"/>
          <w:rFonts w:hAnsi="Chaparral Pro" w:ascii="Chaparral Pro"/>
          <w:sz w:val="26"/>
          <w:szCs w:val="26"/>
        </w:rPr>
        <w:tab/>
        <w:t>zastupanje inozemnih tvrtki</w:t>
      </w:r>
    </w:p>
    <w:p w:rsidRDefault="00BB652D" w:rsidP="009D0CCA" w:rsidR="00BB652D" w:rsidRPr="002E4087">
      <w:pPr>
        <w:spacing w:lineRule="auto" w:line="240" w:after="80"/>
        <w:rPr>
          <w:rFonts w:cs="Times New Roman" w:eastAsia="Calibri" w:hAnsi="Chaparral Pro" w:ascii="Chaparral Pro"/>
          <w:sz w:val="26"/>
          <w:szCs w:val="26"/>
          <w:lang w:val="pl-PL"/>
        </w:rPr>
      </w:pPr>
    </w:p>
    <w:p w:rsidRDefault="00217B43" w:rsidP="00BB652D" w:rsidR="00217B43" w:rsidRPr="002E4087">
      <w:pPr>
        <w:spacing w:lineRule="auto" w:line="240" w:after="80"/>
        <w:rPr>
          <w:rFonts w:cs="Times New Roman" w:eastAsia="Calibri" w:hAnsi="Chaparral Pro" w:ascii="Chaparral Pro"/>
          <w:sz w:val="26"/>
          <w:szCs w:val="26"/>
          <w:lang w:val="pl-PL"/>
        </w:rPr>
      </w:pPr>
    </w:p>
    <w:p w:rsidRDefault="00BB652D" w:rsidP="00BB652D" w:rsidR="00BB652D" w:rsidRPr="002E4087">
      <w:pPr>
        <w:spacing w:lineRule="auto" w:line="240" w:after="80"/>
        <w:rPr>
          <w:rFonts w:cs="Times New Roman" w:eastAsia="Calibri" w:hAnsi="Chaparral Pro" w:ascii="Chaparral Pro"/>
          <w:b/>
          <w:sz w:val="26"/>
          <w:szCs w:val="26"/>
          <w:lang w:val="pl-PL"/>
        </w:rPr>
      </w:pPr>
      <w:r w:rsidRPr="002E4087">
        <w:rPr>
          <w:rFonts w:cs="Times New Roman" w:eastAsia="Calibri" w:hAnsi="Chaparral Pro" w:ascii="Chaparral Pro"/>
          <w:b/>
          <w:sz w:val="26"/>
          <w:szCs w:val="26"/>
          <w:lang w:val="pl-PL"/>
        </w:rPr>
        <w:t>STANJE RAČUNA DUŽNIKA</w:t>
      </w:r>
    </w:p>
    <w:p w:rsidRDefault="00BB652D" w:rsidP="00BB652D" w:rsidR="00BB652D" w:rsidRPr="002E4087">
      <w:pPr>
        <w:jc w:val="both"/>
        <w:rPr>
          <w:rFonts w:cs="Times New Roman" w:hAnsi="Chaparral Pro" w:ascii="Chaparral Pro"/>
          <w:sz w:val="26"/>
          <w:szCs w:val="26"/>
        </w:rPr>
      </w:pPr>
    </w:p>
    <w:p w:rsidRDefault="00BB652D" w:rsidP="00BB652D" w:rsidR="00BB652D" w:rsidRPr="002E4087">
      <w:pPr>
        <w:jc w:val="both"/>
        <w:rPr>
          <w:rFonts w:cs="Times New Roman" w:hAnsi="Chaparral Pro" w:ascii="Chaparral Pro"/>
          <w:sz w:val="26"/>
          <w:szCs w:val="26"/>
        </w:rPr>
      </w:pPr>
      <w:r w:rsidRPr="002E4087">
        <w:rPr>
          <w:rFonts w:cs="Times New Roman" w:hAnsi="Chaparral Pro" w:ascii="Chaparral Pro"/>
          <w:sz w:val="26"/>
          <w:szCs w:val="26"/>
        </w:rPr>
        <w:t>Dužnik je financijsko poslovanje obavljao preko računa:</w:t>
      </w:r>
    </w:p>
    <w:p w:rsidRDefault="00BB652D" w:rsidP="00BB652D" w:rsidR="00BB652D" w:rsidRPr="002E4087">
      <w:pPr>
        <w:ind w:hanging="705" w:left="705"/>
        <w:jc w:val="both"/>
        <w:rPr>
          <w:rFonts w:cs="Times New Roman" w:hAnsi="Chaparral Pro" w:ascii="Chaparral Pro"/>
          <w:sz w:val="26"/>
          <w:szCs w:val="26"/>
        </w:rPr>
      </w:pPr>
      <w:r w:rsidRPr="002E4087">
        <w:rPr>
          <w:rFonts w:cs="Times New Roman" w:hAnsi="Chaparral Pro" w:ascii="Chaparral Pro"/>
          <w:sz w:val="26"/>
          <w:szCs w:val="26"/>
        </w:rPr>
        <w:t xml:space="preserve">1. </w:t>
      </w:r>
      <w:r w:rsidRPr="002E4087">
        <w:rPr>
          <w:rFonts w:cs="Times New Roman" w:hAnsi="Chaparral Pro" w:ascii="Chaparral Pro"/>
          <w:sz w:val="26"/>
          <w:szCs w:val="26"/>
        </w:rPr>
        <w:tab/>
      </w:r>
      <w:r w:rsidR="00E86B1F" w:rsidRPr="002E4087">
        <w:rPr>
          <w:rFonts w:cs="Times New Roman" w:hAnsi="Chaparral Pro" w:ascii="Chaparral Pro"/>
          <w:sz w:val="26"/>
          <w:szCs w:val="26"/>
        </w:rPr>
        <w:t xml:space="preserve">račun broj HR9525000091101318890 otvoren kod ADDIKO BANK d.d. Zagreb </w:t>
      </w:r>
      <w:r w:rsidRPr="002E4087">
        <w:rPr>
          <w:rFonts w:cs="Times New Roman" w:hAnsi="Chaparral Pro" w:ascii="Chaparral Pro"/>
          <w:sz w:val="26"/>
          <w:szCs w:val="26"/>
        </w:rPr>
        <w:t>Zagreb</w:t>
      </w:r>
      <w:r w:rsidR="00E86B1F" w:rsidRPr="002E4087">
        <w:rPr>
          <w:rFonts w:cs="Times New Roman" w:hAnsi="Chaparral Pro" w:ascii="Chaparral Pro"/>
          <w:sz w:val="26"/>
          <w:szCs w:val="26"/>
        </w:rPr>
        <w:t>, zatvoren dana 04.12.2017. godine</w:t>
      </w:r>
    </w:p>
    <w:p w:rsidRDefault="0068598C" w:rsidP="009D0CCA" w:rsidR="0068598C">
      <w:pPr>
        <w:spacing w:lineRule="auto" w:line="240" w:after="0"/>
        <w:jc w:val="both"/>
        <w:rPr>
          <w:rFonts w:cs="Times New Roman" w:eastAsia="Times New Roman" w:hAnsi="Chaparral Pro" w:ascii="Chaparral Pro"/>
          <w:b/>
          <w:bCs/>
          <w:sz w:val="26"/>
          <w:szCs w:val="26"/>
          <w:lang w:eastAsia="hr-HR"/>
        </w:rPr>
      </w:pPr>
    </w:p>
    <w:p w:rsidRDefault="00BB652D" w:rsidP="009D0CCA" w:rsidR="009D0CCA" w:rsidRPr="002E4087">
      <w:pPr>
        <w:spacing w:lineRule="auto" w:line="240" w:after="0"/>
        <w:jc w:val="both"/>
        <w:rPr>
          <w:rFonts w:cs="Times New Roman" w:eastAsia="Times New Roman" w:hAnsi="Chaparral Pro" w:ascii="Chaparral Pro"/>
          <w:b/>
          <w:bCs/>
          <w:sz w:val="26"/>
          <w:szCs w:val="26"/>
          <w:lang w:eastAsia="hr-HR"/>
        </w:rPr>
      </w:pPr>
      <w:r w:rsidRPr="002E4087">
        <w:rPr>
          <w:rFonts w:cs="Times New Roman" w:eastAsia="Times New Roman" w:hAnsi="Chaparral Pro" w:ascii="Chaparral Pro"/>
          <w:b/>
          <w:bCs/>
          <w:sz w:val="26"/>
          <w:szCs w:val="26"/>
          <w:lang w:eastAsia="hr-HR"/>
        </w:rPr>
        <w:t>ZAPOSLENICI</w:t>
      </w:r>
    </w:p>
    <w:p w:rsidRDefault="00BB652D" w:rsidP="009D0CCA" w:rsidR="00BB652D" w:rsidRPr="002E4087">
      <w:pPr>
        <w:spacing w:lineRule="auto" w:line="240" w:after="0"/>
        <w:jc w:val="both"/>
        <w:rPr>
          <w:rFonts w:cs="Times New Roman" w:eastAsia="Times New Roman" w:hAnsi="Chaparral Pro" w:ascii="Chaparral Pro"/>
          <w:b/>
          <w:bCs/>
          <w:sz w:val="26"/>
          <w:szCs w:val="26"/>
          <w:lang w:eastAsia="hr-HR"/>
        </w:rPr>
      </w:pPr>
    </w:p>
    <w:p w:rsidRDefault="00BB652D" w:rsidP="00BB652D" w:rsidR="00E86B1F" w:rsidRPr="002E4087">
      <w:pPr>
        <w:spacing w:lineRule="auto" w:line="240" w:after="0"/>
        <w:jc w:val="both"/>
        <w:rPr>
          <w:rFonts w:cs="Times New Roman" w:eastAsia="Times New Roman" w:hAnsi="Chaparral Pro" w:ascii="Chaparral Pro"/>
          <w:bCs/>
          <w:sz w:val="26"/>
          <w:szCs w:val="26"/>
          <w:lang w:eastAsia="hr-HR"/>
        </w:rPr>
      </w:pPr>
      <w:r w:rsidRPr="002E4087">
        <w:rPr>
          <w:rFonts w:cs="Times New Roman" w:eastAsia="Times New Roman" w:hAnsi="Chaparral Pro" w:ascii="Chaparral Pro"/>
          <w:bCs/>
          <w:sz w:val="26"/>
          <w:szCs w:val="26"/>
          <w:lang w:eastAsia="hr-HR"/>
        </w:rPr>
        <w:t>Prema podacima</w:t>
      </w:r>
      <w:r w:rsidR="00E86B1F" w:rsidRPr="002E4087">
        <w:rPr>
          <w:rFonts w:cs="Times New Roman" w:eastAsia="Times New Roman" w:hAnsi="Chaparral Pro" w:ascii="Chaparral Pro"/>
          <w:bCs/>
          <w:sz w:val="26"/>
          <w:szCs w:val="26"/>
          <w:lang w:eastAsia="hr-HR"/>
        </w:rPr>
        <w:t xml:space="preserve"> sa Hrvatskog zavoda za mirovinsko osiguranje, prema potvrdi od 04.01.2018.,</w:t>
      </w:r>
      <w:r w:rsidRPr="002E4087">
        <w:rPr>
          <w:rFonts w:cs="Times New Roman" w:eastAsia="Times New Roman" w:hAnsi="Chaparral Pro" w:ascii="Chaparral Pro"/>
          <w:bCs/>
          <w:sz w:val="26"/>
          <w:szCs w:val="26"/>
          <w:lang w:eastAsia="hr-HR"/>
        </w:rPr>
        <w:t xml:space="preserve"> d</w:t>
      </w:r>
      <w:r w:rsidR="009D0CCA" w:rsidRPr="002E4087">
        <w:rPr>
          <w:rFonts w:cs="Times New Roman" w:eastAsia="Times New Roman" w:hAnsi="Chaparral Pro" w:ascii="Chaparral Pro"/>
          <w:bCs/>
          <w:sz w:val="26"/>
          <w:szCs w:val="26"/>
          <w:lang w:eastAsia="hr-HR"/>
        </w:rPr>
        <w:t xml:space="preserve">užnik </w:t>
      </w:r>
      <w:r w:rsidRPr="002E4087">
        <w:rPr>
          <w:rFonts w:cs="Times New Roman" w:eastAsia="Times New Roman" w:hAnsi="Chaparral Pro" w:ascii="Chaparral Pro"/>
          <w:bCs/>
          <w:sz w:val="26"/>
          <w:szCs w:val="26"/>
          <w:lang w:eastAsia="hr-HR"/>
        </w:rPr>
        <w:t xml:space="preserve">je u trenutku pokretanja stečajnog postupka imao </w:t>
      </w:r>
      <w:r w:rsidR="00E86B1F" w:rsidRPr="002E4087">
        <w:rPr>
          <w:rFonts w:cs="Times New Roman" w:eastAsia="Times New Roman" w:hAnsi="Chaparral Pro" w:ascii="Chaparral Pro"/>
          <w:bCs/>
          <w:sz w:val="26"/>
          <w:szCs w:val="26"/>
          <w:lang w:eastAsia="hr-HR"/>
        </w:rPr>
        <w:t>jednog</w:t>
      </w:r>
      <w:r w:rsidRPr="002E4087">
        <w:rPr>
          <w:rFonts w:cs="Times New Roman" w:eastAsia="Times New Roman" w:hAnsi="Chaparral Pro" w:ascii="Chaparral Pro"/>
          <w:bCs/>
          <w:sz w:val="26"/>
          <w:szCs w:val="26"/>
          <w:lang w:eastAsia="hr-HR"/>
        </w:rPr>
        <w:t xml:space="preserve"> zaposlenika</w:t>
      </w:r>
      <w:r w:rsidR="00E70147">
        <w:rPr>
          <w:rFonts w:cs="Times New Roman" w:eastAsia="Times New Roman" w:hAnsi="Chaparral Pro" w:ascii="Chaparral Pro"/>
          <w:bCs/>
          <w:sz w:val="26"/>
          <w:szCs w:val="26"/>
          <w:lang w:eastAsia="hr-HR"/>
        </w:rPr>
        <w:t xml:space="preserve"> prijavljenog dana 13.01.2015. godine.</w:t>
      </w:r>
    </w:p>
    <w:p w:rsidRDefault="00E86B1F" w:rsidP="00BB652D" w:rsidR="00E86B1F">
      <w:pPr>
        <w:spacing w:lineRule="auto" w:line="240" w:after="0"/>
        <w:jc w:val="both"/>
        <w:rPr>
          <w:rFonts w:cs="Times New Roman" w:eastAsia="Times New Roman" w:hAnsi="Chaparral Pro" w:ascii="Chaparral Pro"/>
          <w:bCs/>
          <w:sz w:val="26"/>
          <w:szCs w:val="26"/>
          <w:lang w:eastAsia="hr-HR"/>
        </w:rPr>
      </w:pPr>
    </w:p>
    <w:p w:rsidRDefault="0068598C" w:rsidP="00BB652D" w:rsidR="0068598C">
      <w:pPr>
        <w:spacing w:lineRule="auto" w:line="240" w:after="0"/>
        <w:jc w:val="both"/>
        <w:rPr>
          <w:rFonts w:cs="Times New Roman" w:eastAsia="Times New Roman" w:hAnsi="Chaparral Pro" w:ascii="Chaparral Pro"/>
          <w:bCs/>
          <w:sz w:val="26"/>
          <w:szCs w:val="26"/>
          <w:lang w:eastAsia="hr-HR"/>
        </w:rPr>
      </w:pPr>
    </w:p>
    <w:p w:rsidRDefault="0068598C" w:rsidP="00BB652D" w:rsidR="0068598C" w:rsidRPr="002E4087">
      <w:pPr>
        <w:spacing w:lineRule="auto" w:line="240" w:after="0"/>
        <w:jc w:val="both"/>
        <w:rPr>
          <w:rFonts w:cs="Times New Roman" w:eastAsia="Times New Roman" w:hAnsi="Chaparral Pro" w:ascii="Chaparral Pro"/>
          <w:bCs/>
          <w:sz w:val="26"/>
          <w:szCs w:val="26"/>
          <w:lang w:eastAsia="hr-HR"/>
        </w:rPr>
      </w:pPr>
    </w:p>
    <w:p w:rsidRDefault="00BB652D" w:rsidP="00BB652D" w:rsidR="00BB652D" w:rsidRPr="002E4087">
      <w:pPr>
        <w:spacing w:lineRule="auto" w:line="240" w:after="0"/>
        <w:jc w:val="both"/>
        <w:rPr>
          <w:rFonts w:cs="Times New Roman" w:eastAsia="Times New Roman" w:hAnsi="Chaparral Pro" w:ascii="Chaparral Pro"/>
          <w:bCs/>
          <w:sz w:val="26"/>
          <w:szCs w:val="26"/>
          <w:lang w:eastAsia="hr-HR"/>
        </w:rPr>
      </w:pPr>
    </w:p>
    <w:p w:rsidRDefault="00BB652D" w:rsidP="009D0CCA" w:rsidR="009D0CCA" w:rsidRPr="002E4087">
      <w:pPr>
        <w:spacing w:lineRule="auto" w:line="240" w:after="0"/>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UZROCI GOSPODARSKOG POLOŽAJA</w:t>
      </w:r>
    </w:p>
    <w:p w:rsidRDefault="009D0CCA" w:rsidP="009D0CCA" w:rsidR="009D0CCA" w:rsidRPr="002E4087">
      <w:pPr>
        <w:spacing w:lineRule="auto" w:line="240" w:after="0"/>
        <w:jc w:val="center"/>
        <w:rPr>
          <w:rFonts w:cs="Times New Roman" w:eastAsia="Times New Roman" w:hAnsi="Chaparral Pro" w:ascii="Chaparral Pro"/>
          <w:sz w:val="26"/>
          <w:szCs w:val="26"/>
        </w:rPr>
      </w:pPr>
    </w:p>
    <w:p w:rsidRDefault="009D0CCA" w:rsidP="009D0CCA" w:rsidR="009D0CCA" w:rsidRPr="002E4087">
      <w:pPr>
        <w:spacing w:lineRule="auto" w:line="240" w:after="0"/>
        <w:jc w:val="both"/>
        <w:rPr>
          <w:rFonts w:cs="Times New Roman" w:eastAsia="Calibri" w:hAnsi="Chaparral Pro" w:ascii="Chaparral Pro"/>
          <w:sz w:val="26"/>
          <w:szCs w:val="26"/>
        </w:rPr>
      </w:pPr>
    </w:p>
    <w:p w:rsidRDefault="009D0CCA" w:rsidP="009D0CCA" w:rsidR="009D0CCA" w:rsidRPr="002E4087">
      <w:pPr>
        <w:spacing w:lineRule="auto" w:line="240" w:after="0"/>
        <w:jc w:val="both"/>
        <w:rPr>
          <w:rFonts w:cs="Times New Roman" w:eastAsia="Calibri" w:hAnsi="Chaparral Pro" w:ascii="Chaparral Pro"/>
          <w:sz w:val="26"/>
          <w:szCs w:val="26"/>
        </w:rPr>
      </w:pPr>
      <w:r w:rsidRPr="002E4087">
        <w:rPr>
          <w:rFonts w:cs="Times New Roman" w:eastAsia="Calibri" w:hAnsi="Chaparral Pro" w:ascii="Chaparral Pro"/>
          <w:sz w:val="26"/>
          <w:szCs w:val="26"/>
        </w:rPr>
        <w:t>Prijedlog za otvaranje stečajnog postupka je podnijela FINA budući da je stečajn</w:t>
      </w:r>
      <w:r w:rsidR="0025442D" w:rsidRPr="002E4087">
        <w:rPr>
          <w:rFonts w:cs="Times New Roman" w:eastAsia="Calibri" w:hAnsi="Chaparral Pro" w:ascii="Chaparral Pro"/>
          <w:sz w:val="26"/>
          <w:szCs w:val="26"/>
        </w:rPr>
        <w:t xml:space="preserve">i dužnik na dan </w:t>
      </w:r>
      <w:r w:rsidR="00E86B1F" w:rsidRPr="002E4087">
        <w:rPr>
          <w:rFonts w:cs="Times New Roman" w:eastAsia="Calibri" w:hAnsi="Chaparral Pro" w:ascii="Chaparral Pro"/>
          <w:sz w:val="26"/>
          <w:szCs w:val="26"/>
        </w:rPr>
        <w:t xml:space="preserve">21.09.2017. </w:t>
      </w:r>
      <w:r w:rsidR="0025442D" w:rsidRPr="002E4087">
        <w:rPr>
          <w:rFonts w:cs="Times New Roman" w:eastAsia="Calibri" w:hAnsi="Chaparral Pro" w:ascii="Chaparral Pro"/>
          <w:sz w:val="26"/>
          <w:szCs w:val="26"/>
        </w:rPr>
        <w:t>u o</w:t>
      </w:r>
      <w:r w:rsidRPr="002E4087">
        <w:rPr>
          <w:rFonts w:cs="Times New Roman" w:eastAsia="Calibri" w:hAnsi="Chaparral Pro" w:ascii="Chaparral Pro"/>
          <w:sz w:val="26"/>
          <w:szCs w:val="26"/>
        </w:rPr>
        <w:t>č</w:t>
      </w:r>
      <w:r w:rsidR="0025442D" w:rsidRPr="002E4087">
        <w:rPr>
          <w:rFonts w:cs="Times New Roman" w:eastAsia="Calibri" w:hAnsi="Chaparral Pro" w:ascii="Chaparral Pro"/>
          <w:sz w:val="26"/>
          <w:szCs w:val="26"/>
        </w:rPr>
        <w:t>e</w:t>
      </w:r>
      <w:r w:rsidRPr="002E4087">
        <w:rPr>
          <w:rFonts w:cs="Times New Roman" w:eastAsia="Calibri" w:hAnsi="Chaparral Pro" w:ascii="Chaparral Pro"/>
          <w:sz w:val="26"/>
          <w:szCs w:val="26"/>
        </w:rPr>
        <w:t xml:space="preserve">vidniku redoslijeda naplate osnova za plaćanje imao evidentirane neizvršene osnove za plaćanje u iznosu od </w:t>
      </w:r>
      <w:r w:rsidR="00E86B1F" w:rsidRPr="002E4087">
        <w:rPr>
          <w:rFonts w:cs="Times New Roman" w:eastAsia="Calibri" w:hAnsi="Chaparral Pro" w:ascii="Chaparral Pro"/>
          <w:sz w:val="26"/>
          <w:szCs w:val="26"/>
        </w:rPr>
        <w:t>137</w:t>
      </w:r>
      <w:r w:rsidRPr="002E4087">
        <w:rPr>
          <w:rFonts w:cs="Times New Roman" w:eastAsia="Calibri" w:hAnsi="Chaparral Pro" w:ascii="Chaparral Pro"/>
          <w:sz w:val="26"/>
          <w:szCs w:val="26"/>
        </w:rPr>
        <w:t>.</w:t>
      </w:r>
      <w:r w:rsidR="00E86B1F" w:rsidRPr="002E4087">
        <w:rPr>
          <w:rFonts w:cs="Times New Roman" w:eastAsia="Calibri" w:hAnsi="Chaparral Pro" w:ascii="Chaparral Pro"/>
          <w:sz w:val="26"/>
          <w:szCs w:val="26"/>
        </w:rPr>
        <w:t>892</w:t>
      </w:r>
      <w:r w:rsidRPr="002E4087">
        <w:rPr>
          <w:rFonts w:cs="Times New Roman" w:eastAsia="Calibri" w:hAnsi="Chaparral Pro" w:ascii="Chaparral Pro"/>
          <w:sz w:val="26"/>
          <w:szCs w:val="26"/>
        </w:rPr>
        <w:t>,</w:t>
      </w:r>
      <w:r w:rsidR="00E86B1F" w:rsidRPr="002E4087">
        <w:rPr>
          <w:rFonts w:cs="Times New Roman" w:eastAsia="Calibri" w:hAnsi="Chaparral Pro" w:ascii="Chaparral Pro"/>
          <w:sz w:val="26"/>
          <w:szCs w:val="26"/>
        </w:rPr>
        <w:t>15</w:t>
      </w:r>
      <w:r w:rsidRPr="002E4087">
        <w:rPr>
          <w:rFonts w:cs="Times New Roman" w:eastAsia="Calibri" w:hAnsi="Chaparral Pro" w:ascii="Chaparral Pro"/>
          <w:sz w:val="26"/>
          <w:szCs w:val="26"/>
        </w:rPr>
        <w:t xml:space="preserve"> kune u neprekinutom razdoblju od </w:t>
      </w:r>
      <w:r w:rsidR="00E86B1F" w:rsidRPr="002E4087">
        <w:rPr>
          <w:rFonts w:cs="Times New Roman" w:eastAsia="Calibri" w:hAnsi="Chaparral Pro" w:ascii="Chaparral Pro"/>
          <w:sz w:val="26"/>
          <w:szCs w:val="26"/>
        </w:rPr>
        <w:t>316</w:t>
      </w:r>
      <w:r w:rsidRPr="002E4087">
        <w:rPr>
          <w:rFonts w:cs="Times New Roman" w:eastAsia="Calibri" w:hAnsi="Chaparral Pro" w:ascii="Chaparral Pro"/>
          <w:sz w:val="26"/>
          <w:szCs w:val="26"/>
        </w:rPr>
        <w:t xml:space="preserve"> dana.</w:t>
      </w:r>
    </w:p>
    <w:p w:rsidRDefault="009D0CCA" w:rsidP="009D0CCA" w:rsidR="009D0CCA" w:rsidRPr="002E4087">
      <w:pPr>
        <w:spacing w:lineRule="auto" w:line="240" w:after="0"/>
        <w:jc w:val="both"/>
        <w:rPr>
          <w:rFonts w:cs="Times New Roman" w:eastAsia="Calibri" w:hAnsi="Chaparral Pro" w:ascii="Chaparral Pro"/>
          <w:sz w:val="26"/>
          <w:szCs w:val="26"/>
        </w:rPr>
      </w:pPr>
    </w:p>
    <w:p w:rsidRDefault="009D0CCA" w:rsidP="009D0CCA" w:rsidR="009D0CCA" w:rsidRPr="002E4087">
      <w:pPr>
        <w:spacing w:lineRule="auto" w:line="240" w:after="0"/>
        <w:jc w:val="both"/>
        <w:rPr>
          <w:rFonts w:cs="Times New Roman" w:eastAsia="Calibri" w:hAnsi="Chaparral Pro" w:ascii="Chaparral Pro"/>
          <w:sz w:val="26"/>
          <w:szCs w:val="26"/>
        </w:rPr>
      </w:pPr>
      <w:r w:rsidRPr="002E4087">
        <w:rPr>
          <w:rFonts w:cs="Times New Roman" w:eastAsia="Calibri" w:hAnsi="Chaparral Pro" w:ascii="Chaparral Pro"/>
          <w:sz w:val="26"/>
          <w:szCs w:val="26"/>
        </w:rPr>
        <w:t>S obzirom da je je dužnik bio u blokadi  dulje od 60 dana, sukladno čl. 6.st.2. smatra se da je nesposoban za plaćanje te je ostvaren stečajni razlog nesposobnost</w:t>
      </w:r>
      <w:r w:rsidR="00A53735" w:rsidRPr="002E4087">
        <w:rPr>
          <w:rFonts w:cs="Times New Roman" w:eastAsia="Calibri" w:hAnsi="Chaparral Pro" w:ascii="Chaparral Pro"/>
          <w:sz w:val="26"/>
          <w:szCs w:val="26"/>
        </w:rPr>
        <w:t>i</w:t>
      </w:r>
      <w:r w:rsidRPr="002E4087">
        <w:rPr>
          <w:rFonts w:cs="Times New Roman" w:eastAsia="Calibri" w:hAnsi="Chaparral Pro" w:ascii="Chaparral Pro"/>
          <w:sz w:val="26"/>
          <w:szCs w:val="26"/>
        </w:rPr>
        <w:t xml:space="preserve"> za plaćanje.</w:t>
      </w:r>
    </w:p>
    <w:p w:rsidRDefault="00A53735" w:rsidP="009D0CCA" w:rsidR="00A53735" w:rsidRPr="002E4087">
      <w:pPr>
        <w:spacing w:lineRule="auto" w:line="240" w:after="0"/>
        <w:jc w:val="both"/>
        <w:rPr>
          <w:rFonts w:cs="Times New Roman" w:eastAsia="Calibri" w:hAnsi="Chaparral Pro" w:ascii="Chaparral Pro"/>
          <w:sz w:val="26"/>
          <w:szCs w:val="26"/>
        </w:rPr>
      </w:pPr>
    </w:p>
    <w:p w:rsidRDefault="00A53735" w:rsidP="009D0CCA" w:rsidR="00A53735" w:rsidRPr="002E4087">
      <w:pPr>
        <w:spacing w:lineRule="auto" w:line="240" w:after="0"/>
        <w:jc w:val="both"/>
        <w:rPr>
          <w:rFonts w:cs="Times New Roman" w:eastAsia="Calibri" w:hAnsi="Chaparral Pro" w:ascii="Chaparral Pro"/>
          <w:sz w:val="26"/>
          <w:szCs w:val="26"/>
        </w:rPr>
      </w:pPr>
      <w:r w:rsidRPr="002E4087">
        <w:rPr>
          <w:rFonts w:cs="Times New Roman" w:eastAsia="Calibri" w:hAnsi="Chaparral Pro" w:ascii="Chaparral Pro"/>
          <w:sz w:val="26"/>
          <w:szCs w:val="26"/>
        </w:rPr>
        <w:t xml:space="preserve">Društvo </w:t>
      </w:r>
      <w:r w:rsidR="00E86B1F" w:rsidRPr="002E4087">
        <w:rPr>
          <w:rFonts w:cs="Times New Roman" w:eastAsia="Calibri" w:hAnsi="Chaparral Pro" w:ascii="Chaparral Pro"/>
          <w:sz w:val="26"/>
          <w:szCs w:val="26"/>
        </w:rPr>
        <w:t>ne</w:t>
      </w:r>
      <w:r w:rsidRPr="002E4087">
        <w:rPr>
          <w:rFonts w:cs="Times New Roman" w:eastAsia="Calibri" w:hAnsi="Chaparral Pro" w:ascii="Chaparral Pro"/>
          <w:sz w:val="26"/>
          <w:szCs w:val="26"/>
        </w:rPr>
        <w:t xml:space="preserve"> obavlja djelatnost.</w:t>
      </w:r>
    </w:p>
    <w:p w:rsidRDefault="009D0CCA" w:rsidP="009D0CCA" w:rsidR="009D0CCA" w:rsidRPr="002E4087">
      <w:pPr>
        <w:spacing w:lineRule="auto" w:line="240" w:after="0"/>
        <w:jc w:val="both"/>
        <w:rPr>
          <w:rFonts w:cs="Times New Roman" w:eastAsia="Calibri" w:hAnsi="Chaparral Pro" w:ascii="Chaparral Pro"/>
          <w:sz w:val="26"/>
          <w:szCs w:val="26"/>
        </w:rPr>
      </w:pPr>
    </w:p>
    <w:p w:rsidRDefault="00EB798E" w:rsidP="009D0CCA" w:rsidR="00A131FB" w:rsidRPr="002E4087">
      <w:pPr>
        <w:spacing w:lineRule="auto" w:line="240" w:after="0"/>
        <w:jc w:val="both"/>
        <w:rPr>
          <w:rFonts w:cs="Times New Roman" w:eastAsia="Calibri" w:hAnsi="Chaparral Pro" w:ascii="Chaparral Pro"/>
          <w:sz w:val="26"/>
          <w:szCs w:val="26"/>
        </w:rPr>
      </w:pPr>
      <w:r w:rsidRPr="002E4087">
        <w:rPr>
          <w:rFonts w:cs="Times New Roman" w:eastAsia="Calibri" w:hAnsi="Chaparral Pro" w:ascii="Chaparral Pro"/>
          <w:sz w:val="26"/>
          <w:szCs w:val="26"/>
        </w:rPr>
        <w:t xml:space="preserve">Prema dostupnoj dokumentaciji, </w:t>
      </w:r>
      <w:r w:rsidR="00A131FB" w:rsidRPr="002E4087">
        <w:rPr>
          <w:rFonts w:cs="Times New Roman" w:eastAsia="Calibri" w:hAnsi="Chaparral Pro" w:ascii="Chaparral Pro"/>
          <w:sz w:val="26"/>
          <w:szCs w:val="26"/>
        </w:rPr>
        <w:t xml:space="preserve">izjavi direktora, očevidom na licu mjesta, </w:t>
      </w:r>
      <w:r w:rsidRPr="002E4087">
        <w:rPr>
          <w:rFonts w:cs="Times New Roman" w:eastAsia="Calibri" w:hAnsi="Chaparral Pro" w:ascii="Chaparral Pro"/>
          <w:sz w:val="26"/>
          <w:szCs w:val="26"/>
        </w:rPr>
        <w:t>prijavama tražbina, vidljivo je da je stečajni dužnik obavljao djelatnost</w:t>
      </w:r>
      <w:r w:rsidR="00222591" w:rsidRPr="002E4087">
        <w:rPr>
          <w:rFonts w:cs="Times New Roman" w:eastAsia="Calibri" w:hAnsi="Chaparral Pro" w:ascii="Chaparral Pro"/>
          <w:sz w:val="26"/>
          <w:szCs w:val="26"/>
        </w:rPr>
        <w:t xml:space="preserve"> </w:t>
      </w:r>
      <w:r w:rsidR="00A131FB" w:rsidRPr="002E4087">
        <w:rPr>
          <w:rFonts w:cs="Times New Roman" w:eastAsia="Calibri" w:hAnsi="Chaparral Pro" w:ascii="Chaparral Pro"/>
          <w:sz w:val="26"/>
          <w:szCs w:val="26"/>
        </w:rPr>
        <w:t>prodaje</w:t>
      </w:r>
      <w:r w:rsidR="00222591" w:rsidRPr="002E4087">
        <w:rPr>
          <w:rFonts w:cs="Times New Roman" w:eastAsia="Calibri" w:hAnsi="Chaparral Pro" w:ascii="Chaparral Pro"/>
          <w:sz w:val="26"/>
          <w:szCs w:val="26"/>
        </w:rPr>
        <w:t xml:space="preserve"> </w:t>
      </w:r>
      <w:r w:rsidR="00A131FB" w:rsidRPr="002E4087">
        <w:rPr>
          <w:rFonts w:cs="Times New Roman" w:eastAsia="Calibri" w:hAnsi="Chaparral Pro" w:ascii="Chaparral Pro"/>
          <w:sz w:val="26"/>
          <w:szCs w:val="26"/>
        </w:rPr>
        <w:t>hrane i</w:t>
      </w:r>
      <w:r w:rsidR="00222591" w:rsidRPr="002E4087">
        <w:rPr>
          <w:rFonts w:cs="Times New Roman" w:eastAsia="Calibri" w:hAnsi="Chaparral Pro" w:ascii="Chaparral Pro"/>
          <w:sz w:val="26"/>
          <w:szCs w:val="26"/>
        </w:rPr>
        <w:t xml:space="preserve"> pića u </w:t>
      </w:r>
      <w:r w:rsidR="00A131FB" w:rsidRPr="002E4087">
        <w:rPr>
          <w:rFonts w:cs="Times New Roman" w:eastAsia="Calibri" w:hAnsi="Chaparral Pro" w:ascii="Chaparral Pro"/>
          <w:sz w:val="26"/>
          <w:szCs w:val="26"/>
        </w:rPr>
        <w:t>poslovnom prostoru – trgovini na adresi Bolnička 89a, Zagreb</w:t>
      </w:r>
      <w:r w:rsidRPr="002E4087">
        <w:rPr>
          <w:rFonts w:cs="Times New Roman" w:eastAsia="Calibri" w:hAnsi="Chaparral Pro" w:ascii="Chaparral Pro"/>
          <w:sz w:val="26"/>
          <w:szCs w:val="26"/>
        </w:rPr>
        <w:t xml:space="preserve">. </w:t>
      </w:r>
    </w:p>
    <w:p w:rsidRDefault="00A131FB" w:rsidP="009D0CCA" w:rsidR="00A131FB" w:rsidRPr="002E4087">
      <w:pPr>
        <w:spacing w:lineRule="auto" w:line="240" w:after="0"/>
        <w:jc w:val="both"/>
        <w:rPr>
          <w:rFonts w:cs="Times New Roman" w:eastAsia="Calibri" w:hAnsi="Chaparral Pro" w:ascii="Chaparral Pro"/>
          <w:sz w:val="26"/>
          <w:szCs w:val="26"/>
        </w:rPr>
      </w:pPr>
    </w:p>
    <w:p w:rsidRDefault="00EB798E" w:rsidP="009D0CCA" w:rsidR="00EB798E" w:rsidRPr="002E4087">
      <w:pPr>
        <w:spacing w:lineRule="auto" w:line="240" w:after="0"/>
        <w:jc w:val="both"/>
        <w:rPr>
          <w:rFonts w:cs="Times New Roman" w:eastAsia="Calibri" w:hAnsi="Chaparral Pro" w:ascii="Chaparral Pro"/>
          <w:sz w:val="26"/>
          <w:szCs w:val="26"/>
        </w:rPr>
      </w:pPr>
      <w:r w:rsidRPr="002E4087">
        <w:rPr>
          <w:rFonts w:cs="Times New Roman" w:eastAsia="Calibri" w:hAnsi="Chaparral Pro" w:ascii="Chaparral Pro"/>
          <w:sz w:val="26"/>
          <w:szCs w:val="26"/>
        </w:rPr>
        <w:t>Kroz period vremena zbog neplaćanja poreznih davanja</w:t>
      </w:r>
      <w:r w:rsidR="00222591" w:rsidRPr="002E4087">
        <w:rPr>
          <w:rFonts w:cs="Times New Roman" w:eastAsia="Calibri" w:hAnsi="Chaparral Pro" w:ascii="Chaparral Pro"/>
          <w:sz w:val="26"/>
          <w:szCs w:val="26"/>
        </w:rPr>
        <w:t xml:space="preserve"> dužnik dospio u trajnu blokadu što je u konačnici uzrokovalo nesposobnost za plaćanje kao stečajni razlog.</w:t>
      </w:r>
    </w:p>
    <w:p w:rsidRDefault="009D0CCA" w:rsidP="009D0CCA" w:rsidR="009D0CCA" w:rsidRPr="002E4087">
      <w:pPr>
        <w:spacing w:lineRule="auto" w:line="240" w:after="0"/>
        <w:jc w:val="both"/>
        <w:rPr>
          <w:rFonts w:cs="Times New Roman" w:eastAsia="Calibri" w:hAnsi="Chaparral Pro" w:ascii="Chaparral Pro"/>
          <w:sz w:val="26"/>
          <w:szCs w:val="26"/>
        </w:rPr>
      </w:pPr>
    </w:p>
    <w:p w:rsidRDefault="009D0CCA" w:rsidP="009D0CCA" w:rsidR="009D0CCA" w:rsidRPr="002E4087">
      <w:pPr>
        <w:spacing w:lineRule="auto" w:line="240" w:after="0"/>
        <w:jc w:val="both"/>
        <w:rPr>
          <w:rFonts w:cs="Times New Roman" w:eastAsia="Calibri" w:hAnsi="Chaparral Pro" w:ascii="Chaparral Pro"/>
          <w:bCs/>
          <w:sz w:val="26"/>
          <w:szCs w:val="26"/>
        </w:rPr>
      </w:pPr>
    </w:p>
    <w:p w:rsidRDefault="00A53735" w:rsidR="0036277E" w:rsidRPr="002E4087">
      <w:pPr>
        <w:rPr>
          <w:rFonts w:cs="Times New Roman" w:hAnsi="Chaparral Pro" w:ascii="Chaparral Pro"/>
          <w:b/>
          <w:sz w:val="26"/>
          <w:szCs w:val="26"/>
        </w:rPr>
      </w:pPr>
      <w:r w:rsidRPr="002E4087">
        <w:rPr>
          <w:rFonts w:cs="Times New Roman" w:hAnsi="Chaparral Pro" w:ascii="Chaparral Pro"/>
          <w:b/>
          <w:sz w:val="26"/>
          <w:szCs w:val="26"/>
        </w:rPr>
        <w:t>III.</w:t>
      </w:r>
      <w:r w:rsidRPr="002E4087">
        <w:rPr>
          <w:rFonts w:cs="Times New Roman" w:hAnsi="Chaparral Pro" w:ascii="Chaparral Pro"/>
          <w:b/>
          <w:sz w:val="26"/>
          <w:szCs w:val="26"/>
        </w:rPr>
        <w:tab/>
        <w:t xml:space="preserve">TIJEK STEČAJNOG POSTUPKA OD </w:t>
      </w:r>
      <w:r w:rsidR="00A131FB" w:rsidRPr="002E4087">
        <w:rPr>
          <w:rFonts w:cs="Times New Roman" w:hAnsi="Chaparral Pro" w:ascii="Chaparral Pro"/>
          <w:b/>
          <w:sz w:val="26"/>
          <w:szCs w:val="26"/>
        </w:rPr>
        <w:t>01</w:t>
      </w:r>
      <w:r w:rsidRPr="002E4087">
        <w:rPr>
          <w:rFonts w:cs="Times New Roman" w:hAnsi="Chaparral Pro" w:ascii="Chaparral Pro"/>
          <w:b/>
          <w:sz w:val="26"/>
          <w:szCs w:val="26"/>
        </w:rPr>
        <w:t>.</w:t>
      </w:r>
      <w:r w:rsidR="00A131FB" w:rsidRPr="002E4087">
        <w:rPr>
          <w:rFonts w:cs="Times New Roman" w:hAnsi="Chaparral Pro" w:ascii="Chaparral Pro"/>
          <w:b/>
          <w:sz w:val="26"/>
          <w:szCs w:val="26"/>
        </w:rPr>
        <w:t>12</w:t>
      </w:r>
      <w:r w:rsidRPr="002E4087">
        <w:rPr>
          <w:rFonts w:cs="Times New Roman" w:hAnsi="Chaparral Pro" w:ascii="Chaparral Pro"/>
          <w:b/>
          <w:sz w:val="26"/>
          <w:szCs w:val="26"/>
        </w:rPr>
        <w:t xml:space="preserve">.2017. DO </w:t>
      </w:r>
      <w:r w:rsidR="00A131FB" w:rsidRPr="002E4087">
        <w:rPr>
          <w:rFonts w:cs="Times New Roman" w:hAnsi="Chaparral Pro" w:ascii="Chaparral Pro"/>
          <w:b/>
          <w:sz w:val="26"/>
          <w:szCs w:val="26"/>
        </w:rPr>
        <w:t>15</w:t>
      </w:r>
      <w:r w:rsidRPr="002E4087">
        <w:rPr>
          <w:rFonts w:cs="Times New Roman" w:hAnsi="Chaparral Pro" w:ascii="Chaparral Pro"/>
          <w:b/>
          <w:sz w:val="26"/>
          <w:szCs w:val="26"/>
        </w:rPr>
        <w:t>.</w:t>
      </w:r>
      <w:r w:rsidR="00A131FB" w:rsidRPr="002E4087">
        <w:rPr>
          <w:rFonts w:cs="Times New Roman" w:hAnsi="Chaparral Pro" w:ascii="Chaparral Pro"/>
          <w:b/>
          <w:sz w:val="26"/>
          <w:szCs w:val="26"/>
        </w:rPr>
        <w:t>02</w:t>
      </w:r>
      <w:r w:rsidRPr="002E4087">
        <w:rPr>
          <w:rFonts w:cs="Times New Roman" w:hAnsi="Chaparral Pro" w:ascii="Chaparral Pro"/>
          <w:b/>
          <w:sz w:val="26"/>
          <w:szCs w:val="26"/>
        </w:rPr>
        <w:t>.201</w:t>
      </w:r>
      <w:r w:rsidR="00A131FB" w:rsidRPr="002E4087">
        <w:rPr>
          <w:rFonts w:cs="Times New Roman" w:hAnsi="Chaparral Pro" w:ascii="Chaparral Pro"/>
          <w:b/>
          <w:sz w:val="26"/>
          <w:szCs w:val="26"/>
        </w:rPr>
        <w:t>8</w:t>
      </w:r>
      <w:r w:rsidRPr="002E4087">
        <w:rPr>
          <w:rFonts w:cs="Times New Roman" w:hAnsi="Chaparral Pro" w:ascii="Chaparral Pro"/>
          <w:b/>
          <w:sz w:val="26"/>
          <w:szCs w:val="26"/>
        </w:rPr>
        <w:t>.</w:t>
      </w:r>
    </w:p>
    <w:p w:rsidRDefault="00A53735" w:rsidR="00A53735" w:rsidRPr="002E4087">
      <w:pPr>
        <w:rPr>
          <w:rFonts w:cs="Times New Roman" w:hAnsi="Chaparral Pro" w:ascii="Chaparral Pro"/>
          <w:sz w:val="26"/>
          <w:szCs w:val="26"/>
        </w:rPr>
      </w:pPr>
    </w:p>
    <w:p w:rsidRDefault="00A53735" w:rsidR="00A53735" w:rsidRPr="002E4087">
      <w:pPr>
        <w:rPr>
          <w:rFonts w:cs="Times New Roman" w:hAnsi="Chaparral Pro" w:ascii="Chaparral Pro"/>
          <w:sz w:val="26"/>
          <w:szCs w:val="26"/>
        </w:rPr>
      </w:pPr>
      <w:r w:rsidRPr="002E4087">
        <w:rPr>
          <w:rFonts w:cs="Times New Roman" w:hAnsi="Chaparral Pro" w:ascii="Chaparral Pro"/>
          <w:sz w:val="26"/>
          <w:szCs w:val="26"/>
        </w:rPr>
        <w:t>U razdoblju od stupanja na dužnost stečajnog upravitelja do održavanja ovog ročišta, obavio sam sljedeće radnje:</w:t>
      </w:r>
    </w:p>
    <w:p w:rsidRDefault="00D14971" w:rsidP="00D14971" w:rsidR="00A53735" w:rsidRPr="002E4087">
      <w:pPr>
        <w:ind w:hanging="705" w:left="705"/>
        <w:rPr>
          <w:rFonts w:cs="Times New Roman" w:hAnsi="Chaparral Pro" w:ascii="Chaparral Pro"/>
          <w:sz w:val="26"/>
          <w:szCs w:val="26"/>
        </w:rPr>
      </w:pPr>
      <w:r w:rsidRPr="002E4087">
        <w:rPr>
          <w:rFonts w:cs="Times New Roman" w:hAnsi="Chaparral Pro" w:ascii="Chaparral Pro"/>
          <w:sz w:val="26"/>
          <w:szCs w:val="26"/>
        </w:rPr>
        <w:t>1.</w:t>
      </w:r>
      <w:r w:rsidRPr="002E4087">
        <w:rPr>
          <w:rFonts w:cs="Times New Roman" w:hAnsi="Chaparral Pro" w:ascii="Chaparral Pro"/>
          <w:sz w:val="26"/>
          <w:szCs w:val="26"/>
        </w:rPr>
        <w:tab/>
      </w:r>
      <w:r w:rsidR="00A53735" w:rsidRPr="002E4087">
        <w:rPr>
          <w:rFonts w:cs="Times New Roman" w:hAnsi="Chaparral Pro" w:ascii="Chaparral Pro"/>
          <w:sz w:val="26"/>
          <w:szCs w:val="26"/>
        </w:rPr>
        <w:t xml:space="preserve">preuzeo sam dužnost stečajnog upravitelja </w:t>
      </w:r>
    </w:p>
    <w:p w:rsidRDefault="00D14971" w:rsidP="00D14971" w:rsidR="00E70147">
      <w:pPr>
        <w:ind w:hanging="705" w:left="705"/>
        <w:rPr>
          <w:rFonts w:cs="Times New Roman" w:hAnsi="Chaparral Pro" w:ascii="Chaparral Pro"/>
          <w:sz w:val="26"/>
          <w:szCs w:val="26"/>
        </w:rPr>
      </w:pPr>
      <w:r w:rsidRPr="002E4087">
        <w:rPr>
          <w:rFonts w:cs="Times New Roman" w:hAnsi="Chaparral Pro" w:ascii="Chaparral Pro"/>
          <w:sz w:val="26"/>
          <w:szCs w:val="26"/>
        </w:rPr>
        <w:t>2.</w:t>
      </w:r>
      <w:r w:rsidRPr="002E4087">
        <w:rPr>
          <w:rFonts w:cs="Times New Roman" w:hAnsi="Chaparral Pro" w:ascii="Chaparral Pro"/>
          <w:sz w:val="26"/>
          <w:szCs w:val="26"/>
        </w:rPr>
        <w:tab/>
        <w:t>pozvao sam bivšeg zakonskog zastupnika da mi preda poslovnu dokumentaciju stečajnog dužnika prije otvaranja stečaja</w:t>
      </w:r>
      <w:r w:rsidR="00E70147">
        <w:rPr>
          <w:rFonts w:cs="Times New Roman" w:hAnsi="Chaparral Pro" w:ascii="Chaparral Pro"/>
          <w:sz w:val="26"/>
          <w:szCs w:val="26"/>
        </w:rPr>
        <w:t xml:space="preserve"> i to:</w:t>
      </w:r>
    </w:p>
    <w:p w:rsidRDefault="00E70147" w:rsidP="00E70147" w:rsidR="00E70147">
      <w:pPr>
        <w:pStyle w:val="Bezproreda"/>
        <w:ind w:firstLine="705"/>
        <w:rPr>
          <w:rFonts w:hAnsi="Chaparral Pro" w:ascii="Chaparral Pro"/>
          <w:sz w:val="26"/>
          <w:szCs w:val="26"/>
        </w:rPr>
      </w:pPr>
      <w:r>
        <w:rPr>
          <w:rFonts w:hAnsi="Chaparral Pro" w:ascii="Chaparral Pro"/>
          <w:sz w:val="26"/>
          <w:szCs w:val="26"/>
        </w:rPr>
        <w:t xml:space="preserve">- </w:t>
      </w:r>
      <w:proofErr w:type="spellStart"/>
      <w:r>
        <w:rPr>
          <w:rFonts w:hAnsi="Chaparral Pro" w:ascii="Chaparral Pro"/>
          <w:sz w:val="26"/>
          <w:szCs w:val="26"/>
        </w:rPr>
        <w:t>brutto</w:t>
      </w:r>
      <w:proofErr w:type="spellEnd"/>
      <w:r>
        <w:rPr>
          <w:rFonts w:hAnsi="Chaparral Pro" w:ascii="Chaparral Pro"/>
          <w:sz w:val="26"/>
          <w:szCs w:val="26"/>
        </w:rPr>
        <w:t xml:space="preserve"> bilanca poduzetnika za 2013., 2014., 2015., 2016. i 2017. godinu</w:t>
      </w:r>
    </w:p>
    <w:p w:rsidRDefault="00E70147" w:rsidP="00E70147" w:rsidR="00E70147">
      <w:pPr>
        <w:pStyle w:val="Bezproreda"/>
        <w:rPr>
          <w:rFonts w:hAnsi="Chaparral Pro" w:ascii="Chaparral Pro"/>
          <w:sz w:val="26"/>
          <w:szCs w:val="26"/>
        </w:rPr>
      </w:pPr>
      <w:r>
        <w:rPr>
          <w:rFonts w:hAnsi="Chaparral Pro" w:ascii="Chaparral Pro"/>
          <w:sz w:val="26"/>
          <w:szCs w:val="26"/>
        </w:rPr>
        <w:tab/>
        <w:t xml:space="preserve">- karticu kupaca za </w:t>
      </w:r>
      <w:r w:rsidRPr="00541E2A">
        <w:rPr>
          <w:rFonts w:hAnsi="Chaparral Pro" w:ascii="Chaparral Pro"/>
          <w:sz w:val="26"/>
          <w:szCs w:val="26"/>
        </w:rPr>
        <w:t>2013.</w:t>
      </w:r>
      <w:r>
        <w:rPr>
          <w:rFonts w:hAnsi="Chaparral Pro" w:ascii="Chaparral Pro"/>
          <w:sz w:val="26"/>
          <w:szCs w:val="26"/>
        </w:rPr>
        <w:t xml:space="preserve">, </w:t>
      </w:r>
      <w:r w:rsidRPr="00541E2A">
        <w:rPr>
          <w:rFonts w:hAnsi="Chaparral Pro" w:ascii="Chaparral Pro"/>
          <w:sz w:val="26"/>
          <w:szCs w:val="26"/>
        </w:rPr>
        <w:t>2014</w:t>
      </w:r>
      <w:r>
        <w:rPr>
          <w:rFonts w:hAnsi="Chaparral Pro" w:ascii="Chaparral Pro"/>
          <w:sz w:val="26"/>
          <w:szCs w:val="26"/>
        </w:rPr>
        <w:t>., 2015., 2016</w:t>
      </w:r>
      <w:r w:rsidRPr="00541E2A">
        <w:rPr>
          <w:rFonts w:hAnsi="Chaparral Pro" w:ascii="Chaparral Pro"/>
          <w:sz w:val="26"/>
          <w:szCs w:val="26"/>
        </w:rPr>
        <w:t>.</w:t>
      </w:r>
      <w:r>
        <w:rPr>
          <w:rFonts w:hAnsi="Chaparral Pro" w:ascii="Chaparral Pro"/>
          <w:sz w:val="26"/>
          <w:szCs w:val="26"/>
        </w:rPr>
        <w:t xml:space="preserve"> i 2017.</w:t>
      </w:r>
      <w:r w:rsidRPr="00541E2A">
        <w:rPr>
          <w:rFonts w:hAnsi="Chaparral Pro" w:ascii="Chaparral Pro"/>
          <w:sz w:val="26"/>
          <w:szCs w:val="26"/>
        </w:rPr>
        <w:t xml:space="preserve"> godinu</w:t>
      </w:r>
    </w:p>
    <w:p w:rsidRDefault="00E70147" w:rsidP="00E70147" w:rsidR="00E70147">
      <w:pPr>
        <w:pStyle w:val="Bezproreda"/>
        <w:rPr>
          <w:rFonts w:hAnsi="Chaparral Pro" w:ascii="Chaparral Pro"/>
          <w:sz w:val="26"/>
          <w:szCs w:val="26"/>
        </w:rPr>
      </w:pPr>
      <w:r>
        <w:rPr>
          <w:rFonts w:hAnsi="Chaparral Pro" w:ascii="Chaparral Pro"/>
          <w:sz w:val="26"/>
          <w:szCs w:val="26"/>
        </w:rPr>
        <w:tab/>
        <w:t xml:space="preserve">- od javnog bilježnika ovjerenu izjavu o sudskim i drugim postupcima u kojima </w:t>
      </w:r>
      <w:r>
        <w:rPr>
          <w:rFonts w:hAnsi="Chaparral Pro" w:ascii="Chaparral Pro"/>
          <w:sz w:val="26"/>
          <w:szCs w:val="26"/>
        </w:rPr>
        <w:tab/>
        <w:t xml:space="preserve">   je </w:t>
      </w:r>
      <w:proofErr w:type="spellStart"/>
      <w:r>
        <w:rPr>
          <w:rFonts w:hAnsi="Chaparral Pro" w:ascii="Chaparral Pro"/>
          <w:sz w:val="26"/>
          <w:szCs w:val="26"/>
        </w:rPr>
        <w:t>td</w:t>
      </w:r>
      <w:proofErr w:type="spellEnd"/>
      <w:r>
        <w:rPr>
          <w:rFonts w:hAnsi="Chaparral Pro" w:ascii="Chaparral Pro"/>
          <w:sz w:val="26"/>
          <w:szCs w:val="26"/>
        </w:rPr>
        <w:t xml:space="preserve"> </w:t>
      </w:r>
      <w:proofErr w:type="spellStart"/>
      <w:r>
        <w:rPr>
          <w:rFonts w:hAnsi="Chaparral Pro" w:ascii="Chaparral Pro"/>
          <w:sz w:val="26"/>
          <w:szCs w:val="26"/>
        </w:rPr>
        <w:t>TRCKO</w:t>
      </w:r>
      <w:proofErr w:type="spellEnd"/>
      <w:r>
        <w:rPr>
          <w:rFonts w:hAnsi="Chaparral Pro" w:ascii="Chaparral Pro"/>
          <w:sz w:val="26"/>
          <w:szCs w:val="26"/>
        </w:rPr>
        <w:t xml:space="preserve"> d.o.o. tužitelj i/ili tuženik, podaci o vlasništvu</w:t>
      </w:r>
    </w:p>
    <w:p w:rsidRDefault="00E70147" w:rsidP="00E70147" w:rsidR="00E70147">
      <w:pPr>
        <w:pStyle w:val="Bezproreda"/>
        <w:rPr>
          <w:rFonts w:hAnsi="Chaparral Pro" w:ascii="Chaparral Pro"/>
          <w:sz w:val="26"/>
          <w:szCs w:val="26"/>
        </w:rPr>
      </w:pPr>
      <w:r>
        <w:rPr>
          <w:rFonts w:hAnsi="Chaparral Pro" w:ascii="Chaparral Pro"/>
          <w:sz w:val="26"/>
          <w:szCs w:val="26"/>
        </w:rPr>
        <w:t xml:space="preserve">               nekretnina i pokretnina te postojanju druge materijalne i nematerijalne</w:t>
      </w:r>
    </w:p>
    <w:p w:rsidRDefault="00E70147" w:rsidP="00E70147" w:rsidR="00E70147">
      <w:pPr>
        <w:pStyle w:val="Bezproreda"/>
        <w:rPr>
          <w:rFonts w:hAnsi="Chaparral Pro" w:ascii="Chaparral Pro"/>
          <w:sz w:val="26"/>
          <w:szCs w:val="26"/>
        </w:rPr>
      </w:pPr>
      <w:r>
        <w:rPr>
          <w:rFonts w:hAnsi="Chaparral Pro" w:ascii="Chaparral Pro"/>
          <w:sz w:val="26"/>
          <w:szCs w:val="26"/>
        </w:rPr>
        <w:t xml:space="preserve">               imovine i potraživanja</w:t>
      </w:r>
    </w:p>
    <w:p w:rsidRDefault="00E70147" w:rsidP="00D14971" w:rsidR="00E70147">
      <w:pPr>
        <w:ind w:hanging="705" w:left="705"/>
        <w:rPr>
          <w:rFonts w:cs="Times New Roman" w:hAnsi="Chaparral Pro" w:ascii="Chaparral Pro"/>
          <w:sz w:val="26"/>
          <w:szCs w:val="26"/>
        </w:rPr>
      </w:pPr>
    </w:p>
    <w:p w:rsidRDefault="00A131FB" w:rsidP="00E70147" w:rsidR="00A131FB" w:rsidRPr="002E4087">
      <w:pPr>
        <w:ind w:left="705"/>
        <w:rPr>
          <w:rFonts w:cs="Times New Roman" w:hAnsi="Chaparral Pro" w:ascii="Chaparral Pro"/>
          <w:sz w:val="26"/>
          <w:szCs w:val="26"/>
        </w:rPr>
      </w:pPr>
      <w:r w:rsidRPr="002E4087">
        <w:rPr>
          <w:rFonts w:cs="Times New Roman" w:hAnsi="Chaparral Pro" w:ascii="Chaparral Pro"/>
          <w:sz w:val="26"/>
          <w:szCs w:val="26"/>
        </w:rPr>
        <w:t>Bivši direktor mi je dana 18.01.2018. putem svog knjigovodstva dostavio knjige URA za 2016. i 2017. godinu</w:t>
      </w:r>
      <w:r w:rsidR="00E70147">
        <w:rPr>
          <w:rFonts w:cs="Times New Roman" w:hAnsi="Chaparral Pro" w:ascii="Chaparral Pro"/>
          <w:sz w:val="26"/>
          <w:szCs w:val="26"/>
        </w:rPr>
        <w:t>, no nije dostavio traženu relevantnu dokumentaciju kao gore.</w:t>
      </w:r>
    </w:p>
    <w:p w:rsidRDefault="00A131FB" w:rsidP="00847F3F" w:rsidR="00D14971" w:rsidRPr="002E4087">
      <w:pPr>
        <w:ind w:hanging="705" w:left="705"/>
        <w:jc w:val="both"/>
        <w:rPr>
          <w:rFonts w:cs="Times New Roman" w:hAnsi="Chaparral Pro" w:ascii="Chaparral Pro"/>
          <w:sz w:val="26"/>
          <w:szCs w:val="26"/>
        </w:rPr>
      </w:pPr>
      <w:r w:rsidRPr="002E4087">
        <w:rPr>
          <w:rFonts w:cs="Times New Roman" w:hAnsi="Chaparral Pro" w:ascii="Chaparral Pro"/>
          <w:sz w:val="26"/>
          <w:szCs w:val="26"/>
        </w:rPr>
        <w:lastRenderedPageBreak/>
        <w:tab/>
      </w:r>
      <w:r w:rsidR="002E4087">
        <w:rPr>
          <w:rFonts w:cs="Times New Roman" w:hAnsi="Chaparral Pro" w:ascii="Chaparral Pro"/>
          <w:sz w:val="26"/>
          <w:szCs w:val="26"/>
        </w:rPr>
        <w:t>N</w:t>
      </w:r>
      <w:r w:rsidRPr="002E4087">
        <w:rPr>
          <w:rFonts w:cs="Times New Roman" w:hAnsi="Chaparral Pro" w:ascii="Chaparral Pro"/>
          <w:sz w:val="26"/>
          <w:szCs w:val="26"/>
        </w:rPr>
        <w:t xml:space="preserve">akon više poziva i </w:t>
      </w:r>
      <w:proofErr w:type="spellStart"/>
      <w:r w:rsidRPr="002E4087">
        <w:rPr>
          <w:rFonts w:cs="Times New Roman" w:hAnsi="Chaparral Pro" w:ascii="Chaparral Pro"/>
          <w:sz w:val="26"/>
          <w:szCs w:val="26"/>
        </w:rPr>
        <w:t>potražnice</w:t>
      </w:r>
      <w:proofErr w:type="spellEnd"/>
      <w:r w:rsidRPr="002E4087">
        <w:rPr>
          <w:rFonts w:cs="Times New Roman" w:hAnsi="Chaparral Pro" w:ascii="Chaparral Pro"/>
          <w:sz w:val="26"/>
          <w:szCs w:val="26"/>
        </w:rPr>
        <w:t xml:space="preserve"> MUP-u, </w:t>
      </w:r>
      <w:r w:rsidR="00F0506D" w:rsidRPr="002E4087">
        <w:rPr>
          <w:rFonts w:cs="Times New Roman" w:hAnsi="Chaparral Pro" w:ascii="Chaparral Pro"/>
          <w:sz w:val="26"/>
          <w:szCs w:val="26"/>
        </w:rPr>
        <w:t xml:space="preserve">bivši zakonski zastupnik </w:t>
      </w:r>
      <w:r w:rsidRPr="002E4087">
        <w:rPr>
          <w:rFonts w:cs="Times New Roman" w:hAnsi="Chaparral Pro" w:ascii="Chaparral Pro"/>
          <w:sz w:val="26"/>
          <w:szCs w:val="26"/>
        </w:rPr>
        <w:t>predao mi je</w:t>
      </w:r>
      <w:r w:rsidR="00F0506D" w:rsidRPr="002E4087">
        <w:rPr>
          <w:rFonts w:cs="Times New Roman" w:hAnsi="Chaparral Pro" w:ascii="Chaparral Pro"/>
          <w:sz w:val="26"/>
          <w:szCs w:val="26"/>
        </w:rPr>
        <w:t xml:space="preserve"> u posjed vozilo marke </w:t>
      </w:r>
      <w:r w:rsidRPr="002E4087">
        <w:rPr>
          <w:rFonts w:cs="Times New Roman" w:hAnsi="Chaparral Pro" w:ascii="Chaparral Pro"/>
          <w:sz w:val="26"/>
          <w:szCs w:val="26"/>
        </w:rPr>
        <w:t xml:space="preserve">TERETNI AUTOMOBIL, marke MERCEDES, model 313CDI tip SPRINTER, godina proizvodnje 2003, snage 95 kWh, broj šasije WDB9036611R526658, reg. oznaka ZG9258EB koje se trenutno nalazi na adresi </w:t>
      </w:r>
      <w:proofErr w:type="spellStart"/>
      <w:r w:rsidRPr="002E4087">
        <w:rPr>
          <w:rFonts w:cs="Times New Roman" w:hAnsi="Chaparral Pro" w:ascii="Chaparral Pro"/>
          <w:sz w:val="26"/>
          <w:szCs w:val="26"/>
        </w:rPr>
        <w:t>Selnica</w:t>
      </w:r>
      <w:proofErr w:type="spellEnd"/>
      <w:r w:rsidRPr="002E4087">
        <w:rPr>
          <w:rFonts w:cs="Times New Roman" w:hAnsi="Chaparral Pro" w:ascii="Chaparral Pro"/>
          <w:sz w:val="26"/>
          <w:szCs w:val="26"/>
        </w:rPr>
        <w:t xml:space="preserve"> </w:t>
      </w:r>
      <w:proofErr w:type="spellStart"/>
      <w:r w:rsidRPr="002E4087">
        <w:rPr>
          <w:rFonts w:cs="Times New Roman" w:hAnsi="Chaparral Pro" w:ascii="Chaparral Pro"/>
          <w:sz w:val="26"/>
          <w:szCs w:val="26"/>
        </w:rPr>
        <w:t>Šćitarjevska</w:t>
      </w:r>
      <w:proofErr w:type="spellEnd"/>
      <w:r w:rsidRPr="002E4087">
        <w:rPr>
          <w:rFonts w:cs="Times New Roman" w:hAnsi="Chaparral Pro" w:ascii="Chaparral Pro"/>
          <w:sz w:val="26"/>
          <w:szCs w:val="26"/>
        </w:rPr>
        <w:t xml:space="preserve"> 121, Velika gorica.</w:t>
      </w:r>
    </w:p>
    <w:p w:rsidRDefault="00A131FB" w:rsidP="00847F3F" w:rsidR="00A131FB" w:rsidRPr="002E4087">
      <w:pPr>
        <w:ind w:left="705"/>
        <w:jc w:val="both"/>
        <w:rPr>
          <w:rFonts w:cs="Times New Roman" w:hAnsi="Chaparral Pro" w:ascii="Chaparral Pro"/>
          <w:sz w:val="26"/>
          <w:szCs w:val="26"/>
        </w:rPr>
      </w:pPr>
      <w:r w:rsidRPr="002E4087">
        <w:rPr>
          <w:rFonts w:cs="Times New Roman" w:hAnsi="Chaparral Pro" w:ascii="Chaparral Pro"/>
          <w:sz w:val="26"/>
          <w:szCs w:val="26"/>
        </w:rPr>
        <w:t>Vozilo je stečajni upravitelj odjavio odmah po saznanju za mjesto gdje se vozilo nalazi i nakon što mu je bivši direktor dužnika dostavio prometnu dozvolu.</w:t>
      </w:r>
    </w:p>
    <w:p w:rsidRDefault="00D14971" w:rsidP="00847F3F" w:rsidR="00D14971" w:rsidRPr="002E4087">
      <w:pPr>
        <w:ind w:hanging="705" w:left="705"/>
        <w:jc w:val="both"/>
        <w:rPr>
          <w:rFonts w:cs="Times New Roman" w:hAnsi="Chaparral Pro" w:ascii="Chaparral Pro"/>
          <w:sz w:val="26"/>
          <w:szCs w:val="26"/>
        </w:rPr>
      </w:pPr>
      <w:r w:rsidRPr="002E4087">
        <w:rPr>
          <w:rFonts w:cs="Times New Roman" w:hAnsi="Chaparral Pro" w:ascii="Chaparral Pro"/>
          <w:sz w:val="26"/>
          <w:szCs w:val="26"/>
        </w:rPr>
        <w:t>3.</w:t>
      </w:r>
      <w:r w:rsidRPr="002E4087">
        <w:rPr>
          <w:rFonts w:cs="Times New Roman" w:hAnsi="Chaparral Pro" w:ascii="Chaparral Pro"/>
          <w:sz w:val="26"/>
          <w:szCs w:val="26"/>
        </w:rPr>
        <w:tab/>
        <w:t>poslani su zahtjevi nadležnim tijelima radi utvrđivanja imovine koja bi ulazila u stečajnu masu i to: (i) državnoj geodetskoj upravi radi utvrđivanja posjeda nekretnina kako bi se nastavno s obzirom na prikupljene podatke eventualno u zemljišnim knjigama moglo utvrditi vlasništvo nekretnina, (</w:t>
      </w:r>
      <w:proofErr w:type="spellStart"/>
      <w:r w:rsidRPr="002E4087">
        <w:rPr>
          <w:rFonts w:cs="Times New Roman" w:hAnsi="Chaparral Pro" w:ascii="Chaparral Pro"/>
          <w:sz w:val="26"/>
          <w:szCs w:val="26"/>
        </w:rPr>
        <w:t>ii</w:t>
      </w:r>
      <w:proofErr w:type="spellEnd"/>
      <w:r w:rsidRPr="002E4087">
        <w:rPr>
          <w:rFonts w:cs="Times New Roman" w:hAnsi="Chaparral Pro" w:ascii="Chaparral Pro"/>
          <w:sz w:val="26"/>
          <w:szCs w:val="26"/>
        </w:rPr>
        <w:t xml:space="preserve">) zahtjev </w:t>
      </w:r>
      <w:proofErr w:type="spellStart"/>
      <w:r w:rsidRPr="002E4087">
        <w:rPr>
          <w:rFonts w:cs="Times New Roman" w:hAnsi="Chaparral Pro" w:ascii="Chaparral Pro"/>
          <w:sz w:val="26"/>
          <w:szCs w:val="26"/>
        </w:rPr>
        <w:t>Mup</w:t>
      </w:r>
      <w:proofErr w:type="spellEnd"/>
      <w:r w:rsidRPr="002E4087">
        <w:rPr>
          <w:rFonts w:cs="Times New Roman" w:hAnsi="Chaparral Pro" w:ascii="Chaparral Pro"/>
          <w:sz w:val="26"/>
          <w:szCs w:val="26"/>
        </w:rPr>
        <w:t xml:space="preserve"> Zagreb radi dostave podataka iz evidencije registracije cestovnih motornih vozila, (iii) upit Poreznoj upravi nadležnoj za stečajnog dužnika o podacima iz baze podataka bitnih za oporezivanje (tzv. BPBO);</w:t>
      </w:r>
      <w:r w:rsidR="0025442D" w:rsidRPr="002E4087">
        <w:rPr>
          <w:rFonts w:cs="Times New Roman" w:hAnsi="Chaparral Pro" w:ascii="Chaparral Pro"/>
          <w:sz w:val="26"/>
          <w:szCs w:val="26"/>
        </w:rPr>
        <w:t xml:space="preserve"> zahtjev HZMO radi podataka o radnicima.</w:t>
      </w:r>
    </w:p>
    <w:p w:rsidRDefault="00D14971" w:rsidP="00D14971" w:rsidR="00D14971" w:rsidRPr="002E4087">
      <w:pPr>
        <w:ind w:hanging="705" w:left="705"/>
        <w:rPr>
          <w:rFonts w:cs="Times New Roman" w:hAnsi="Chaparral Pro" w:ascii="Chaparral Pro"/>
          <w:sz w:val="26"/>
          <w:szCs w:val="26"/>
        </w:rPr>
      </w:pPr>
      <w:r w:rsidRPr="002E4087">
        <w:rPr>
          <w:rFonts w:cs="Times New Roman" w:hAnsi="Chaparral Pro" w:ascii="Chaparral Pro"/>
          <w:sz w:val="26"/>
          <w:szCs w:val="26"/>
        </w:rPr>
        <w:t>4.</w:t>
      </w:r>
      <w:r w:rsidRPr="002E4087">
        <w:rPr>
          <w:rFonts w:cs="Times New Roman" w:hAnsi="Chaparral Pro" w:ascii="Chaparral Pro"/>
          <w:sz w:val="26"/>
          <w:szCs w:val="26"/>
        </w:rPr>
        <w:tab/>
        <w:t>pribavljena obavijest Drža</w:t>
      </w:r>
      <w:r w:rsidR="0025442D" w:rsidRPr="002E4087">
        <w:rPr>
          <w:rFonts w:cs="Times New Roman" w:hAnsi="Chaparral Pro" w:ascii="Chaparral Pro"/>
          <w:sz w:val="26"/>
          <w:szCs w:val="26"/>
        </w:rPr>
        <w:t>vnog zavoda za statistiku o raz</w:t>
      </w:r>
      <w:r w:rsidRPr="002E4087">
        <w:rPr>
          <w:rFonts w:cs="Times New Roman" w:hAnsi="Chaparral Pro" w:ascii="Chaparral Pro"/>
          <w:sz w:val="26"/>
          <w:szCs w:val="26"/>
        </w:rPr>
        <w:t>v</w:t>
      </w:r>
      <w:r w:rsidR="0025442D" w:rsidRPr="002E4087">
        <w:rPr>
          <w:rFonts w:cs="Times New Roman" w:hAnsi="Chaparral Pro" w:ascii="Chaparral Pro"/>
          <w:sz w:val="26"/>
          <w:szCs w:val="26"/>
        </w:rPr>
        <w:t>r</w:t>
      </w:r>
      <w:r w:rsidRPr="002E4087">
        <w:rPr>
          <w:rFonts w:cs="Times New Roman" w:hAnsi="Chaparral Pro" w:ascii="Chaparral Pro"/>
          <w:sz w:val="26"/>
          <w:szCs w:val="26"/>
        </w:rPr>
        <w:t>stavanju poslovnog subjekta pre</w:t>
      </w:r>
      <w:r w:rsidR="00284936" w:rsidRPr="002E4087">
        <w:rPr>
          <w:rFonts w:cs="Times New Roman" w:hAnsi="Chaparral Pro" w:ascii="Chaparral Pro"/>
          <w:sz w:val="26"/>
          <w:szCs w:val="26"/>
        </w:rPr>
        <w:t>m</w:t>
      </w:r>
      <w:r w:rsidRPr="002E4087">
        <w:rPr>
          <w:rFonts w:cs="Times New Roman" w:hAnsi="Chaparral Pro" w:ascii="Chaparral Pro"/>
          <w:sz w:val="26"/>
          <w:szCs w:val="26"/>
        </w:rPr>
        <w:t>a NKD-u 2007.</w:t>
      </w:r>
    </w:p>
    <w:p w:rsidRDefault="00284936" w:rsidP="00847F3F" w:rsidR="002E4087">
      <w:pPr>
        <w:ind w:hanging="705" w:left="705"/>
        <w:jc w:val="both"/>
      </w:pPr>
      <w:r w:rsidRPr="002E4087">
        <w:rPr>
          <w:rFonts w:cs="Times New Roman" w:hAnsi="Chaparral Pro" w:ascii="Chaparral Pro"/>
          <w:sz w:val="26"/>
          <w:szCs w:val="26"/>
        </w:rPr>
        <w:t>5.</w:t>
      </w:r>
      <w:r w:rsidRPr="002E4087">
        <w:rPr>
          <w:rFonts w:cs="Times New Roman" w:hAnsi="Chaparral Pro" w:ascii="Chaparral Pro"/>
          <w:sz w:val="26"/>
          <w:szCs w:val="26"/>
        </w:rPr>
        <w:tab/>
        <w:t>Poduzete su sve zakonom predviđene radnje iz područja računovodstva koje je u ovom trenutku bilo moguće poduzeti.</w:t>
      </w:r>
      <w:r w:rsidR="002E4087" w:rsidRPr="002E4087">
        <w:t xml:space="preserve"> </w:t>
      </w:r>
    </w:p>
    <w:p w:rsidRDefault="002E4087" w:rsidP="00847F3F" w:rsidR="00E70147">
      <w:pPr>
        <w:ind w:left="705"/>
        <w:jc w:val="both"/>
        <w:rPr>
          <w:rFonts w:cs="Times New Roman" w:hAnsi="Chaparral Pro" w:ascii="Chaparral Pro"/>
          <w:sz w:val="26"/>
          <w:szCs w:val="26"/>
        </w:rPr>
      </w:pPr>
      <w:r w:rsidRPr="002E4087">
        <w:rPr>
          <w:rFonts w:cs="Times New Roman" w:hAnsi="Chaparral Pro" w:ascii="Chaparral Pro"/>
          <w:sz w:val="26"/>
          <w:szCs w:val="26"/>
        </w:rPr>
        <w:t>Dužnik prije otvaranja stečaja nije vodio uredno knjigovodstvo</w:t>
      </w:r>
      <w:r w:rsidR="00E70147">
        <w:rPr>
          <w:rFonts w:cs="Times New Roman" w:hAnsi="Chaparral Pro" w:ascii="Chaparral Pro"/>
          <w:sz w:val="26"/>
          <w:szCs w:val="26"/>
        </w:rPr>
        <w:t xml:space="preserve"> te prema obavijesti Porezne uprave nije podnosio uredne prijave</w:t>
      </w:r>
      <w:r>
        <w:rPr>
          <w:rFonts w:cs="Times New Roman" w:hAnsi="Chaparral Pro" w:ascii="Chaparral Pro"/>
          <w:sz w:val="26"/>
          <w:szCs w:val="26"/>
        </w:rPr>
        <w:t xml:space="preserve"> </w:t>
      </w:r>
      <w:r w:rsidR="00E70147">
        <w:rPr>
          <w:rFonts w:cs="Times New Roman" w:hAnsi="Chaparral Pro" w:ascii="Chaparral Pro"/>
          <w:sz w:val="26"/>
          <w:szCs w:val="26"/>
        </w:rPr>
        <w:t>poreza na dobit i poreza na dodanu vrijednost u periodu od 01.01.2016. do dana otvaranja stečajnog postupka.</w:t>
      </w:r>
    </w:p>
    <w:p w:rsidRDefault="002E4087" w:rsidP="00847F3F" w:rsidR="00284936">
      <w:pPr>
        <w:ind w:left="705"/>
        <w:jc w:val="both"/>
        <w:rPr>
          <w:rFonts w:cs="Times New Roman" w:hAnsi="Chaparral Pro" w:ascii="Chaparral Pro"/>
          <w:sz w:val="26"/>
          <w:szCs w:val="26"/>
        </w:rPr>
      </w:pPr>
      <w:r>
        <w:rPr>
          <w:rFonts w:cs="Times New Roman" w:hAnsi="Chaparral Pro" w:ascii="Chaparral Pro"/>
          <w:sz w:val="26"/>
          <w:szCs w:val="26"/>
        </w:rPr>
        <w:t xml:space="preserve">Dužnik </w:t>
      </w:r>
      <w:r w:rsidR="00E70147">
        <w:rPr>
          <w:rFonts w:cs="Times New Roman" w:hAnsi="Chaparral Pro" w:ascii="Chaparral Pro"/>
          <w:sz w:val="26"/>
          <w:szCs w:val="26"/>
        </w:rPr>
        <w:t>je imao prijavljenog</w:t>
      </w:r>
      <w:r>
        <w:rPr>
          <w:rFonts w:cs="Times New Roman" w:hAnsi="Chaparral Pro" w:ascii="Chaparral Pro"/>
          <w:sz w:val="26"/>
          <w:szCs w:val="26"/>
        </w:rPr>
        <w:t xml:space="preserve"> radnika Iva Bilandžić </w:t>
      </w:r>
      <w:r w:rsidR="00E70147">
        <w:rPr>
          <w:rFonts w:cs="Times New Roman" w:hAnsi="Chaparral Pro" w:ascii="Chaparral Pro"/>
          <w:sz w:val="26"/>
          <w:szCs w:val="26"/>
        </w:rPr>
        <w:t xml:space="preserve">za kojeg prema obavijesti Porezne uprave </w:t>
      </w:r>
      <w:r>
        <w:rPr>
          <w:rFonts w:cs="Times New Roman" w:hAnsi="Chaparral Pro" w:ascii="Chaparral Pro"/>
          <w:sz w:val="26"/>
          <w:szCs w:val="26"/>
        </w:rPr>
        <w:t xml:space="preserve">nije vršio mjesečne prijave </w:t>
      </w:r>
      <w:proofErr w:type="spellStart"/>
      <w:r>
        <w:rPr>
          <w:rFonts w:cs="Times New Roman" w:hAnsi="Chaparral Pro" w:ascii="Chaparral Pro"/>
          <w:sz w:val="26"/>
          <w:szCs w:val="26"/>
        </w:rPr>
        <w:t>Joppd</w:t>
      </w:r>
      <w:proofErr w:type="spellEnd"/>
      <w:r>
        <w:rPr>
          <w:rFonts w:cs="Times New Roman" w:hAnsi="Chaparral Pro" w:ascii="Chaparral Pro"/>
          <w:sz w:val="26"/>
          <w:szCs w:val="26"/>
        </w:rPr>
        <w:t xml:space="preserve"> obrazaca</w:t>
      </w:r>
      <w:r w:rsidR="00E70147">
        <w:rPr>
          <w:rFonts w:cs="Times New Roman" w:hAnsi="Chaparral Pro" w:ascii="Chaparral Pro"/>
          <w:sz w:val="26"/>
          <w:szCs w:val="26"/>
        </w:rPr>
        <w:t xml:space="preserve"> od 6. mjeseca 2016 godine do dana otvaranja stečajnog postupka. Također stečajnom upravitelju nisu dostavljeni obračuni plaća za navedenog radnika osim obračuna plaća za 9., 10., i 11. mjesec 2017. godine.</w:t>
      </w:r>
    </w:p>
    <w:p w:rsidRDefault="00E063C8" w:rsidP="00D14971" w:rsidR="00E063C8" w:rsidRPr="002E4087">
      <w:pPr>
        <w:ind w:hanging="705" w:left="705"/>
        <w:rPr>
          <w:rFonts w:cs="Times New Roman" w:hAnsi="Chaparral Pro" w:ascii="Chaparral Pro"/>
          <w:sz w:val="26"/>
          <w:szCs w:val="26"/>
        </w:rPr>
      </w:pPr>
      <w:r w:rsidRPr="002E4087">
        <w:rPr>
          <w:rFonts w:cs="Times New Roman" w:hAnsi="Chaparral Pro" w:ascii="Chaparral Pro"/>
          <w:sz w:val="26"/>
          <w:szCs w:val="26"/>
        </w:rPr>
        <w:t>6.</w:t>
      </w:r>
      <w:r w:rsidRPr="002E4087">
        <w:rPr>
          <w:rFonts w:cs="Times New Roman" w:hAnsi="Chaparral Pro" w:ascii="Chaparral Pro"/>
          <w:sz w:val="26"/>
          <w:szCs w:val="26"/>
        </w:rPr>
        <w:tab/>
        <w:t xml:space="preserve">Zatvoreni računi dužnika. Upravitelj </w:t>
      </w:r>
      <w:r w:rsidR="00A131FB" w:rsidRPr="002E4087">
        <w:rPr>
          <w:rFonts w:cs="Times New Roman" w:hAnsi="Chaparral Pro" w:ascii="Chaparral Pro"/>
          <w:sz w:val="26"/>
          <w:szCs w:val="26"/>
        </w:rPr>
        <w:t xml:space="preserve">je </w:t>
      </w:r>
      <w:r w:rsidRPr="002E4087">
        <w:rPr>
          <w:rFonts w:cs="Times New Roman" w:hAnsi="Chaparral Pro" w:ascii="Chaparral Pro"/>
          <w:sz w:val="26"/>
          <w:szCs w:val="26"/>
        </w:rPr>
        <w:t>otvor</w:t>
      </w:r>
      <w:r w:rsidR="00A131FB" w:rsidRPr="002E4087">
        <w:rPr>
          <w:rFonts w:cs="Times New Roman" w:hAnsi="Chaparral Pro" w:ascii="Chaparral Pro"/>
          <w:sz w:val="26"/>
          <w:szCs w:val="26"/>
        </w:rPr>
        <w:t>io</w:t>
      </w:r>
      <w:r w:rsidRPr="002E4087">
        <w:rPr>
          <w:rFonts w:cs="Times New Roman" w:hAnsi="Chaparral Pro" w:ascii="Chaparral Pro"/>
          <w:sz w:val="26"/>
          <w:szCs w:val="26"/>
        </w:rPr>
        <w:t xml:space="preserve"> novi račun</w:t>
      </w:r>
      <w:r w:rsidR="00A131FB" w:rsidRPr="002E4087">
        <w:rPr>
          <w:rFonts w:cs="Times New Roman" w:hAnsi="Chaparral Pro" w:ascii="Chaparral Pro"/>
          <w:sz w:val="26"/>
          <w:szCs w:val="26"/>
        </w:rPr>
        <w:t xml:space="preserve"> kod Hrvatske poštanske banke d.d. broj IBAN: </w:t>
      </w:r>
      <w:r w:rsidR="006247FD" w:rsidRPr="002E4087">
        <w:rPr>
          <w:rFonts w:cs="Times New Roman" w:hAnsi="Chaparral Pro" w:ascii="Chaparral Pro"/>
          <w:sz w:val="26"/>
          <w:szCs w:val="26"/>
        </w:rPr>
        <w:t>HR4923900011101027656</w:t>
      </w:r>
    </w:p>
    <w:p w:rsidRDefault="00E063C8" w:rsidP="00D14971" w:rsidR="00D14971" w:rsidRPr="002E4087">
      <w:pPr>
        <w:ind w:hanging="705" w:left="705"/>
        <w:rPr>
          <w:rFonts w:cs="Times New Roman" w:hAnsi="Chaparral Pro" w:ascii="Chaparral Pro"/>
          <w:sz w:val="26"/>
          <w:szCs w:val="26"/>
        </w:rPr>
      </w:pPr>
      <w:r w:rsidRPr="002E4087">
        <w:rPr>
          <w:rFonts w:cs="Times New Roman" w:hAnsi="Chaparral Pro" w:ascii="Chaparral Pro"/>
          <w:sz w:val="26"/>
          <w:szCs w:val="26"/>
        </w:rPr>
        <w:t>7</w:t>
      </w:r>
      <w:r w:rsidR="00D14971" w:rsidRPr="002E4087">
        <w:rPr>
          <w:rFonts w:cs="Times New Roman" w:hAnsi="Chaparral Pro" w:ascii="Chaparral Pro"/>
          <w:sz w:val="26"/>
          <w:szCs w:val="26"/>
        </w:rPr>
        <w:t>.</w:t>
      </w:r>
      <w:r w:rsidR="00D14971" w:rsidRPr="002E4087">
        <w:rPr>
          <w:rFonts w:cs="Times New Roman" w:hAnsi="Chaparral Pro" w:ascii="Chaparral Pro"/>
          <w:sz w:val="26"/>
          <w:szCs w:val="26"/>
        </w:rPr>
        <w:tab/>
      </w:r>
      <w:r w:rsidR="00284936" w:rsidRPr="002E4087">
        <w:rPr>
          <w:rFonts w:cs="Times New Roman" w:hAnsi="Chaparral Pro" w:ascii="Chaparral Pro"/>
          <w:sz w:val="26"/>
          <w:szCs w:val="26"/>
        </w:rPr>
        <w:t>Sastavljen je Popis predmeta stečajne mase koji su prema dostupnim informacijama nesporno u vlasništvu dužnika  (sukladno čl. 221. SZ).</w:t>
      </w:r>
    </w:p>
    <w:p w:rsidRDefault="00E063C8" w:rsidP="00284936" w:rsidR="00284936" w:rsidRPr="002E4087">
      <w:pPr>
        <w:ind w:hanging="705" w:left="705"/>
        <w:rPr>
          <w:rFonts w:cs="Times New Roman" w:hAnsi="Chaparral Pro" w:ascii="Chaparral Pro"/>
          <w:sz w:val="26"/>
          <w:szCs w:val="26"/>
        </w:rPr>
      </w:pPr>
      <w:r w:rsidRPr="002E4087">
        <w:rPr>
          <w:rFonts w:cs="Times New Roman" w:hAnsi="Chaparral Pro" w:ascii="Chaparral Pro"/>
          <w:sz w:val="26"/>
          <w:szCs w:val="26"/>
        </w:rPr>
        <w:t>8</w:t>
      </w:r>
      <w:r w:rsidR="00284936" w:rsidRPr="002E4087">
        <w:rPr>
          <w:rFonts w:cs="Times New Roman" w:hAnsi="Chaparral Pro" w:ascii="Chaparral Pro"/>
          <w:sz w:val="26"/>
          <w:szCs w:val="26"/>
        </w:rPr>
        <w:t>.</w:t>
      </w:r>
      <w:r w:rsidR="00284936" w:rsidRPr="002E4087">
        <w:rPr>
          <w:rFonts w:cs="Times New Roman" w:hAnsi="Chaparral Pro" w:ascii="Chaparral Pro"/>
          <w:sz w:val="26"/>
          <w:szCs w:val="26"/>
        </w:rPr>
        <w:tab/>
        <w:t>Sastavljen je Popis vjerovnika (sukladno čl. 222. SZ).</w:t>
      </w:r>
    </w:p>
    <w:p w:rsidRDefault="00E063C8" w:rsidP="00284936" w:rsidR="00284936" w:rsidRPr="002E4087">
      <w:pPr>
        <w:ind w:hanging="705" w:left="705"/>
        <w:rPr>
          <w:rFonts w:cs="Times New Roman" w:hAnsi="Chaparral Pro" w:ascii="Chaparral Pro"/>
          <w:sz w:val="26"/>
          <w:szCs w:val="26"/>
        </w:rPr>
      </w:pPr>
      <w:r w:rsidRPr="002E4087">
        <w:rPr>
          <w:rFonts w:cs="Times New Roman" w:hAnsi="Chaparral Pro" w:ascii="Chaparral Pro"/>
          <w:sz w:val="26"/>
          <w:szCs w:val="26"/>
        </w:rPr>
        <w:lastRenderedPageBreak/>
        <w:t>9</w:t>
      </w:r>
      <w:r w:rsidR="00284936" w:rsidRPr="002E4087">
        <w:rPr>
          <w:rFonts w:cs="Times New Roman" w:hAnsi="Chaparral Pro" w:ascii="Chaparral Pro"/>
          <w:sz w:val="26"/>
          <w:szCs w:val="26"/>
        </w:rPr>
        <w:t>.</w:t>
      </w:r>
      <w:r w:rsidR="00284936" w:rsidRPr="002E4087">
        <w:rPr>
          <w:rFonts w:cs="Times New Roman" w:hAnsi="Chaparral Pro" w:ascii="Chaparral Pro"/>
          <w:sz w:val="26"/>
          <w:szCs w:val="26"/>
        </w:rPr>
        <w:tab/>
        <w:t>Sastavljen je Pregled imovine i obveza (sukladno čl. 223. SZ).</w:t>
      </w:r>
    </w:p>
    <w:p w:rsidRDefault="006247FD" w:rsidP="00847F3F" w:rsidR="000302CD">
      <w:pPr>
        <w:ind w:hanging="705" w:left="705"/>
        <w:jc w:val="both"/>
        <w:rPr>
          <w:rFonts w:cs="Times New Roman" w:hAnsi="Chaparral Pro" w:ascii="Chaparral Pro"/>
          <w:sz w:val="26"/>
          <w:szCs w:val="26"/>
        </w:rPr>
      </w:pPr>
      <w:r w:rsidRPr="002E4087">
        <w:rPr>
          <w:rFonts w:cs="Times New Roman" w:hAnsi="Chaparral Pro" w:ascii="Chaparral Pro"/>
          <w:sz w:val="26"/>
          <w:szCs w:val="26"/>
        </w:rPr>
        <w:t>10.</w:t>
      </w:r>
      <w:r w:rsidRPr="002E4087">
        <w:rPr>
          <w:rFonts w:cs="Times New Roman" w:hAnsi="Chaparral Pro" w:ascii="Chaparral Pro"/>
          <w:sz w:val="26"/>
          <w:szCs w:val="26"/>
        </w:rPr>
        <w:tab/>
        <w:t xml:space="preserve">Jedinoj radnici, Iva Bilandžić </w:t>
      </w:r>
      <w:r w:rsidR="0052767E">
        <w:rPr>
          <w:rFonts w:cs="Times New Roman" w:hAnsi="Chaparral Pro" w:ascii="Chaparral Pro"/>
          <w:sz w:val="26"/>
          <w:szCs w:val="26"/>
        </w:rPr>
        <w:t>stečajni upravitelj je</w:t>
      </w:r>
      <w:r w:rsidRPr="002E4087">
        <w:rPr>
          <w:rFonts w:cs="Times New Roman" w:hAnsi="Chaparral Pro" w:ascii="Chaparral Pro"/>
          <w:sz w:val="26"/>
          <w:szCs w:val="26"/>
        </w:rPr>
        <w:t xml:space="preserve"> otkaza</w:t>
      </w:r>
      <w:r w:rsidR="0052767E">
        <w:rPr>
          <w:rFonts w:cs="Times New Roman" w:hAnsi="Chaparral Pro" w:ascii="Chaparral Pro"/>
          <w:sz w:val="26"/>
          <w:szCs w:val="26"/>
        </w:rPr>
        <w:t>o</w:t>
      </w:r>
      <w:r w:rsidRPr="002E4087">
        <w:rPr>
          <w:rFonts w:cs="Times New Roman" w:hAnsi="Chaparral Pro" w:ascii="Chaparral Pro"/>
          <w:sz w:val="26"/>
          <w:szCs w:val="26"/>
        </w:rPr>
        <w:t xml:space="preserve"> ugovor o radu zaključno sa 31.01.2018. godine</w:t>
      </w:r>
      <w:r w:rsidR="002E4087">
        <w:rPr>
          <w:rFonts w:cs="Times New Roman" w:hAnsi="Chaparral Pro" w:ascii="Chaparral Pro"/>
          <w:sz w:val="26"/>
          <w:szCs w:val="26"/>
        </w:rPr>
        <w:t xml:space="preserve">. </w:t>
      </w:r>
      <w:r w:rsidR="00E70147">
        <w:rPr>
          <w:rFonts w:cs="Times New Roman" w:hAnsi="Chaparral Pro" w:ascii="Chaparral Pro"/>
          <w:sz w:val="26"/>
          <w:szCs w:val="26"/>
        </w:rPr>
        <w:t>Prema</w:t>
      </w:r>
      <w:r w:rsidR="002E4087">
        <w:rPr>
          <w:rFonts w:cs="Times New Roman" w:hAnsi="Chaparral Pro" w:ascii="Chaparral Pro"/>
          <w:sz w:val="26"/>
          <w:szCs w:val="26"/>
        </w:rPr>
        <w:t xml:space="preserve"> obračun</w:t>
      </w:r>
      <w:r w:rsidR="00E70147">
        <w:rPr>
          <w:rFonts w:cs="Times New Roman" w:hAnsi="Chaparral Pro" w:ascii="Chaparral Pro"/>
          <w:sz w:val="26"/>
          <w:szCs w:val="26"/>
        </w:rPr>
        <w:t>u</w:t>
      </w:r>
      <w:r w:rsidR="002E4087">
        <w:rPr>
          <w:rFonts w:cs="Times New Roman" w:hAnsi="Chaparral Pro" w:ascii="Chaparral Pro"/>
          <w:sz w:val="26"/>
          <w:szCs w:val="26"/>
        </w:rPr>
        <w:t xml:space="preserve"> neisplaćenih plaća 3 mjeseca prije otvaranja stečaja </w:t>
      </w:r>
      <w:r w:rsidR="00E70147">
        <w:rPr>
          <w:rFonts w:cs="Times New Roman" w:hAnsi="Chaparral Pro" w:ascii="Chaparral Pro"/>
          <w:sz w:val="26"/>
          <w:szCs w:val="26"/>
        </w:rPr>
        <w:t>stečajni upravitelj je u tablicu priznatih tražbina I-višeg isplatnog reda uvrstio tražbinu radnika s osnova obveznih doprinosa za period od 6. mjeseca</w:t>
      </w:r>
      <w:r w:rsidR="0052767E">
        <w:rPr>
          <w:rFonts w:cs="Times New Roman" w:hAnsi="Chaparral Pro" w:ascii="Chaparral Pro"/>
          <w:sz w:val="26"/>
          <w:szCs w:val="26"/>
        </w:rPr>
        <w:t xml:space="preserve"> 2016 godine do dana otvaranja stečajnog postupka</w:t>
      </w:r>
      <w:r w:rsidR="000302CD">
        <w:rPr>
          <w:rFonts w:cs="Times New Roman" w:hAnsi="Chaparral Pro" w:ascii="Chaparral Pro"/>
          <w:sz w:val="26"/>
          <w:szCs w:val="26"/>
        </w:rPr>
        <w:t xml:space="preserve"> kao i neto plaću za 9., 10. i 11. mjesec 2017. godine.</w:t>
      </w:r>
    </w:p>
    <w:p w:rsidRDefault="0052767E" w:rsidP="000302CD" w:rsidR="006247FD">
      <w:pPr>
        <w:ind w:left="705"/>
        <w:jc w:val="both"/>
        <w:rPr>
          <w:rFonts w:cs="Times New Roman" w:hAnsi="Chaparral Pro" w:ascii="Chaparral Pro"/>
          <w:sz w:val="26"/>
          <w:szCs w:val="26"/>
        </w:rPr>
      </w:pPr>
      <w:r>
        <w:rPr>
          <w:rFonts w:cs="Times New Roman" w:hAnsi="Chaparral Pro" w:ascii="Chaparral Pro"/>
          <w:sz w:val="26"/>
          <w:szCs w:val="26"/>
        </w:rPr>
        <w:t xml:space="preserve">U najkraćem roku stečajni upravitelj će putem računovodstva izvršiti prijavu </w:t>
      </w:r>
      <w:r w:rsidR="00847F3F">
        <w:rPr>
          <w:rFonts w:cs="Times New Roman" w:hAnsi="Chaparral Pro" w:ascii="Chaparral Pro"/>
          <w:sz w:val="26"/>
          <w:szCs w:val="26"/>
        </w:rPr>
        <w:t xml:space="preserve">Poreznoj upravi putem </w:t>
      </w:r>
      <w:proofErr w:type="spellStart"/>
      <w:r>
        <w:rPr>
          <w:rFonts w:cs="Times New Roman" w:hAnsi="Chaparral Pro" w:ascii="Chaparral Pro"/>
          <w:sz w:val="26"/>
          <w:szCs w:val="26"/>
        </w:rPr>
        <w:t>Joppd</w:t>
      </w:r>
      <w:proofErr w:type="spellEnd"/>
      <w:r>
        <w:rPr>
          <w:rFonts w:cs="Times New Roman" w:hAnsi="Chaparral Pro" w:ascii="Chaparral Pro"/>
          <w:sz w:val="26"/>
          <w:szCs w:val="26"/>
        </w:rPr>
        <w:t xml:space="preserve"> obrazaca za navedeni period.</w:t>
      </w:r>
    </w:p>
    <w:p w:rsidRDefault="0052767E" w:rsidP="00847F3F" w:rsidR="0052767E">
      <w:pPr>
        <w:ind w:hanging="705" w:left="705"/>
        <w:jc w:val="both"/>
        <w:rPr>
          <w:rFonts w:cs="Times New Roman" w:hAnsi="Chaparral Pro" w:ascii="Chaparral Pro"/>
          <w:sz w:val="26"/>
          <w:szCs w:val="26"/>
        </w:rPr>
      </w:pPr>
      <w:r>
        <w:rPr>
          <w:rFonts w:cs="Times New Roman" w:hAnsi="Chaparral Pro" w:ascii="Chaparral Pro"/>
          <w:sz w:val="26"/>
          <w:szCs w:val="26"/>
        </w:rPr>
        <w:tab/>
        <w:t>Prema dostavljenim obračunima plaća za 9. 10. i 11. mjesec 2017. godine vidljivo je da je radnica bila prijavljena na bruto plaću u visini od 3.276,00 kuna prema kojoj osnovici doprinosi iz plaće iznose 655,20 kuna a doprinosi na plaću 563,47 kuna, ukupno 1.218,67 kuna.</w:t>
      </w:r>
    </w:p>
    <w:p w:rsidRDefault="0052767E" w:rsidP="00847F3F" w:rsidR="0052767E">
      <w:pPr>
        <w:ind w:hanging="705" w:left="705"/>
        <w:jc w:val="both"/>
        <w:rPr>
          <w:rFonts w:cs="Times New Roman" w:hAnsi="Chaparral Pro" w:ascii="Chaparral Pro"/>
          <w:sz w:val="26"/>
          <w:szCs w:val="26"/>
        </w:rPr>
      </w:pPr>
      <w:r>
        <w:rPr>
          <w:rFonts w:cs="Times New Roman" w:hAnsi="Chaparral Pro" w:ascii="Chaparral Pro"/>
          <w:sz w:val="26"/>
          <w:szCs w:val="26"/>
        </w:rPr>
        <w:tab/>
        <w:t>S obzirom da su to jedini poznati podaci o p</w:t>
      </w:r>
      <w:r w:rsidR="00847F3F">
        <w:rPr>
          <w:rFonts w:cs="Times New Roman" w:hAnsi="Chaparral Pro" w:ascii="Chaparral Pro"/>
          <w:sz w:val="26"/>
          <w:szCs w:val="26"/>
        </w:rPr>
        <w:t xml:space="preserve">laći radnika kojima upravitelj raspolaže upravitelj je u I-viši isplatni red uračunao mjesečni iznos obveznih doprinosa od 1.218,67 kuna umnoženo sa periodom od </w:t>
      </w:r>
      <w:r w:rsidR="000302CD">
        <w:rPr>
          <w:rFonts w:cs="Times New Roman" w:hAnsi="Chaparral Pro" w:ascii="Chaparral Pro"/>
          <w:sz w:val="26"/>
          <w:szCs w:val="26"/>
        </w:rPr>
        <w:t>15</w:t>
      </w:r>
      <w:r w:rsidR="00847F3F">
        <w:rPr>
          <w:rFonts w:cs="Times New Roman" w:hAnsi="Chaparral Pro" w:ascii="Chaparral Pro"/>
          <w:sz w:val="26"/>
          <w:szCs w:val="26"/>
        </w:rPr>
        <w:t xml:space="preserve"> mjeseci, ukupno </w:t>
      </w:r>
      <w:r w:rsidR="000302CD">
        <w:rPr>
          <w:rFonts w:cs="Times New Roman" w:hAnsi="Chaparral Pro" w:ascii="Chaparral Pro"/>
          <w:b/>
          <w:sz w:val="26"/>
          <w:szCs w:val="26"/>
        </w:rPr>
        <w:t>18</w:t>
      </w:r>
      <w:r w:rsidR="00847F3F" w:rsidRPr="002653EF">
        <w:rPr>
          <w:rFonts w:cs="Times New Roman" w:hAnsi="Chaparral Pro" w:ascii="Chaparral Pro"/>
          <w:b/>
          <w:sz w:val="26"/>
          <w:szCs w:val="26"/>
        </w:rPr>
        <w:t>.</w:t>
      </w:r>
      <w:r w:rsidR="000302CD">
        <w:rPr>
          <w:rFonts w:cs="Times New Roman" w:hAnsi="Chaparral Pro" w:ascii="Chaparral Pro"/>
          <w:b/>
          <w:sz w:val="26"/>
          <w:szCs w:val="26"/>
        </w:rPr>
        <w:t>280</w:t>
      </w:r>
      <w:r w:rsidR="00847F3F" w:rsidRPr="002653EF">
        <w:rPr>
          <w:rFonts w:cs="Times New Roman" w:hAnsi="Chaparral Pro" w:ascii="Chaparral Pro"/>
          <w:b/>
          <w:sz w:val="26"/>
          <w:szCs w:val="26"/>
        </w:rPr>
        <w:t>,</w:t>
      </w:r>
      <w:r w:rsidR="000302CD">
        <w:rPr>
          <w:rFonts w:cs="Times New Roman" w:hAnsi="Chaparral Pro" w:ascii="Chaparral Pro"/>
          <w:b/>
          <w:sz w:val="26"/>
          <w:szCs w:val="26"/>
        </w:rPr>
        <w:t>05</w:t>
      </w:r>
      <w:r w:rsidR="00847F3F" w:rsidRPr="002653EF">
        <w:rPr>
          <w:rFonts w:cs="Times New Roman" w:hAnsi="Chaparral Pro" w:ascii="Chaparral Pro"/>
          <w:b/>
          <w:sz w:val="26"/>
          <w:szCs w:val="26"/>
        </w:rPr>
        <w:t xml:space="preserve"> kuna</w:t>
      </w:r>
      <w:r w:rsidR="006E6C5F">
        <w:rPr>
          <w:rFonts w:cs="Times New Roman" w:hAnsi="Chaparral Pro" w:ascii="Chaparral Pro"/>
          <w:sz w:val="26"/>
          <w:szCs w:val="26"/>
        </w:rPr>
        <w:t xml:space="preserve"> te iznos bruto 2 plaće za period od 9. do 12 mjeseca 2017. godine</w:t>
      </w:r>
      <w:r w:rsidR="002653EF">
        <w:rPr>
          <w:rFonts w:cs="Times New Roman" w:hAnsi="Chaparral Pro" w:ascii="Chaparral Pro"/>
          <w:sz w:val="26"/>
          <w:szCs w:val="26"/>
        </w:rPr>
        <w:t xml:space="preserve"> </w:t>
      </w:r>
      <w:r w:rsidR="002653EF" w:rsidRPr="002653EF">
        <w:rPr>
          <w:rFonts w:cs="Times New Roman" w:hAnsi="Chaparral Pro" w:ascii="Chaparral Pro"/>
          <w:b/>
          <w:sz w:val="26"/>
          <w:szCs w:val="26"/>
        </w:rPr>
        <w:t>11.518,41 kuna</w:t>
      </w:r>
      <w:r w:rsidR="002653EF">
        <w:rPr>
          <w:rFonts w:cs="Times New Roman" w:hAnsi="Chaparral Pro" w:ascii="Chaparral Pro"/>
          <w:sz w:val="26"/>
          <w:szCs w:val="26"/>
        </w:rPr>
        <w:t xml:space="preserve">, odnosno sveukupno </w:t>
      </w:r>
      <w:r w:rsidR="000302CD">
        <w:rPr>
          <w:rFonts w:cs="Times New Roman" w:hAnsi="Chaparral Pro" w:ascii="Chaparral Pro"/>
          <w:b/>
          <w:sz w:val="26"/>
          <w:szCs w:val="26"/>
        </w:rPr>
        <w:t>29</w:t>
      </w:r>
      <w:r w:rsidR="002653EF" w:rsidRPr="002653EF">
        <w:rPr>
          <w:rFonts w:cs="Times New Roman" w:hAnsi="Chaparral Pro" w:ascii="Chaparral Pro"/>
          <w:b/>
          <w:sz w:val="26"/>
          <w:szCs w:val="26"/>
        </w:rPr>
        <w:t>.</w:t>
      </w:r>
      <w:r w:rsidR="000302CD">
        <w:rPr>
          <w:rFonts w:cs="Times New Roman" w:hAnsi="Chaparral Pro" w:ascii="Chaparral Pro"/>
          <w:b/>
          <w:sz w:val="26"/>
          <w:szCs w:val="26"/>
        </w:rPr>
        <w:t>798</w:t>
      </w:r>
      <w:r w:rsidR="002653EF" w:rsidRPr="002653EF">
        <w:rPr>
          <w:rFonts w:cs="Times New Roman" w:hAnsi="Chaparral Pro" w:ascii="Chaparral Pro"/>
          <w:b/>
          <w:sz w:val="26"/>
          <w:szCs w:val="26"/>
        </w:rPr>
        <w:t>,</w:t>
      </w:r>
      <w:r w:rsidR="000302CD">
        <w:rPr>
          <w:rFonts w:cs="Times New Roman" w:hAnsi="Chaparral Pro" w:ascii="Chaparral Pro"/>
          <w:b/>
          <w:sz w:val="26"/>
          <w:szCs w:val="26"/>
        </w:rPr>
        <w:t>46</w:t>
      </w:r>
      <w:r w:rsidR="002653EF" w:rsidRPr="002653EF">
        <w:rPr>
          <w:rFonts w:cs="Times New Roman" w:hAnsi="Chaparral Pro" w:ascii="Chaparral Pro"/>
          <w:b/>
          <w:sz w:val="26"/>
          <w:szCs w:val="26"/>
        </w:rPr>
        <w:t xml:space="preserve"> kuna</w:t>
      </w:r>
      <w:r w:rsidR="002653EF">
        <w:rPr>
          <w:rFonts w:cs="Times New Roman" w:hAnsi="Chaparral Pro" w:ascii="Chaparral Pro"/>
          <w:sz w:val="26"/>
          <w:szCs w:val="26"/>
        </w:rPr>
        <w:t>.</w:t>
      </w:r>
    </w:p>
    <w:p w:rsidRDefault="00847F3F" w:rsidP="00847F3F" w:rsidR="00847F3F">
      <w:pPr>
        <w:ind w:hanging="705" w:left="705"/>
        <w:jc w:val="both"/>
        <w:rPr>
          <w:rFonts w:cs="Times New Roman" w:hAnsi="Chaparral Pro" w:ascii="Chaparral Pro"/>
          <w:sz w:val="26"/>
          <w:szCs w:val="26"/>
        </w:rPr>
      </w:pPr>
      <w:r>
        <w:rPr>
          <w:rFonts w:cs="Times New Roman" w:hAnsi="Chaparral Pro" w:ascii="Chaparral Pro"/>
          <w:sz w:val="26"/>
          <w:szCs w:val="26"/>
        </w:rPr>
        <w:tab/>
        <w:t>Prema izjavi radnice i bivše uprave radnici je neto plaća u visini od 2.620,80 kuna mjesečno isplaćivana na ruke</w:t>
      </w:r>
      <w:r w:rsidR="002653EF">
        <w:rPr>
          <w:rFonts w:cs="Times New Roman" w:hAnsi="Chaparral Pro" w:ascii="Chaparral Pro"/>
          <w:sz w:val="26"/>
          <w:szCs w:val="26"/>
        </w:rPr>
        <w:t xml:space="preserve"> do 9. mjeseca 2017. godine.</w:t>
      </w:r>
    </w:p>
    <w:p w:rsidRDefault="00F66632" w:rsidP="00847F3F" w:rsidR="00F66632">
      <w:pPr>
        <w:ind w:hanging="705" w:left="705"/>
        <w:jc w:val="both"/>
        <w:rPr>
          <w:rFonts w:cs="Times New Roman" w:hAnsi="Chaparral Pro" w:ascii="Chaparral Pro"/>
          <w:sz w:val="26"/>
          <w:szCs w:val="26"/>
        </w:rPr>
      </w:pPr>
      <w:r w:rsidRPr="002E4087">
        <w:rPr>
          <w:rFonts w:cs="Times New Roman" w:hAnsi="Chaparral Pro" w:ascii="Chaparral Pro"/>
          <w:sz w:val="26"/>
          <w:szCs w:val="26"/>
        </w:rPr>
        <w:t>11.</w:t>
      </w:r>
      <w:r w:rsidRPr="002E4087">
        <w:rPr>
          <w:rFonts w:cs="Times New Roman" w:hAnsi="Chaparral Pro" w:ascii="Chaparral Pro"/>
          <w:sz w:val="26"/>
          <w:szCs w:val="26"/>
        </w:rPr>
        <w:tab/>
      </w:r>
      <w:r w:rsidR="00D32E5C" w:rsidRPr="002E4087">
        <w:rPr>
          <w:rFonts w:cs="Times New Roman" w:hAnsi="Chaparral Pro" w:ascii="Chaparral Pro"/>
          <w:sz w:val="26"/>
          <w:szCs w:val="26"/>
        </w:rPr>
        <w:t>P</w:t>
      </w:r>
      <w:r w:rsidRPr="002E4087">
        <w:rPr>
          <w:rFonts w:cs="Times New Roman" w:hAnsi="Chaparral Pro" w:ascii="Chaparral Pro"/>
          <w:sz w:val="26"/>
          <w:szCs w:val="26"/>
        </w:rPr>
        <w:t>rema informacijama Porezne uprave</w:t>
      </w:r>
      <w:r w:rsidR="00D32E5C" w:rsidRPr="002E4087">
        <w:rPr>
          <w:rFonts w:cs="Times New Roman" w:hAnsi="Chaparral Pro" w:ascii="Chaparral Pro"/>
          <w:sz w:val="26"/>
          <w:szCs w:val="26"/>
        </w:rPr>
        <w:t xml:space="preserve"> u postupku nadzora PDV-a od dana 07.12.2017. godine, stupio sam u kontakt sa bivšim direktorom </w:t>
      </w:r>
      <w:proofErr w:type="spellStart"/>
      <w:r w:rsidR="00D32E5C" w:rsidRPr="002E4087">
        <w:rPr>
          <w:rFonts w:cs="Times New Roman" w:hAnsi="Chaparral Pro" w:ascii="Chaparral Pro"/>
          <w:sz w:val="26"/>
          <w:szCs w:val="26"/>
        </w:rPr>
        <w:t>gdin</w:t>
      </w:r>
      <w:proofErr w:type="spellEnd"/>
      <w:r w:rsidR="00D32E5C" w:rsidRPr="002E4087">
        <w:rPr>
          <w:rFonts w:cs="Times New Roman" w:hAnsi="Chaparral Pro" w:ascii="Chaparral Pro"/>
          <w:sz w:val="26"/>
          <w:szCs w:val="26"/>
        </w:rPr>
        <w:t xml:space="preserve"> Bilandžić. Isti me izvijestio da je </w:t>
      </w:r>
      <w:proofErr w:type="spellStart"/>
      <w:r w:rsidR="00D32E5C" w:rsidRPr="002E4087">
        <w:rPr>
          <w:rFonts w:cs="Times New Roman" w:hAnsi="Chaparral Pro" w:ascii="Chaparral Pro"/>
          <w:sz w:val="26"/>
          <w:szCs w:val="26"/>
        </w:rPr>
        <w:t>Trcko</w:t>
      </w:r>
      <w:proofErr w:type="spellEnd"/>
      <w:r w:rsidR="00D32E5C" w:rsidRPr="002E4087">
        <w:rPr>
          <w:rFonts w:cs="Times New Roman" w:hAnsi="Chaparral Pro" w:ascii="Chaparral Pro"/>
          <w:sz w:val="26"/>
          <w:szCs w:val="26"/>
        </w:rPr>
        <w:t xml:space="preserve"> d.o.o.  poslovao na adresi Bolnička 89a, Zagreb. Direktoru odmah po saznanju oduzet pečat društva </w:t>
      </w:r>
      <w:proofErr w:type="spellStart"/>
      <w:r w:rsidR="00D32E5C" w:rsidRPr="002E4087">
        <w:rPr>
          <w:rFonts w:cs="Times New Roman" w:hAnsi="Chaparral Pro" w:ascii="Chaparral Pro"/>
          <w:sz w:val="26"/>
          <w:szCs w:val="26"/>
        </w:rPr>
        <w:t>Trcko</w:t>
      </w:r>
      <w:proofErr w:type="spellEnd"/>
      <w:r w:rsidR="00D32E5C" w:rsidRPr="002E4087">
        <w:rPr>
          <w:rFonts w:cs="Times New Roman" w:hAnsi="Chaparral Pro" w:ascii="Chaparral Pro"/>
          <w:sz w:val="26"/>
          <w:szCs w:val="26"/>
        </w:rPr>
        <w:t xml:space="preserve"> d.o.o.</w:t>
      </w:r>
    </w:p>
    <w:p w:rsidRDefault="0052767E" w:rsidP="00847F3F" w:rsidR="0052767E" w:rsidRPr="002E4087">
      <w:pPr>
        <w:ind w:hanging="705" w:left="705"/>
        <w:jc w:val="both"/>
        <w:rPr>
          <w:rFonts w:cs="Times New Roman" w:hAnsi="Chaparral Pro" w:ascii="Chaparral Pro"/>
          <w:sz w:val="26"/>
          <w:szCs w:val="26"/>
        </w:rPr>
      </w:pPr>
      <w:r>
        <w:rPr>
          <w:rFonts w:cs="Times New Roman" w:hAnsi="Chaparral Pro" w:ascii="Chaparral Pro"/>
          <w:sz w:val="26"/>
          <w:szCs w:val="26"/>
        </w:rPr>
        <w:tab/>
        <w:t>U postupku poreznog nadzora utvrđena je obveza</w:t>
      </w:r>
      <w:r w:rsidR="00847F3F">
        <w:rPr>
          <w:rFonts w:cs="Times New Roman" w:hAnsi="Chaparral Pro" w:ascii="Chaparral Pro"/>
          <w:sz w:val="26"/>
          <w:szCs w:val="26"/>
        </w:rPr>
        <w:t xml:space="preserve"> dužnika plaćanja poreza na dodanu vrijednost za period do dana otvaranja stečajnog postupka te je protiv bivše uprave podnesena prekršajna prijava.</w:t>
      </w:r>
    </w:p>
    <w:p w:rsidRDefault="0012383C" w:rsidP="00284936" w:rsidR="0012383C" w:rsidRPr="002E4087">
      <w:pPr>
        <w:ind w:hanging="705" w:left="705"/>
        <w:rPr>
          <w:rFonts w:cs="Times New Roman" w:hAnsi="Chaparral Pro" w:ascii="Chaparral Pro"/>
          <w:sz w:val="26"/>
          <w:szCs w:val="26"/>
        </w:rPr>
      </w:pPr>
    </w:p>
    <w:p w:rsidRDefault="00FE7617" w:rsidP="00FE7617" w:rsidR="00FE7617" w:rsidRPr="002E4087">
      <w:pPr>
        <w:jc w:val="both"/>
        <w:rPr>
          <w:rFonts w:cs="Times New Roman" w:hAnsi="Chaparral Pro" w:ascii="Chaparral Pro"/>
          <w:b/>
          <w:sz w:val="26"/>
          <w:szCs w:val="26"/>
        </w:rPr>
      </w:pPr>
      <w:r w:rsidRPr="002E4087">
        <w:rPr>
          <w:rFonts w:cs="Times New Roman" w:hAnsi="Chaparral Pro" w:ascii="Chaparral Pro"/>
          <w:b/>
          <w:sz w:val="26"/>
          <w:szCs w:val="26"/>
        </w:rPr>
        <w:t>IV.</w:t>
      </w:r>
      <w:r w:rsidRPr="002E4087">
        <w:rPr>
          <w:rFonts w:cs="Times New Roman" w:hAnsi="Chaparral Pro" w:ascii="Chaparral Pro"/>
          <w:b/>
          <w:sz w:val="26"/>
          <w:szCs w:val="26"/>
        </w:rPr>
        <w:tab/>
        <w:t>IMOVINA DRUŠTVA</w:t>
      </w:r>
    </w:p>
    <w:p w:rsidRDefault="00FE7617" w:rsidP="00FE7617" w:rsidR="00FE7617" w:rsidRPr="002E4087">
      <w:pPr>
        <w:jc w:val="both"/>
        <w:rPr>
          <w:rFonts w:cs="Times New Roman" w:hAnsi="Chaparral Pro" w:ascii="Chaparral Pro"/>
          <w:b/>
          <w:sz w:val="26"/>
          <w:szCs w:val="26"/>
        </w:rPr>
      </w:pPr>
    </w:p>
    <w:p w:rsidRDefault="00FE7617" w:rsidP="00FE7617" w:rsidR="00FE7617" w:rsidRPr="002E4087">
      <w:pPr>
        <w:jc w:val="both"/>
        <w:rPr>
          <w:rFonts w:cs="Times New Roman" w:hAnsi="Chaparral Pro" w:ascii="Chaparral Pro"/>
          <w:b/>
          <w:sz w:val="26"/>
          <w:szCs w:val="26"/>
        </w:rPr>
      </w:pPr>
      <w:r w:rsidRPr="002E4087">
        <w:rPr>
          <w:rFonts w:cs="Times New Roman" w:hAnsi="Chaparral Pro" w:ascii="Chaparral Pro"/>
          <w:b/>
          <w:sz w:val="26"/>
          <w:szCs w:val="26"/>
        </w:rPr>
        <w:t>POKRETNINE</w:t>
      </w:r>
    </w:p>
    <w:p w:rsidRDefault="00FE7617" w:rsidP="00FE7617" w:rsidR="00FE7617" w:rsidRPr="002E4087">
      <w:pPr>
        <w:jc w:val="both"/>
        <w:rPr>
          <w:rFonts w:cs="Times New Roman" w:hAnsi="Chaparral Pro" w:ascii="Chaparral Pro"/>
          <w:sz w:val="26"/>
          <w:szCs w:val="26"/>
        </w:rPr>
      </w:pPr>
      <w:r w:rsidRPr="002E4087">
        <w:rPr>
          <w:rFonts w:cs="Times New Roman" w:hAnsi="Chaparral Pro" w:ascii="Chaparral Pro"/>
          <w:sz w:val="26"/>
          <w:szCs w:val="26"/>
        </w:rPr>
        <w:lastRenderedPageBreak/>
        <w:t>Prema do sada prikupljenim podacima utvrdio sam da je dužnik  nesporno vlasnik slijedeće pokretne imovine:</w:t>
      </w:r>
    </w:p>
    <w:p w:rsidRDefault="006247FD" w:rsidP="00FE7617" w:rsidR="006247FD" w:rsidRPr="002E4087">
      <w:pPr>
        <w:jc w:val="both"/>
        <w:rPr>
          <w:rFonts w:cs="Times New Roman" w:hAnsi="Chaparral Pro" w:ascii="Chaparral Pro"/>
          <w:sz w:val="26"/>
          <w:szCs w:val="26"/>
        </w:rPr>
      </w:pPr>
      <w:r w:rsidRPr="002E4087">
        <w:rPr>
          <w:rFonts w:cs="Times New Roman" w:hAnsi="Chaparral Pro" w:ascii="Chaparral Pro"/>
          <w:sz w:val="26"/>
          <w:szCs w:val="26"/>
        </w:rPr>
        <w:t>TERETNI AUTOMOBIL, marke MERCEDES, model 313CDI tip SPRINTER, godina proizvodnje 2003, snage 95 kWh, broj šasije WDB9036611R526658, reg. oznaka ZG9258EB</w:t>
      </w:r>
    </w:p>
    <w:p w:rsidRDefault="006247FD" w:rsidP="00FE7617" w:rsidR="006247FD" w:rsidRPr="002E4087">
      <w:pPr>
        <w:jc w:val="both"/>
        <w:rPr>
          <w:rFonts w:cs="Times New Roman" w:hAnsi="Chaparral Pro" w:ascii="Chaparral Pro"/>
          <w:b/>
          <w:sz w:val="26"/>
          <w:szCs w:val="26"/>
        </w:rPr>
      </w:pPr>
    </w:p>
    <w:p w:rsidRDefault="00FE7617" w:rsidP="00FE7617" w:rsidR="00FE7617" w:rsidRPr="002E4087">
      <w:pPr>
        <w:jc w:val="both"/>
        <w:rPr>
          <w:rFonts w:cs="Times New Roman" w:hAnsi="Chaparral Pro" w:ascii="Chaparral Pro"/>
          <w:b/>
          <w:sz w:val="26"/>
          <w:szCs w:val="26"/>
        </w:rPr>
      </w:pPr>
      <w:r w:rsidRPr="002E4087">
        <w:rPr>
          <w:rFonts w:cs="Times New Roman" w:hAnsi="Chaparral Pro" w:ascii="Chaparral Pro"/>
          <w:b/>
          <w:sz w:val="26"/>
          <w:szCs w:val="26"/>
        </w:rPr>
        <w:t>NEKRETNINE</w:t>
      </w:r>
    </w:p>
    <w:p w:rsidRDefault="00FE7617" w:rsidP="00FE7617" w:rsidR="00FE7617" w:rsidRPr="002E4087">
      <w:pPr>
        <w:jc w:val="both"/>
        <w:rPr>
          <w:rFonts w:cs="Times New Roman" w:hAnsi="Chaparral Pro" w:ascii="Chaparral Pro"/>
          <w:sz w:val="26"/>
          <w:szCs w:val="26"/>
        </w:rPr>
      </w:pPr>
      <w:r w:rsidRPr="002E4087">
        <w:rPr>
          <w:rFonts w:cs="Times New Roman" w:hAnsi="Chaparral Pro" w:ascii="Chaparral Pro"/>
          <w:sz w:val="26"/>
          <w:szCs w:val="26"/>
        </w:rPr>
        <w:t>Stečajni dužnik nije vlasnik nekretnina.</w:t>
      </w:r>
    </w:p>
    <w:p w:rsidRDefault="00FE7617" w:rsidP="00FE7617" w:rsidR="00FE7617" w:rsidRPr="002E4087">
      <w:pPr>
        <w:jc w:val="both"/>
        <w:rPr>
          <w:rFonts w:cs="Times New Roman" w:hAnsi="Chaparral Pro" w:ascii="Chaparral Pro"/>
          <w:sz w:val="26"/>
          <w:szCs w:val="26"/>
        </w:rPr>
      </w:pPr>
    </w:p>
    <w:p w:rsidRDefault="00FE7617" w:rsidP="00FE7617" w:rsidR="00FE7617" w:rsidRPr="002E4087">
      <w:pPr>
        <w:jc w:val="both"/>
        <w:rPr>
          <w:rFonts w:cs="Times New Roman" w:hAnsi="Chaparral Pro" w:ascii="Chaparral Pro"/>
          <w:b/>
          <w:sz w:val="26"/>
          <w:szCs w:val="26"/>
        </w:rPr>
      </w:pPr>
      <w:r w:rsidRPr="002E4087">
        <w:rPr>
          <w:rFonts w:cs="Times New Roman" w:hAnsi="Chaparral Pro" w:ascii="Chaparral Pro"/>
          <w:b/>
          <w:sz w:val="26"/>
          <w:szCs w:val="26"/>
        </w:rPr>
        <w:t>POTRAŽIVANJA PREMA TREĆIMA</w:t>
      </w:r>
    </w:p>
    <w:p w:rsidRDefault="006247FD" w:rsidP="00FE7617" w:rsidR="00B43CB8" w:rsidRPr="002E4087">
      <w:pPr>
        <w:jc w:val="both"/>
        <w:rPr>
          <w:rFonts w:cs="Times New Roman" w:hAnsi="Chaparral Pro" w:ascii="Chaparral Pro"/>
          <w:sz w:val="26"/>
          <w:szCs w:val="26"/>
        </w:rPr>
      </w:pPr>
      <w:r w:rsidRPr="002E4087">
        <w:rPr>
          <w:rFonts w:cs="Times New Roman" w:hAnsi="Chaparral Pro" w:ascii="Chaparral Pro"/>
          <w:sz w:val="26"/>
          <w:szCs w:val="26"/>
        </w:rPr>
        <w:t>Nema potraživanja.</w:t>
      </w:r>
    </w:p>
    <w:p w:rsidRDefault="006247FD" w:rsidP="00FE7617" w:rsidR="006247FD" w:rsidRPr="002E4087">
      <w:pPr>
        <w:jc w:val="both"/>
        <w:rPr>
          <w:rFonts w:cs="Times New Roman" w:hAnsi="Chaparral Pro" w:ascii="Chaparral Pro"/>
          <w:b/>
          <w:sz w:val="26"/>
          <w:szCs w:val="26"/>
        </w:rPr>
      </w:pPr>
    </w:p>
    <w:p w:rsidRDefault="00B43CB8" w:rsidP="00FE7617" w:rsidR="00B43CB8" w:rsidRPr="002E4087">
      <w:pPr>
        <w:jc w:val="both"/>
        <w:rPr>
          <w:rFonts w:cs="Times New Roman" w:hAnsi="Chaparral Pro" w:ascii="Chaparral Pro"/>
          <w:b/>
          <w:sz w:val="26"/>
          <w:szCs w:val="26"/>
        </w:rPr>
      </w:pPr>
      <w:r w:rsidRPr="002E4087">
        <w:rPr>
          <w:rFonts w:cs="Times New Roman" w:hAnsi="Chaparral Pro" w:ascii="Chaparral Pro"/>
          <w:b/>
          <w:sz w:val="26"/>
          <w:szCs w:val="26"/>
        </w:rPr>
        <w:t>OSTALO</w:t>
      </w:r>
    </w:p>
    <w:p w:rsidRDefault="00FE7617" w:rsidP="00FE7617" w:rsidR="00FE7617" w:rsidRPr="002E4087">
      <w:pPr>
        <w:jc w:val="both"/>
        <w:rPr>
          <w:rFonts w:cs="Times New Roman" w:hAnsi="Chaparral Pro" w:ascii="Chaparral Pro"/>
          <w:sz w:val="26"/>
          <w:szCs w:val="26"/>
        </w:rPr>
      </w:pPr>
      <w:r w:rsidRPr="002E4087">
        <w:rPr>
          <w:rFonts w:cs="Times New Roman" w:hAnsi="Chaparral Pro" w:ascii="Chaparral Pro"/>
          <w:sz w:val="26"/>
          <w:szCs w:val="26"/>
        </w:rPr>
        <w:t>Prema do sada prikupljenim podacima stečajni dužnik nema druge imovine.</w:t>
      </w:r>
    </w:p>
    <w:p w:rsidRDefault="00B43CB8" w:rsidP="00FE7617" w:rsidR="00B43CB8" w:rsidRPr="002E4087">
      <w:pPr>
        <w:jc w:val="both"/>
        <w:rPr>
          <w:rFonts w:cs="Times New Roman" w:hAnsi="Chaparral Pro" w:ascii="Chaparral Pro"/>
          <w:b/>
          <w:sz w:val="26"/>
          <w:szCs w:val="26"/>
        </w:rPr>
      </w:pPr>
    </w:p>
    <w:p w:rsidRDefault="00B43CB8" w:rsidP="00FE7617" w:rsidR="00B43CB8" w:rsidRPr="002E4087">
      <w:pPr>
        <w:jc w:val="both"/>
        <w:rPr>
          <w:rFonts w:cs="Times New Roman" w:hAnsi="Chaparral Pro" w:ascii="Chaparral Pro"/>
          <w:b/>
          <w:sz w:val="26"/>
          <w:szCs w:val="26"/>
        </w:rPr>
      </w:pPr>
      <w:r w:rsidRPr="002E4087">
        <w:rPr>
          <w:rFonts w:cs="Times New Roman" w:hAnsi="Chaparral Pro" w:ascii="Chaparral Pro"/>
          <w:b/>
          <w:sz w:val="26"/>
          <w:szCs w:val="26"/>
        </w:rPr>
        <w:t>SUDSKI POSTUPCI</w:t>
      </w:r>
    </w:p>
    <w:p w:rsidRDefault="00FE7617" w:rsidP="00FE7617" w:rsidR="00FE7617" w:rsidRPr="002E4087">
      <w:pPr>
        <w:jc w:val="both"/>
        <w:rPr>
          <w:rFonts w:cs="Times New Roman" w:hAnsi="Chaparral Pro" w:ascii="Chaparral Pro"/>
          <w:sz w:val="26"/>
          <w:szCs w:val="26"/>
        </w:rPr>
      </w:pPr>
      <w:r w:rsidRPr="002E4087">
        <w:rPr>
          <w:rFonts w:cs="Times New Roman" w:hAnsi="Chaparral Pro" w:ascii="Chaparral Pro"/>
          <w:sz w:val="26"/>
          <w:szCs w:val="26"/>
        </w:rPr>
        <w:t>Nema podataka o sudskim predmetima.</w:t>
      </w:r>
    </w:p>
    <w:p w:rsidRDefault="0003435D" w:rsidP="00B43CB8" w:rsidR="0003435D">
      <w:pPr>
        <w:spacing w:lineRule="auto" w:line="240" w:after="0"/>
        <w:jc w:val="both"/>
        <w:rPr>
          <w:rFonts w:cs="Times New Roman" w:eastAsia="Times New Roman" w:hAnsi="Chaparral Pro" w:ascii="Chaparral Pro"/>
          <w:b/>
          <w:sz w:val="26"/>
          <w:szCs w:val="26"/>
        </w:rPr>
      </w:pPr>
    </w:p>
    <w:p w:rsidRDefault="00B43CB8" w:rsidP="00B43CB8" w:rsidR="00B43CB8" w:rsidRPr="002E4087">
      <w:pPr>
        <w:spacing w:lineRule="auto" w:line="240" w:after="0"/>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V.</w:t>
      </w:r>
      <w:r w:rsidRPr="002E4087">
        <w:rPr>
          <w:rFonts w:cs="Times New Roman" w:eastAsia="Calibri" w:hAnsi="Chaparral Pro" w:ascii="Chaparral Pro"/>
          <w:sz w:val="26"/>
          <w:szCs w:val="26"/>
        </w:rPr>
        <w:tab/>
      </w:r>
      <w:r w:rsidRPr="002E4087">
        <w:rPr>
          <w:rFonts w:cs="Times New Roman" w:eastAsia="Times New Roman" w:hAnsi="Chaparral Pro" w:ascii="Chaparral Pro"/>
          <w:b/>
          <w:sz w:val="26"/>
          <w:szCs w:val="26"/>
        </w:rPr>
        <w:t xml:space="preserve">POPIS VJEROVNIKA (Čl. 222. SZ) </w:t>
      </w:r>
    </w:p>
    <w:p w:rsidRDefault="00B43CB8" w:rsidP="00B43CB8" w:rsidR="00B43CB8" w:rsidRPr="002E4087">
      <w:pPr>
        <w:spacing w:lineRule="auto" w:line="240" w:after="0"/>
        <w:ind w:firstLine="708"/>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OBVEZE – PRIJAVLJENE TRAŽBINE</w:t>
      </w:r>
    </w:p>
    <w:p w:rsidRDefault="00B43CB8" w:rsidP="00B43CB8" w:rsidR="00B43CB8" w:rsidRPr="002E4087">
      <w:pPr>
        <w:spacing w:lineRule="auto" w:line="240" w:after="0"/>
        <w:jc w:val="both"/>
        <w:rPr>
          <w:rFonts w:cs="Times New Roman" w:eastAsia="Times New Roman" w:hAnsi="Chaparral Pro" w:ascii="Chaparral Pro"/>
          <w:sz w:val="26"/>
          <w:szCs w:val="26"/>
        </w:rPr>
      </w:pPr>
    </w:p>
    <w:p w:rsidRDefault="00B43CB8" w:rsidP="00B43CB8" w:rsidR="00B43CB8" w:rsidRPr="002E4087">
      <w:pPr>
        <w:spacing w:lineRule="auto" w:line="240" w:after="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 xml:space="preserve">U roku od </w:t>
      </w:r>
      <w:r w:rsidR="006247FD" w:rsidRPr="002E4087">
        <w:rPr>
          <w:rFonts w:cs="Times New Roman" w:eastAsia="Times New Roman" w:hAnsi="Chaparral Pro" w:ascii="Chaparral Pro"/>
          <w:sz w:val="26"/>
          <w:szCs w:val="26"/>
        </w:rPr>
        <w:t>60</w:t>
      </w:r>
      <w:r w:rsidRPr="002E4087">
        <w:rPr>
          <w:rFonts w:cs="Times New Roman" w:eastAsia="Times New Roman" w:hAnsi="Chaparral Pro" w:ascii="Chaparral Pro"/>
          <w:sz w:val="26"/>
          <w:szCs w:val="26"/>
        </w:rPr>
        <w:t xml:space="preserve"> dana od objave rješenja o </w:t>
      </w:r>
      <w:r w:rsidR="006247FD" w:rsidRPr="002E4087">
        <w:rPr>
          <w:rFonts w:cs="Times New Roman" w:eastAsia="Times New Roman" w:hAnsi="Chaparral Pro" w:ascii="Chaparral Pro"/>
          <w:sz w:val="26"/>
          <w:szCs w:val="26"/>
        </w:rPr>
        <w:t>otvaranju</w:t>
      </w:r>
      <w:r w:rsidRPr="002E4087">
        <w:rPr>
          <w:rFonts w:cs="Times New Roman" w:eastAsia="Times New Roman" w:hAnsi="Chaparral Pro" w:ascii="Chaparral Pro"/>
          <w:sz w:val="26"/>
          <w:szCs w:val="26"/>
        </w:rPr>
        <w:t xml:space="preserve"> stečajnog postupka </w:t>
      </w:r>
      <w:r w:rsidR="00423A7A" w:rsidRPr="002E4087">
        <w:rPr>
          <w:rFonts w:cs="Times New Roman" w:eastAsia="Times New Roman" w:hAnsi="Chaparral Pro" w:ascii="Chaparral Pro"/>
          <w:sz w:val="26"/>
          <w:szCs w:val="26"/>
        </w:rPr>
        <w:t xml:space="preserve">pristiglo je ukupno </w:t>
      </w:r>
      <w:r w:rsidR="00BC1ECA">
        <w:rPr>
          <w:rFonts w:cs="Times New Roman" w:eastAsia="Times New Roman" w:hAnsi="Chaparral Pro" w:ascii="Chaparral Pro"/>
          <w:sz w:val="26"/>
          <w:szCs w:val="26"/>
        </w:rPr>
        <w:t>dvije</w:t>
      </w:r>
      <w:r w:rsidR="00423A7A" w:rsidRPr="002E4087">
        <w:rPr>
          <w:rFonts w:cs="Times New Roman" w:eastAsia="Times New Roman" w:hAnsi="Chaparral Pro" w:ascii="Chaparral Pro"/>
          <w:sz w:val="26"/>
          <w:szCs w:val="26"/>
        </w:rPr>
        <w:t xml:space="preserve"> prijav</w:t>
      </w:r>
      <w:r w:rsidR="00BC1ECA">
        <w:rPr>
          <w:rFonts w:cs="Times New Roman" w:eastAsia="Times New Roman" w:hAnsi="Chaparral Pro" w:ascii="Chaparral Pro"/>
          <w:sz w:val="26"/>
          <w:szCs w:val="26"/>
        </w:rPr>
        <w:t>e</w:t>
      </w:r>
      <w:r w:rsidR="00423A7A" w:rsidRPr="002E4087">
        <w:rPr>
          <w:rFonts w:cs="Times New Roman" w:eastAsia="Times New Roman" w:hAnsi="Chaparral Pro" w:ascii="Chaparral Pro"/>
          <w:sz w:val="26"/>
          <w:szCs w:val="26"/>
        </w:rPr>
        <w:t xml:space="preserve"> tražbin</w:t>
      </w:r>
      <w:r w:rsidR="00BC1ECA">
        <w:rPr>
          <w:rFonts w:cs="Times New Roman" w:eastAsia="Times New Roman" w:hAnsi="Chaparral Pro" w:ascii="Chaparral Pro"/>
          <w:sz w:val="26"/>
          <w:szCs w:val="26"/>
        </w:rPr>
        <w:t>e</w:t>
      </w:r>
      <w:r w:rsidR="00423A7A" w:rsidRPr="002E4087">
        <w:rPr>
          <w:rFonts w:cs="Times New Roman" w:eastAsia="Times New Roman" w:hAnsi="Chaparral Pro" w:ascii="Chaparral Pro"/>
          <w:sz w:val="26"/>
          <w:szCs w:val="26"/>
        </w:rPr>
        <w:t xml:space="preserve"> vjerovnika</w:t>
      </w:r>
      <w:r w:rsidR="00BC1ECA">
        <w:rPr>
          <w:rFonts w:cs="Times New Roman" w:eastAsia="Times New Roman" w:hAnsi="Chaparral Pro" w:ascii="Chaparral Pro"/>
          <w:sz w:val="26"/>
          <w:szCs w:val="26"/>
        </w:rPr>
        <w:t xml:space="preserve"> II višeg isplatnog reda</w:t>
      </w:r>
      <w:r w:rsidR="00423A7A" w:rsidRPr="002E4087">
        <w:rPr>
          <w:rFonts w:cs="Times New Roman" w:eastAsia="Times New Roman" w:hAnsi="Chaparral Pro" w:ascii="Chaparral Pro"/>
          <w:sz w:val="26"/>
          <w:szCs w:val="26"/>
        </w:rPr>
        <w:t>.</w:t>
      </w:r>
    </w:p>
    <w:p w:rsidRDefault="00423A7A" w:rsidP="00B43CB8" w:rsidR="00423A7A">
      <w:pPr>
        <w:spacing w:lineRule="auto" w:line="240" w:after="0"/>
        <w:jc w:val="both"/>
        <w:rPr>
          <w:rFonts w:cs="Times New Roman" w:eastAsia="Times New Roman" w:hAnsi="Chaparral Pro" w:ascii="Chaparral Pro"/>
          <w:sz w:val="26"/>
          <w:szCs w:val="26"/>
        </w:rPr>
      </w:pPr>
    </w:p>
    <w:p w:rsidRDefault="00BC1ECA" w:rsidP="00B43CB8" w:rsidR="00BC1ECA">
      <w:pPr>
        <w:spacing w:lineRule="auto" w:line="240" w:after="0"/>
        <w:jc w:val="both"/>
        <w:rPr>
          <w:rFonts w:cs="Times New Roman" w:eastAsia="Times New Roman" w:hAnsi="Chaparral Pro" w:ascii="Chaparral Pro"/>
          <w:sz w:val="26"/>
          <w:szCs w:val="26"/>
        </w:rPr>
      </w:pPr>
      <w:r>
        <w:rPr>
          <w:rFonts w:cs="Times New Roman" w:eastAsia="Times New Roman" w:hAnsi="Chaparral Pro" w:ascii="Chaparral Pro"/>
          <w:sz w:val="26"/>
          <w:szCs w:val="26"/>
        </w:rPr>
        <w:t xml:space="preserve">Stečajni upravitelj je sastavio tablicu priznatih tražbina radnika I-višeg isplatnog reda </w:t>
      </w:r>
      <w:r w:rsidR="00847F3F">
        <w:rPr>
          <w:rFonts w:cs="Times New Roman" w:eastAsia="Times New Roman" w:hAnsi="Chaparral Pro" w:ascii="Chaparral Pro"/>
          <w:sz w:val="26"/>
          <w:szCs w:val="26"/>
        </w:rPr>
        <w:t xml:space="preserve">s osnova obveznih doprinosa </w:t>
      </w:r>
      <w:r>
        <w:rPr>
          <w:rFonts w:cs="Times New Roman" w:eastAsia="Times New Roman" w:hAnsi="Chaparral Pro" w:ascii="Chaparral Pro"/>
          <w:sz w:val="26"/>
          <w:szCs w:val="26"/>
        </w:rPr>
        <w:t>prema knjigovodstvenim podacima za period tri mjeseca prije otvaranja stečaja.</w:t>
      </w:r>
    </w:p>
    <w:p w:rsidRDefault="00BC1ECA" w:rsidP="00B43CB8" w:rsidR="00BC1ECA" w:rsidRPr="002E4087">
      <w:pPr>
        <w:spacing w:lineRule="auto" w:line="240" w:after="0"/>
        <w:jc w:val="both"/>
        <w:rPr>
          <w:rFonts w:cs="Times New Roman" w:eastAsia="Times New Roman" w:hAnsi="Chaparral Pro" w:ascii="Chaparral Pro"/>
          <w:sz w:val="26"/>
          <w:szCs w:val="26"/>
        </w:rPr>
      </w:pPr>
    </w:p>
    <w:p w:rsidRDefault="006247FD" w:rsidP="00B43CB8" w:rsidR="00423A7A" w:rsidRPr="002E4087">
      <w:pPr>
        <w:spacing w:lineRule="auto" w:line="240" w:after="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P</w:t>
      </w:r>
      <w:r w:rsidR="00B43CB8" w:rsidRPr="002E4087">
        <w:rPr>
          <w:rFonts w:cs="Times New Roman" w:eastAsia="Times New Roman" w:hAnsi="Chaparral Pro" w:ascii="Chaparral Pro"/>
          <w:sz w:val="26"/>
          <w:szCs w:val="26"/>
        </w:rPr>
        <w:t xml:space="preserve">ristigla </w:t>
      </w:r>
      <w:r w:rsidRPr="002E4087">
        <w:rPr>
          <w:rFonts w:cs="Times New Roman" w:eastAsia="Times New Roman" w:hAnsi="Chaparral Pro" w:ascii="Chaparral Pro"/>
          <w:sz w:val="26"/>
          <w:szCs w:val="26"/>
        </w:rPr>
        <w:t>je</w:t>
      </w:r>
      <w:r w:rsidR="00B43CB8" w:rsidRPr="002E4087">
        <w:rPr>
          <w:rFonts w:cs="Times New Roman" w:eastAsia="Times New Roman" w:hAnsi="Chaparral Pro" w:ascii="Chaparral Pro"/>
          <w:sz w:val="26"/>
          <w:szCs w:val="26"/>
        </w:rPr>
        <w:t xml:space="preserve"> jedna obavijest o izlučnom pravu. </w:t>
      </w:r>
    </w:p>
    <w:p w:rsidRDefault="00772985" w:rsidP="00B43CB8" w:rsidR="00772985" w:rsidRPr="002E4087">
      <w:pPr>
        <w:spacing w:lineRule="auto" w:line="240" w:after="0"/>
        <w:jc w:val="both"/>
        <w:rPr>
          <w:rFonts w:cs="Times New Roman" w:eastAsia="Times New Roman" w:hAnsi="Chaparral Pro" w:ascii="Chaparral Pro"/>
          <w:sz w:val="26"/>
          <w:szCs w:val="26"/>
        </w:rPr>
      </w:pPr>
    </w:p>
    <w:p w:rsidRDefault="0003435D" w:rsidP="00B43CB8" w:rsidR="00772985" w:rsidRPr="002E4087">
      <w:pPr>
        <w:spacing w:lineRule="auto" w:line="240" w:after="0"/>
        <w:jc w:val="both"/>
        <w:rPr>
          <w:rFonts w:cs="Times New Roman" w:eastAsia="Times New Roman" w:hAnsi="Chaparral Pro" w:ascii="Chaparral Pro"/>
          <w:sz w:val="26"/>
          <w:szCs w:val="26"/>
        </w:rPr>
      </w:pPr>
      <w:r>
        <w:rPr>
          <w:rFonts w:cs="Times New Roman" w:eastAsia="Times New Roman" w:hAnsi="Chaparral Pro" w:ascii="Chaparral Pro"/>
          <w:sz w:val="26"/>
          <w:szCs w:val="26"/>
        </w:rPr>
        <w:t>Nema obavijesti o razlučnim pravima.</w:t>
      </w:r>
    </w:p>
    <w:p w:rsidRDefault="00772985" w:rsidP="00B43CB8" w:rsidR="00772985" w:rsidRPr="002E4087">
      <w:pPr>
        <w:spacing w:lineRule="auto" w:line="240" w:after="0"/>
        <w:jc w:val="both"/>
        <w:rPr>
          <w:rFonts w:cs="Times New Roman" w:eastAsia="Times New Roman" w:hAnsi="Chaparral Pro" w:ascii="Chaparral Pro"/>
          <w:sz w:val="26"/>
          <w:szCs w:val="26"/>
        </w:rPr>
      </w:pPr>
    </w:p>
    <w:p w:rsidRDefault="00423A7A" w:rsidP="00B43CB8" w:rsidR="00423A7A" w:rsidRPr="002E4087">
      <w:pPr>
        <w:spacing w:lineRule="auto" w:line="240" w:after="0"/>
        <w:jc w:val="both"/>
        <w:rPr>
          <w:rFonts w:cs="Times New Roman" w:eastAsia="Times New Roman" w:hAnsi="Chaparral Pro" w:ascii="Chaparral Pro"/>
          <w:sz w:val="26"/>
          <w:szCs w:val="26"/>
        </w:rPr>
      </w:pPr>
    </w:p>
    <w:p w:rsidRDefault="00B43CB8" w:rsidP="00B43CB8" w:rsidR="00B43CB8" w:rsidRPr="002E4087">
      <w:pPr>
        <w:spacing w:lineRule="auto" w:line="240" w:after="0"/>
        <w:jc w:val="both"/>
        <w:rPr>
          <w:rFonts w:cs="Times New Roman" w:eastAsia="Calibri" w:hAnsi="Chaparral Pro" w:ascii="Chaparral Pro"/>
          <w:sz w:val="26"/>
          <w:szCs w:val="26"/>
        </w:rPr>
      </w:pPr>
      <w:r w:rsidRPr="002E4087">
        <w:rPr>
          <w:rFonts w:cs="Times New Roman" w:eastAsia="Calibri" w:hAnsi="Chaparral Pro" w:ascii="Chaparral Pro"/>
          <w:sz w:val="26"/>
          <w:szCs w:val="26"/>
        </w:rPr>
        <w:t xml:space="preserve">Ukupan iznos prijavljenih tražbina: </w:t>
      </w:r>
    </w:p>
    <w:tbl>
      <w:tblPr>
        <w:tblW w:type="pct" w:w="5000"/>
        <w:tblLook w:val="04A0" w:noVBand="1" w:noHBand="0" w:lastColumn="0" w:firstColumn="1" w:lastRow="0" w:firstRow="1"/>
      </w:tblPr>
      <w:tblGrid>
        <w:gridCol w:w="2292"/>
        <w:gridCol w:w="2296"/>
        <w:gridCol w:w="1986"/>
        <w:gridCol w:w="2714"/>
      </w:tblGrid>
      <w:tr w:rsidTr="00B43CB8" w:rsidR="00B43CB8" w:rsidRPr="002E4087">
        <w:trPr>
          <w:trHeight w:val="324"/>
        </w:trPr>
        <w:tc>
          <w:tcPr>
            <w:tcW w:type="pct" w:w="1234"/>
            <w:tcBorders>
              <w:top w:space="0" w:sz="8" w:color="auto" w:val="single"/>
              <w:left w:space="0" w:sz="8" w:color="auto" w:val="single"/>
              <w:bottom w:space="0" w:sz="8" w:color="auto" w:val="single"/>
              <w:right w:space="0" w:sz="8" w:color="auto" w:val="single"/>
            </w:tcBorders>
            <w:vAlign w:val="center"/>
            <w:hideMark/>
          </w:tcPr>
          <w:p w:rsidRDefault="00B43CB8" w:rsidR="00B43CB8" w:rsidRPr="002E4087">
            <w:pPr>
              <w:spacing w:lineRule="auto" w:line="240" w:after="0"/>
              <w:rPr>
                <w:rFonts w:cs="Times New Roman" w:hAnsi="Chaparral Pro" w:ascii="Chaparral Pro"/>
                <w:color w:val="000000"/>
                <w:sz w:val="26"/>
                <w:szCs w:val="26"/>
              </w:rPr>
            </w:pPr>
            <w:r w:rsidRPr="002E4087">
              <w:rPr>
                <w:rFonts w:cs="Times New Roman" w:hAnsi="Chaparral Pro" w:ascii="Chaparral Pro"/>
                <w:color w:val="000000"/>
                <w:sz w:val="26"/>
                <w:szCs w:val="26"/>
              </w:rPr>
              <w:lastRenderedPageBreak/>
              <w:t xml:space="preserve">  </w:t>
            </w:r>
          </w:p>
        </w:tc>
        <w:tc>
          <w:tcPr>
            <w:tcW w:type="pct" w:w="1236"/>
            <w:tcBorders>
              <w:top w:space="0" w:sz="8" w:color="auto" w:val="single"/>
              <w:left w:val="nil"/>
              <w:bottom w:space="0" w:sz="8" w:color="auto" w:val="single"/>
              <w:right w:space="0" w:sz="8" w:color="auto" w:val="single"/>
            </w:tcBorders>
            <w:vAlign w:val="center"/>
            <w:hideMark/>
          </w:tcPr>
          <w:p w:rsidRDefault="00B43CB8" w:rsidR="00B43CB8" w:rsidRPr="002E4087">
            <w:pPr>
              <w:spacing w:lineRule="auto" w:line="240" w:after="0"/>
              <w:jc w:val="center"/>
              <w:rPr>
                <w:rFonts w:cs="Times New Roman" w:hAnsi="Chaparral Pro" w:ascii="Chaparral Pro"/>
                <w:color w:val="000000"/>
                <w:sz w:val="26"/>
                <w:szCs w:val="26"/>
              </w:rPr>
            </w:pPr>
            <w:r w:rsidRPr="002E4087">
              <w:rPr>
                <w:rFonts w:cs="Times New Roman" w:hAnsi="Chaparral Pro" w:ascii="Chaparral Pro"/>
                <w:color w:val="000000"/>
                <w:sz w:val="26"/>
                <w:szCs w:val="26"/>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B43CB8" w:rsidR="00B43CB8" w:rsidRPr="002E4087">
            <w:pPr>
              <w:spacing w:lineRule="auto" w:line="240" w:after="0"/>
              <w:jc w:val="center"/>
              <w:rPr>
                <w:rFonts w:cs="Times New Roman" w:hAnsi="Chaparral Pro" w:ascii="Chaparral Pro"/>
                <w:color w:val="000000"/>
                <w:sz w:val="26"/>
                <w:szCs w:val="26"/>
              </w:rPr>
            </w:pPr>
            <w:r w:rsidRPr="002E4087">
              <w:rPr>
                <w:rFonts w:cs="Times New Roman" w:hAnsi="Chaparral Pro" w:ascii="Chaparral Pro"/>
                <w:color w:val="000000"/>
                <w:sz w:val="26"/>
                <w:szCs w:val="26"/>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B43CB8" w:rsidR="00B43CB8" w:rsidRPr="002E4087">
            <w:pPr>
              <w:spacing w:lineRule="auto" w:line="240" w:after="0"/>
              <w:jc w:val="center"/>
              <w:rPr>
                <w:rFonts w:cs="Times New Roman" w:hAnsi="Chaparral Pro" w:ascii="Chaparral Pro"/>
                <w:color w:val="000000"/>
                <w:sz w:val="26"/>
                <w:szCs w:val="26"/>
              </w:rPr>
            </w:pPr>
            <w:r w:rsidRPr="002E4087">
              <w:rPr>
                <w:rFonts w:cs="Times New Roman" w:hAnsi="Chaparral Pro" w:ascii="Chaparral Pro"/>
                <w:color w:val="000000"/>
                <w:sz w:val="26"/>
                <w:szCs w:val="26"/>
              </w:rPr>
              <w:t xml:space="preserve">Osporeno </w:t>
            </w:r>
          </w:p>
        </w:tc>
      </w:tr>
      <w:tr w:rsidTr="00B43CB8" w:rsidR="00B43CB8" w:rsidRPr="002E4087">
        <w:trPr>
          <w:trHeight w:val="329"/>
        </w:trPr>
        <w:tc>
          <w:tcPr>
            <w:tcW w:type="pct" w:w="1234"/>
            <w:tcBorders>
              <w:top w:val="nil"/>
              <w:left w:space="0" w:sz="8" w:color="auto" w:val="single"/>
              <w:bottom w:space="0" w:sz="8" w:color="auto" w:val="single"/>
              <w:right w:space="0" w:sz="8" w:color="auto" w:val="single"/>
            </w:tcBorders>
            <w:vAlign w:val="center"/>
            <w:hideMark/>
          </w:tcPr>
          <w:p w:rsidRDefault="00B43CB8" w:rsidR="00B43CB8" w:rsidRPr="002E4087">
            <w:pPr>
              <w:spacing w:lineRule="auto" w:line="240" w:after="0"/>
              <w:jc w:val="center"/>
              <w:rPr>
                <w:rFonts w:cs="Times New Roman" w:hAnsi="Chaparral Pro" w:ascii="Chaparral Pro"/>
                <w:color w:val="000000"/>
                <w:sz w:val="26"/>
                <w:szCs w:val="26"/>
              </w:rPr>
            </w:pPr>
            <w:r w:rsidRPr="002E4087">
              <w:rPr>
                <w:rFonts w:cs="Times New Roman" w:hAnsi="Chaparral Pro" w:ascii="Chaparral Pro"/>
                <w:color w:val="000000"/>
                <w:sz w:val="26"/>
                <w:szCs w:val="26"/>
              </w:rPr>
              <w:t>I. viši isplatni red</w:t>
            </w:r>
          </w:p>
        </w:tc>
        <w:tc>
          <w:tcPr>
            <w:tcW w:type="pct" w:w="1236"/>
            <w:tcBorders>
              <w:top w:val="nil"/>
              <w:left w:val="nil"/>
              <w:bottom w:space="0" w:sz="8" w:color="auto" w:val="single"/>
              <w:right w:space="0" w:sz="8" w:color="auto" w:val="single"/>
            </w:tcBorders>
            <w:vAlign w:val="center"/>
            <w:hideMark/>
          </w:tcPr>
          <w:p w:rsidRDefault="00FD57B4" w:rsidR="00B43CB8" w:rsidRPr="002E4087">
            <w:pPr>
              <w:spacing w:lineRule="auto" w:line="240" w:after="0"/>
              <w:jc w:val="right"/>
              <w:rPr>
                <w:rFonts w:cs="Times New Roman" w:hAnsi="Chaparral Pro" w:ascii="Chaparral Pro"/>
                <w:color w:val="000000"/>
                <w:sz w:val="26"/>
                <w:szCs w:val="26"/>
              </w:rPr>
            </w:pPr>
            <w:r w:rsidRPr="00FD57B4">
              <w:rPr>
                <w:rFonts w:cs="Times New Roman" w:hAnsi="Chaparral Pro" w:ascii="Chaparral Pro"/>
                <w:color w:val="000000"/>
                <w:sz w:val="26"/>
                <w:szCs w:val="26"/>
              </w:rPr>
              <w:t>29.798,46</w:t>
            </w:r>
          </w:p>
        </w:tc>
        <w:tc>
          <w:tcPr>
            <w:tcW w:type="pct" w:w="1069"/>
            <w:tcBorders>
              <w:top w:val="nil"/>
              <w:left w:val="nil"/>
              <w:bottom w:space="0" w:sz="8" w:color="auto" w:val="single"/>
              <w:right w:space="0" w:sz="8" w:color="auto" w:val="single"/>
            </w:tcBorders>
            <w:vAlign w:val="center"/>
            <w:hideMark/>
          </w:tcPr>
          <w:p w:rsidRDefault="00FD57B4" w:rsidP="009955F0" w:rsidR="00B43CB8" w:rsidRPr="002E4087">
            <w:pPr>
              <w:spacing w:lineRule="auto" w:line="240" w:after="0"/>
              <w:jc w:val="center"/>
              <w:rPr>
                <w:rFonts w:cs="Times New Roman" w:hAnsi="Chaparral Pro" w:ascii="Chaparral Pro"/>
                <w:color w:val="000000"/>
                <w:sz w:val="26"/>
                <w:szCs w:val="26"/>
              </w:rPr>
            </w:pPr>
            <w:r w:rsidRPr="00FD57B4">
              <w:rPr>
                <w:rFonts w:cs="Times New Roman" w:eastAsia="Times New Roman" w:hAnsi="Chaparral Pro" w:ascii="Chaparral Pro"/>
                <w:sz w:val="26"/>
                <w:szCs w:val="26"/>
              </w:rPr>
              <w:t>29.798,46</w:t>
            </w:r>
          </w:p>
        </w:tc>
        <w:tc>
          <w:tcPr>
            <w:tcW w:type="pct" w:w="1461"/>
            <w:tcBorders>
              <w:top w:val="nil"/>
              <w:left w:val="nil"/>
              <w:bottom w:space="0" w:sz="8" w:color="auto" w:val="single"/>
              <w:right w:space="0" w:sz="8" w:color="auto" w:val="single"/>
            </w:tcBorders>
            <w:vAlign w:val="center"/>
            <w:hideMark/>
          </w:tcPr>
          <w:p w:rsidRDefault="00B43CB8" w:rsidR="00B43CB8" w:rsidRPr="002E4087">
            <w:pPr>
              <w:spacing w:lineRule="auto" w:line="240" w:after="0"/>
              <w:jc w:val="right"/>
              <w:rPr>
                <w:rFonts w:cs="Times New Roman" w:hAnsi="Chaparral Pro" w:ascii="Chaparral Pro"/>
                <w:color w:val="000000"/>
                <w:sz w:val="26"/>
                <w:szCs w:val="26"/>
              </w:rPr>
            </w:pPr>
            <w:r w:rsidRPr="002E4087">
              <w:rPr>
                <w:rFonts w:cs="Times New Roman" w:hAnsi="Chaparral Pro" w:ascii="Chaparral Pro"/>
                <w:color w:val="000000"/>
                <w:sz w:val="26"/>
                <w:szCs w:val="26"/>
              </w:rPr>
              <w:t>0,00</w:t>
            </w:r>
          </w:p>
        </w:tc>
      </w:tr>
      <w:tr w:rsidTr="00B43CB8" w:rsidR="00B43CB8" w:rsidRPr="002E4087">
        <w:trPr>
          <w:trHeight w:val="263"/>
        </w:trPr>
        <w:tc>
          <w:tcPr>
            <w:tcW w:type="pct" w:w="1234"/>
            <w:tcBorders>
              <w:top w:val="nil"/>
              <w:left w:space="0" w:sz="8" w:color="auto" w:val="single"/>
              <w:bottom w:space="0" w:sz="8" w:color="auto" w:val="single"/>
              <w:right w:space="0" w:sz="8" w:color="auto" w:val="single"/>
            </w:tcBorders>
            <w:vAlign w:val="center"/>
            <w:hideMark/>
          </w:tcPr>
          <w:p w:rsidRDefault="00B43CB8" w:rsidR="00B43CB8" w:rsidRPr="002E4087">
            <w:pPr>
              <w:spacing w:lineRule="auto" w:line="240" w:after="0"/>
              <w:jc w:val="center"/>
              <w:rPr>
                <w:rFonts w:cs="Times New Roman" w:hAnsi="Chaparral Pro" w:ascii="Chaparral Pro"/>
                <w:color w:val="000000"/>
                <w:sz w:val="26"/>
                <w:szCs w:val="26"/>
              </w:rPr>
            </w:pPr>
            <w:r w:rsidRPr="002E4087">
              <w:rPr>
                <w:rFonts w:cs="Times New Roman" w:hAnsi="Chaparral Pro" w:ascii="Chaparral Pro"/>
                <w:color w:val="000000"/>
                <w:sz w:val="26"/>
                <w:szCs w:val="26"/>
              </w:rPr>
              <w:t>II. viši isplatni red</w:t>
            </w:r>
          </w:p>
        </w:tc>
        <w:tc>
          <w:tcPr>
            <w:tcW w:type="pct" w:w="1236"/>
            <w:tcBorders>
              <w:top w:val="nil"/>
              <w:left w:val="nil"/>
              <w:bottom w:space="0" w:sz="8" w:color="auto" w:val="single"/>
              <w:right w:space="0" w:sz="8" w:color="auto" w:val="single"/>
            </w:tcBorders>
            <w:vAlign w:val="center"/>
            <w:hideMark/>
          </w:tcPr>
          <w:p w:rsidRDefault="0003435D" w:rsidR="00B43CB8" w:rsidRPr="002E4087">
            <w:pPr>
              <w:spacing w:lineRule="auto" w:line="240" w:after="0"/>
              <w:jc w:val="right"/>
              <w:rPr>
                <w:rFonts w:cs="Times New Roman" w:hAnsi="Chaparral Pro" w:ascii="Chaparral Pro"/>
                <w:color w:val="000000"/>
                <w:sz w:val="26"/>
                <w:szCs w:val="26"/>
              </w:rPr>
            </w:pPr>
            <w:r>
              <w:rPr>
                <w:rFonts w:cs="Times New Roman" w:eastAsia="Times New Roman" w:hAnsi="Chaparral Pro" w:ascii="Chaparral Pro"/>
                <w:sz w:val="26"/>
                <w:szCs w:val="26"/>
              </w:rPr>
              <w:t>151</w:t>
            </w:r>
            <w:r w:rsidR="00B43CB8" w:rsidRPr="002E4087">
              <w:rPr>
                <w:rFonts w:cs="Times New Roman" w:eastAsia="Times New Roman" w:hAnsi="Chaparral Pro" w:ascii="Chaparral Pro"/>
                <w:sz w:val="26"/>
                <w:szCs w:val="26"/>
              </w:rPr>
              <w:t>.</w:t>
            </w:r>
            <w:r>
              <w:rPr>
                <w:rFonts w:cs="Times New Roman" w:eastAsia="Times New Roman" w:hAnsi="Chaparral Pro" w:ascii="Chaparral Pro"/>
                <w:sz w:val="26"/>
                <w:szCs w:val="26"/>
              </w:rPr>
              <w:t>135</w:t>
            </w:r>
            <w:r w:rsidR="00B43CB8" w:rsidRPr="002E4087">
              <w:rPr>
                <w:rFonts w:cs="Times New Roman" w:eastAsia="Times New Roman" w:hAnsi="Chaparral Pro" w:ascii="Chaparral Pro"/>
                <w:sz w:val="26"/>
                <w:szCs w:val="26"/>
              </w:rPr>
              <w:t>,</w:t>
            </w:r>
            <w:r>
              <w:rPr>
                <w:rFonts w:cs="Times New Roman" w:eastAsia="Times New Roman" w:hAnsi="Chaparral Pro" w:ascii="Chaparral Pro"/>
                <w:sz w:val="26"/>
                <w:szCs w:val="26"/>
              </w:rPr>
              <w:t>87</w:t>
            </w:r>
          </w:p>
        </w:tc>
        <w:tc>
          <w:tcPr>
            <w:tcW w:type="pct" w:w="1069"/>
            <w:tcBorders>
              <w:top w:val="nil"/>
              <w:left w:val="nil"/>
              <w:bottom w:space="0" w:sz="8" w:color="auto" w:val="single"/>
              <w:right w:space="0" w:sz="8" w:color="auto" w:val="single"/>
            </w:tcBorders>
            <w:vAlign w:val="center"/>
            <w:hideMark/>
          </w:tcPr>
          <w:p w:rsidRDefault="0003435D" w:rsidP="009955F0" w:rsidR="00B43CB8" w:rsidRPr="002E4087">
            <w:pPr>
              <w:spacing w:lineRule="auto" w:line="240" w:after="0"/>
              <w:jc w:val="center"/>
              <w:rPr>
                <w:rFonts w:cs="Times New Roman" w:hAnsi="Chaparral Pro" w:ascii="Chaparral Pro"/>
                <w:color w:val="000000"/>
                <w:sz w:val="26"/>
                <w:szCs w:val="26"/>
              </w:rPr>
            </w:pPr>
            <w:r>
              <w:rPr>
                <w:rFonts w:cs="Times New Roman" w:eastAsia="Times New Roman" w:hAnsi="Chaparral Pro" w:ascii="Chaparral Pro"/>
                <w:sz w:val="26"/>
                <w:szCs w:val="26"/>
              </w:rPr>
              <w:t>151</w:t>
            </w:r>
            <w:r w:rsidR="00B43CB8" w:rsidRPr="002E4087">
              <w:rPr>
                <w:rFonts w:cs="Times New Roman" w:eastAsia="Times New Roman" w:hAnsi="Chaparral Pro" w:ascii="Chaparral Pro"/>
                <w:sz w:val="26"/>
                <w:szCs w:val="26"/>
              </w:rPr>
              <w:t>.</w:t>
            </w:r>
            <w:r>
              <w:rPr>
                <w:rFonts w:cs="Times New Roman" w:eastAsia="Times New Roman" w:hAnsi="Chaparral Pro" w:ascii="Chaparral Pro"/>
                <w:sz w:val="26"/>
                <w:szCs w:val="26"/>
              </w:rPr>
              <w:t>135</w:t>
            </w:r>
            <w:r w:rsidR="00B43CB8" w:rsidRPr="002E4087">
              <w:rPr>
                <w:rFonts w:cs="Times New Roman" w:eastAsia="Times New Roman" w:hAnsi="Chaparral Pro" w:ascii="Chaparral Pro"/>
                <w:sz w:val="26"/>
                <w:szCs w:val="26"/>
              </w:rPr>
              <w:t>,</w:t>
            </w:r>
            <w:r>
              <w:rPr>
                <w:rFonts w:cs="Times New Roman" w:eastAsia="Times New Roman" w:hAnsi="Chaparral Pro" w:ascii="Chaparral Pro"/>
                <w:sz w:val="26"/>
                <w:szCs w:val="26"/>
              </w:rPr>
              <w:t>87</w:t>
            </w:r>
          </w:p>
        </w:tc>
        <w:tc>
          <w:tcPr>
            <w:tcW w:type="pct" w:w="1461"/>
            <w:tcBorders>
              <w:top w:val="nil"/>
              <w:left w:val="nil"/>
              <w:bottom w:space="0" w:sz="8" w:color="auto" w:val="single"/>
              <w:right w:space="0" w:sz="8" w:color="auto" w:val="single"/>
            </w:tcBorders>
            <w:vAlign w:val="center"/>
            <w:hideMark/>
          </w:tcPr>
          <w:p w:rsidRDefault="00B43CB8" w:rsidR="00B43CB8" w:rsidRPr="002E4087">
            <w:pPr>
              <w:spacing w:lineRule="auto" w:line="240" w:after="0"/>
              <w:jc w:val="right"/>
              <w:rPr>
                <w:rFonts w:cs="Times New Roman" w:hAnsi="Chaparral Pro" w:ascii="Chaparral Pro"/>
                <w:color w:val="000000"/>
                <w:sz w:val="26"/>
                <w:szCs w:val="26"/>
              </w:rPr>
            </w:pPr>
            <w:r w:rsidRPr="002E4087">
              <w:rPr>
                <w:rFonts w:cs="Times New Roman" w:hAnsi="Chaparral Pro" w:ascii="Chaparral Pro"/>
                <w:color w:val="000000"/>
                <w:sz w:val="26"/>
                <w:szCs w:val="26"/>
              </w:rPr>
              <w:t>0,00</w:t>
            </w:r>
          </w:p>
        </w:tc>
      </w:tr>
      <w:tr w:rsidTr="00B43CB8" w:rsidR="00B43CB8" w:rsidRPr="002E4087">
        <w:trPr>
          <w:trHeight w:val="324"/>
        </w:trPr>
        <w:tc>
          <w:tcPr>
            <w:tcW w:type="pct" w:w="1234"/>
            <w:tcBorders>
              <w:top w:val="nil"/>
              <w:left w:space="0" w:sz="8" w:color="auto" w:val="single"/>
              <w:bottom w:space="0" w:sz="8" w:color="auto" w:val="single"/>
              <w:right w:space="0" w:sz="8" w:color="auto" w:val="single"/>
            </w:tcBorders>
            <w:vAlign w:val="center"/>
            <w:hideMark/>
          </w:tcPr>
          <w:p w:rsidRDefault="00B43CB8" w:rsidR="00B43CB8" w:rsidRPr="002E4087">
            <w:pPr>
              <w:spacing w:lineRule="auto" w:line="240" w:after="0"/>
              <w:rPr>
                <w:rFonts w:cs="Times New Roman" w:hAnsi="Chaparral Pro" w:ascii="Chaparral Pro"/>
                <w:color w:val="000000"/>
                <w:sz w:val="26"/>
                <w:szCs w:val="26"/>
              </w:rPr>
            </w:pPr>
            <w:r w:rsidRPr="002E4087">
              <w:rPr>
                <w:rFonts w:cs="Times New Roman" w:hAnsi="Chaparral Pro" w:ascii="Chaparral Pro"/>
                <w:color w:val="000000"/>
                <w:sz w:val="26"/>
                <w:szCs w:val="26"/>
              </w:rPr>
              <w:t>Ukupno:</w:t>
            </w:r>
          </w:p>
        </w:tc>
        <w:tc>
          <w:tcPr>
            <w:tcW w:type="pct" w:w="1236"/>
            <w:tcBorders>
              <w:top w:val="nil"/>
              <w:left w:val="nil"/>
              <w:bottom w:space="0" w:sz="8" w:color="auto" w:val="single"/>
              <w:right w:space="0" w:sz="8" w:color="auto" w:val="single"/>
            </w:tcBorders>
            <w:hideMark/>
          </w:tcPr>
          <w:p w:rsidRDefault="00FD57B4" w:rsidR="00B43CB8" w:rsidRPr="002E4087">
            <w:pPr>
              <w:spacing w:lineRule="auto" w:line="240" w:after="0"/>
              <w:jc w:val="right"/>
              <w:rPr>
                <w:rFonts w:cs="Times New Roman" w:hAnsi="Chaparral Pro" w:ascii="Chaparral Pro"/>
                <w:sz w:val="26"/>
                <w:szCs w:val="26"/>
              </w:rPr>
            </w:pPr>
            <w:r>
              <w:rPr>
                <w:rFonts w:cs="Times New Roman" w:eastAsia="Times New Roman" w:hAnsi="Chaparral Pro" w:ascii="Chaparral Pro"/>
                <w:sz w:val="26"/>
                <w:szCs w:val="26"/>
              </w:rPr>
              <w:t>180</w:t>
            </w:r>
            <w:r w:rsidR="009955F0" w:rsidRPr="002E4087">
              <w:rPr>
                <w:rFonts w:cs="Times New Roman" w:eastAsia="Times New Roman" w:hAnsi="Chaparral Pro" w:ascii="Chaparral Pro"/>
                <w:sz w:val="26"/>
                <w:szCs w:val="26"/>
              </w:rPr>
              <w:t>.</w:t>
            </w:r>
            <w:r w:rsidR="0003435D">
              <w:rPr>
                <w:rFonts w:cs="Times New Roman" w:eastAsia="Times New Roman" w:hAnsi="Chaparral Pro" w:ascii="Chaparral Pro"/>
                <w:sz w:val="26"/>
                <w:szCs w:val="26"/>
              </w:rPr>
              <w:t>9</w:t>
            </w:r>
            <w:r>
              <w:rPr>
                <w:rFonts w:cs="Times New Roman" w:eastAsia="Times New Roman" w:hAnsi="Chaparral Pro" w:ascii="Chaparral Pro"/>
                <w:sz w:val="26"/>
                <w:szCs w:val="26"/>
              </w:rPr>
              <w:t>34</w:t>
            </w:r>
            <w:r w:rsidR="009955F0" w:rsidRPr="002E4087">
              <w:rPr>
                <w:rFonts w:cs="Times New Roman" w:eastAsia="Times New Roman" w:hAnsi="Chaparral Pro" w:ascii="Chaparral Pro"/>
                <w:sz w:val="26"/>
                <w:szCs w:val="26"/>
              </w:rPr>
              <w:t>,</w:t>
            </w:r>
            <w:r>
              <w:rPr>
                <w:rFonts w:cs="Times New Roman" w:eastAsia="Times New Roman" w:hAnsi="Chaparral Pro" w:ascii="Chaparral Pro"/>
                <w:sz w:val="26"/>
                <w:szCs w:val="26"/>
              </w:rPr>
              <w:t>33</w:t>
            </w:r>
          </w:p>
        </w:tc>
        <w:tc>
          <w:tcPr>
            <w:tcW w:type="pct" w:w="1069"/>
            <w:tcBorders>
              <w:top w:val="nil"/>
              <w:left w:val="nil"/>
              <w:bottom w:space="0" w:sz="8" w:color="auto" w:val="single"/>
              <w:right w:space="0" w:sz="8" w:color="auto" w:val="single"/>
            </w:tcBorders>
            <w:hideMark/>
          </w:tcPr>
          <w:p w:rsidRDefault="009955F0" w:rsidP="009955F0" w:rsidR="00B43CB8" w:rsidRPr="002E4087">
            <w:pPr>
              <w:tabs>
                <w:tab w:pos="885" w:val="center"/>
                <w:tab w:pos="1770" w:val="right"/>
              </w:tabs>
              <w:spacing w:lineRule="auto" w:line="240" w:after="0"/>
              <w:rPr>
                <w:rFonts w:cs="Times New Roman" w:hAnsi="Chaparral Pro" w:ascii="Chaparral Pro"/>
                <w:sz w:val="26"/>
                <w:szCs w:val="26"/>
              </w:rPr>
            </w:pPr>
            <w:r w:rsidRPr="002E4087">
              <w:rPr>
                <w:rFonts w:cs="Times New Roman" w:eastAsia="Times New Roman" w:hAnsi="Chaparral Pro" w:ascii="Chaparral Pro"/>
                <w:sz w:val="26"/>
                <w:szCs w:val="26"/>
              </w:rPr>
              <w:tab/>
            </w:r>
            <w:r w:rsidR="00FD57B4" w:rsidRPr="00FD57B4">
              <w:rPr>
                <w:rFonts w:cs="Times New Roman" w:eastAsia="Times New Roman" w:hAnsi="Chaparral Pro" w:ascii="Chaparral Pro"/>
                <w:sz w:val="26"/>
                <w:szCs w:val="26"/>
              </w:rPr>
              <w:t>180.934,33</w:t>
            </w:r>
          </w:p>
        </w:tc>
        <w:tc>
          <w:tcPr>
            <w:tcW w:type="pct" w:w="1461"/>
            <w:tcBorders>
              <w:top w:val="nil"/>
              <w:left w:val="nil"/>
              <w:bottom w:space="0" w:sz="8" w:color="auto" w:val="single"/>
              <w:right w:space="0" w:sz="8" w:color="auto" w:val="single"/>
            </w:tcBorders>
            <w:vAlign w:val="center"/>
            <w:hideMark/>
          </w:tcPr>
          <w:p w:rsidRDefault="00B43CB8" w:rsidR="00B43CB8" w:rsidRPr="002E4087">
            <w:pPr>
              <w:spacing w:lineRule="auto" w:line="240" w:after="0"/>
              <w:jc w:val="right"/>
              <w:rPr>
                <w:rFonts w:cs="Times New Roman" w:hAnsi="Chaparral Pro" w:ascii="Chaparral Pro"/>
                <w:color w:val="000000"/>
                <w:sz w:val="26"/>
                <w:szCs w:val="26"/>
              </w:rPr>
            </w:pPr>
            <w:r w:rsidRPr="002E4087">
              <w:rPr>
                <w:rFonts w:cs="Times New Roman" w:hAnsi="Chaparral Pro" w:ascii="Chaparral Pro"/>
                <w:color w:val="000000"/>
                <w:sz w:val="26"/>
                <w:szCs w:val="26"/>
              </w:rPr>
              <w:t>0,00</w:t>
            </w:r>
          </w:p>
        </w:tc>
      </w:tr>
    </w:tbl>
    <w:p w:rsidRDefault="00A53735" w:rsidR="00A53735" w:rsidRPr="002E4087">
      <w:pPr>
        <w:rPr>
          <w:rFonts w:cs="Times New Roman" w:hAnsi="Chaparral Pro" w:ascii="Chaparral Pro"/>
          <w:b/>
          <w:sz w:val="26"/>
          <w:szCs w:val="26"/>
        </w:rPr>
      </w:pPr>
    </w:p>
    <w:p w:rsidRDefault="00423A7A" w:rsidP="00423A7A" w:rsidR="00423A7A" w:rsidRPr="002E4087">
      <w:pPr>
        <w:spacing w:lineRule="auto" w:line="240" w:after="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 xml:space="preserve">Osim gornjih, obveze stečajnog dužnika su i troškovi stečajnog postupka (čl. 155. SZ) i ostale obveze stečajne mase (čl. 156. SZ), koje prema nepotpunom predračunu iznose </w:t>
      </w:r>
      <w:r w:rsidR="0003435D" w:rsidRPr="0003435D">
        <w:rPr>
          <w:rFonts w:cs="Times New Roman" w:eastAsia="Times New Roman" w:hAnsi="Chaparral Pro" w:ascii="Chaparral Pro"/>
          <w:sz w:val="26"/>
          <w:szCs w:val="26"/>
        </w:rPr>
        <w:t>28.</w:t>
      </w:r>
      <w:r w:rsidR="00D0635A">
        <w:rPr>
          <w:rFonts w:cs="Times New Roman" w:eastAsia="Times New Roman" w:hAnsi="Chaparral Pro" w:ascii="Chaparral Pro"/>
          <w:sz w:val="26"/>
          <w:szCs w:val="26"/>
        </w:rPr>
        <w:t>167</w:t>
      </w:r>
      <w:r w:rsidR="0003435D" w:rsidRPr="0003435D">
        <w:rPr>
          <w:rFonts w:cs="Times New Roman" w:eastAsia="Times New Roman" w:hAnsi="Chaparral Pro" w:ascii="Chaparral Pro"/>
          <w:sz w:val="26"/>
          <w:szCs w:val="26"/>
        </w:rPr>
        <w:t>,</w:t>
      </w:r>
      <w:r w:rsidR="00D0635A">
        <w:rPr>
          <w:rFonts w:cs="Times New Roman" w:eastAsia="Times New Roman" w:hAnsi="Chaparral Pro" w:ascii="Chaparral Pro"/>
          <w:sz w:val="26"/>
          <w:szCs w:val="26"/>
        </w:rPr>
        <w:t>14</w:t>
      </w:r>
      <w:r w:rsidR="0003435D" w:rsidRPr="0003435D">
        <w:rPr>
          <w:rFonts w:cs="Times New Roman" w:eastAsia="Times New Roman" w:hAnsi="Chaparral Pro" w:ascii="Chaparral Pro"/>
          <w:sz w:val="26"/>
          <w:szCs w:val="26"/>
        </w:rPr>
        <w:t xml:space="preserve"> kuna</w:t>
      </w:r>
      <w:r w:rsidR="0003435D">
        <w:rPr>
          <w:rFonts w:cs="Times New Roman" w:eastAsia="Times New Roman" w:hAnsi="Chaparral Pro" w:ascii="Chaparral Pro"/>
          <w:sz w:val="26"/>
          <w:szCs w:val="26"/>
        </w:rPr>
        <w:t>.</w:t>
      </w:r>
    </w:p>
    <w:p w:rsidRDefault="00423A7A" w:rsidR="00423A7A" w:rsidRPr="002E4087">
      <w:pPr>
        <w:rPr>
          <w:rFonts w:cs="Times New Roman" w:hAnsi="Chaparral Pro" w:ascii="Chaparral Pro"/>
          <w:b/>
          <w:sz w:val="26"/>
          <w:szCs w:val="26"/>
        </w:rPr>
      </w:pPr>
    </w:p>
    <w:p w:rsidRDefault="00423A7A" w:rsidP="00423A7A" w:rsidR="001A4963" w:rsidRPr="002E4087">
      <w:pPr>
        <w:spacing w:lineRule="auto" w:line="240" w:after="80"/>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VI.</w:t>
      </w:r>
      <w:r w:rsidRPr="002E4087">
        <w:rPr>
          <w:rFonts w:cs="Times New Roman" w:eastAsia="Times New Roman" w:hAnsi="Chaparral Pro" w:ascii="Chaparral Pro"/>
          <w:b/>
          <w:sz w:val="26"/>
          <w:szCs w:val="26"/>
        </w:rPr>
        <w:tab/>
      </w:r>
      <w:r w:rsidR="001A4963" w:rsidRPr="002E4087">
        <w:rPr>
          <w:rFonts w:cs="Times New Roman" w:eastAsia="Times New Roman" w:hAnsi="Chaparral Pro" w:ascii="Chaparral Pro"/>
          <w:b/>
          <w:sz w:val="26"/>
          <w:szCs w:val="26"/>
        </w:rPr>
        <w:t>FINANCIJSKO IZVJEŠĆE</w:t>
      </w:r>
    </w:p>
    <w:p w:rsidRDefault="001A4963" w:rsidP="00423A7A" w:rsidR="001A4963" w:rsidRPr="002E4087">
      <w:pPr>
        <w:spacing w:lineRule="auto" w:line="240" w:after="80"/>
        <w:jc w:val="both"/>
        <w:rPr>
          <w:rFonts w:cs="Times New Roman" w:eastAsia="Times New Roman" w:hAnsi="Chaparral Pro" w:ascii="Chaparral Pro"/>
          <w:b/>
          <w:sz w:val="26"/>
          <w:szCs w:val="26"/>
        </w:rPr>
      </w:pPr>
    </w:p>
    <w:p w:rsidRDefault="001A4963" w:rsidP="00423A7A" w:rsidR="00423A7A" w:rsidRPr="002E4087">
      <w:pPr>
        <w:spacing w:lineRule="auto" w:line="240" w:after="80"/>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1.</w:t>
      </w:r>
      <w:r w:rsidRPr="002E4087">
        <w:rPr>
          <w:rFonts w:cs="Times New Roman" w:eastAsia="Times New Roman" w:hAnsi="Chaparral Pro" w:ascii="Chaparral Pro"/>
          <w:b/>
          <w:sz w:val="26"/>
          <w:szCs w:val="26"/>
        </w:rPr>
        <w:tab/>
      </w:r>
      <w:r w:rsidR="00423A7A" w:rsidRPr="002E4087">
        <w:rPr>
          <w:rFonts w:cs="Times New Roman" w:eastAsia="Times New Roman" w:hAnsi="Chaparral Pro" w:ascii="Chaparral Pro"/>
          <w:b/>
          <w:sz w:val="26"/>
          <w:szCs w:val="26"/>
        </w:rPr>
        <w:t xml:space="preserve">Dospjeli nepodmireni troškovi od </w:t>
      </w:r>
      <w:r w:rsidR="00E07C01" w:rsidRPr="002E4087">
        <w:rPr>
          <w:rFonts w:cs="Times New Roman" w:eastAsia="Times New Roman" w:hAnsi="Chaparral Pro" w:ascii="Chaparral Pro"/>
          <w:b/>
          <w:sz w:val="26"/>
          <w:szCs w:val="26"/>
        </w:rPr>
        <w:t>01</w:t>
      </w:r>
      <w:r w:rsidR="00423A7A" w:rsidRPr="002E4087">
        <w:rPr>
          <w:rFonts w:cs="Times New Roman" w:eastAsia="Times New Roman" w:hAnsi="Chaparral Pro" w:ascii="Chaparral Pro"/>
          <w:b/>
          <w:sz w:val="26"/>
          <w:szCs w:val="26"/>
        </w:rPr>
        <w:t>.</w:t>
      </w:r>
      <w:r w:rsidR="00E07C01" w:rsidRPr="002E4087">
        <w:rPr>
          <w:rFonts w:cs="Times New Roman" w:eastAsia="Times New Roman" w:hAnsi="Chaparral Pro" w:ascii="Chaparral Pro"/>
          <w:b/>
          <w:sz w:val="26"/>
          <w:szCs w:val="26"/>
        </w:rPr>
        <w:t>12</w:t>
      </w:r>
      <w:r w:rsidR="00423A7A" w:rsidRPr="002E4087">
        <w:rPr>
          <w:rFonts w:cs="Times New Roman" w:eastAsia="Times New Roman" w:hAnsi="Chaparral Pro" w:ascii="Chaparral Pro"/>
          <w:b/>
          <w:sz w:val="26"/>
          <w:szCs w:val="26"/>
        </w:rPr>
        <w:t xml:space="preserve">.2017. do </w:t>
      </w:r>
      <w:r w:rsidR="00E07C01" w:rsidRPr="002E4087">
        <w:rPr>
          <w:rFonts w:cs="Times New Roman" w:eastAsia="Times New Roman" w:hAnsi="Chaparral Pro" w:ascii="Chaparral Pro"/>
          <w:b/>
          <w:sz w:val="26"/>
          <w:szCs w:val="26"/>
        </w:rPr>
        <w:t>01</w:t>
      </w:r>
      <w:r w:rsidR="00423A7A" w:rsidRPr="002E4087">
        <w:rPr>
          <w:rFonts w:cs="Times New Roman" w:eastAsia="Times New Roman" w:hAnsi="Chaparral Pro" w:ascii="Chaparral Pro"/>
          <w:b/>
          <w:sz w:val="26"/>
          <w:szCs w:val="26"/>
        </w:rPr>
        <w:t>.</w:t>
      </w:r>
      <w:r w:rsidR="00E07C01" w:rsidRPr="002E4087">
        <w:rPr>
          <w:rFonts w:cs="Times New Roman" w:eastAsia="Times New Roman" w:hAnsi="Chaparral Pro" w:ascii="Chaparral Pro"/>
          <w:b/>
          <w:sz w:val="26"/>
          <w:szCs w:val="26"/>
        </w:rPr>
        <w:t>03.</w:t>
      </w:r>
      <w:r w:rsidR="00423A7A" w:rsidRPr="002E4087">
        <w:rPr>
          <w:rFonts w:cs="Times New Roman" w:eastAsia="Times New Roman" w:hAnsi="Chaparral Pro" w:ascii="Chaparral Pro"/>
          <w:b/>
          <w:sz w:val="26"/>
          <w:szCs w:val="26"/>
        </w:rPr>
        <w:t>201</w:t>
      </w:r>
      <w:r w:rsidR="00E07C01" w:rsidRPr="002E4087">
        <w:rPr>
          <w:rFonts w:cs="Times New Roman" w:eastAsia="Times New Roman" w:hAnsi="Chaparral Pro" w:ascii="Chaparral Pro"/>
          <w:b/>
          <w:sz w:val="26"/>
          <w:szCs w:val="26"/>
        </w:rPr>
        <w:t>8</w:t>
      </w:r>
      <w:r w:rsidR="00423A7A" w:rsidRPr="002E4087">
        <w:rPr>
          <w:rFonts w:cs="Times New Roman" w:eastAsia="Times New Roman" w:hAnsi="Chaparral Pro" w:ascii="Chaparral Pro"/>
          <w:b/>
          <w:sz w:val="26"/>
          <w:szCs w:val="26"/>
        </w:rPr>
        <w:t>.</w:t>
      </w:r>
    </w:p>
    <w:p w:rsidRDefault="00423A7A" w:rsidP="00423A7A" w:rsidR="00423A7A" w:rsidRPr="002E4087">
      <w:pPr>
        <w:spacing w:lineRule="auto" w:line="240" w:after="80"/>
        <w:jc w:val="both"/>
        <w:rPr>
          <w:rFonts w:cs="Times New Roman" w:eastAsia="Times New Roman" w:hAnsi="Chaparral Pro" w:ascii="Chaparral Pro"/>
          <w:sz w:val="26"/>
          <w:szCs w:val="26"/>
        </w:rPr>
      </w:pPr>
    </w:p>
    <w:tbl>
      <w:tblPr>
        <w:tblW w:type="dxa" w:w="897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39"/>
        <w:gridCol w:w="1187"/>
        <w:gridCol w:w="1136"/>
        <w:gridCol w:w="1217"/>
      </w:tblGrid>
      <w:tr w:rsidTr="00A23339" w:rsidR="00423A7A"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0"/>
              <w:rPr>
                <w:rFonts w:cs="Times New Roman" w:eastAsia="Times New Roman" w:hAnsi="Chaparral Pro" w:ascii="Chaparral Pro"/>
                <w:sz w:val="26"/>
                <w:szCs w:val="26"/>
                <w:lang w:eastAsia="hr-HR"/>
              </w:rPr>
            </w:pP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cijena</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kom</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Ukupno</w:t>
            </w:r>
            <w:r w:rsidR="00847F3F">
              <w:rPr>
                <w:rFonts w:cs="Times New Roman" w:eastAsia="Times New Roman" w:hAnsi="Chaparral Pro" w:ascii="Chaparral Pro"/>
                <w:sz w:val="26"/>
                <w:szCs w:val="26"/>
                <w:lang w:eastAsia="hr-HR"/>
              </w:rPr>
              <w:t xml:space="preserve"> (kn)</w:t>
            </w:r>
          </w:p>
        </w:tc>
      </w:tr>
      <w:tr w:rsidTr="00A23339" w:rsidR="00423A7A"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0"/>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Troškovi računovodstva</w:t>
            </w: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1.</w:t>
            </w:r>
            <w:r w:rsidR="001A4963" w:rsidRPr="002E4087">
              <w:rPr>
                <w:rFonts w:cs="Times New Roman" w:eastAsia="Times New Roman" w:hAnsi="Chaparral Pro" w:ascii="Chaparral Pro"/>
                <w:sz w:val="26"/>
                <w:szCs w:val="26"/>
                <w:lang w:eastAsia="hr-HR"/>
              </w:rPr>
              <w:t>250</w:t>
            </w:r>
            <w:r w:rsidRPr="002E4087">
              <w:rPr>
                <w:rFonts w:cs="Times New Roman" w:eastAsia="Times New Roman" w:hAnsi="Chaparral Pro" w:ascii="Chaparral Pro"/>
                <w:sz w:val="26"/>
                <w:szCs w:val="26"/>
                <w:lang w:eastAsia="hr-HR"/>
              </w:rPr>
              <w:t>,00</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F03901" w:rsidP="00423A7A" w:rsidR="00423A7A"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4</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F03901" w:rsidP="00423A7A" w:rsidR="00423A7A"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5</w:t>
            </w:r>
            <w:r w:rsidR="001A4963" w:rsidRPr="002E4087">
              <w:rPr>
                <w:rFonts w:cs="Times New Roman" w:eastAsia="Times New Roman" w:hAnsi="Chaparral Pro" w:ascii="Chaparral Pro"/>
                <w:sz w:val="26"/>
                <w:szCs w:val="26"/>
                <w:lang w:eastAsia="hr-HR"/>
              </w:rPr>
              <w:t>.</w:t>
            </w:r>
            <w:r w:rsidRPr="002E4087">
              <w:rPr>
                <w:rFonts w:cs="Times New Roman" w:eastAsia="Times New Roman" w:hAnsi="Chaparral Pro" w:ascii="Chaparral Pro"/>
                <w:sz w:val="26"/>
                <w:szCs w:val="26"/>
                <w:lang w:eastAsia="hr-HR"/>
              </w:rPr>
              <w:t>00</w:t>
            </w:r>
            <w:r w:rsidR="001A4963" w:rsidRPr="002E4087">
              <w:rPr>
                <w:rFonts w:cs="Times New Roman" w:eastAsia="Times New Roman" w:hAnsi="Chaparral Pro" w:ascii="Chaparral Pro"/>
                <w:sz w:val="26"/>
                <w:szCs w:val="26"/>
                <w:lang w:eastAsia="hr-HR"/>
              </w:rPr>
              <w:t>0</w:t>
            </w:r>
            <w:r w:rsidR="00423A7A" w:rsidRPr="002E4087">
              <w:rPr>
                <w:rFonts w:cs="Times New Roman" w:eastAsia="Times New Roman" w:hAnsi="Chaparral Pro" w:ascii="Chaparral Pro"/>
                <w:sz w:val="26"/>
                <w:szCs w:val="26"/>
                <w:lang w:eastAsia="hr-HR"/>
              </w:rPr>
              <w:t>,00</w:t>
            </w:r>
          </w:p>
        </w:tc>
      </w:tr>
      <w:tr w:rsidTr="00A23339" w:rsidR="001A4963"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 xml:space="preserve">Upravni </w:t>
            </w:r>
            <w:proofErr w:type="spellStart"/>
            <w:r w:rsidRPr="002E4087">
              <w:rPr>
                <w:rFonts w:cs="Times New Roman" w:eastAsia="Times New Roman" w:hAnsi="Chaparral Pro" w:ascii="Chaparral Pro"/>
                <w:sz w:val="26"/>
                <w:szCs w:val="26"/>
                <w:lang w:eastAsia="hr-HR"/>
              </w:rPr>
              <w:t>biljezi</w:t>
            </w:r>
            <w:proofErr w:type="spellEnd"/>
            <w:r w:rsidRPr="002E4087">
              <w:rPr>
                <w:rFonts w:cs="Times New Roman" w:eastAsia="Times New Roman" w:hAnsi="Chaparral Pro" w:ascii="Chaparral Pro"/>
                <w:sz w:val="26"/>
                <w:szCs w:val="26"/>
                <w:lang w:eastAsia="hr-HR"/>
              </w:rPr>
              <w:t xml:space="preserve"> za aktivni izvadak iz sudskog registra</w:t>
            </w:r>
          </w:p>
          <w:p w:rsidRDefault="001A4963" w:rsidP="001A4963" w:rsidR="001A4963" w:rsidRPr="002E4087">
            <w:pPr>
              <w:pStyle w:val="Odlomakpopisa"/>
              <w:numPr>
                <w:ilvl w:val="0"/>
                <w:numId w:val="1"/>
              </w:numPr>
              <w:spacing w:lineRule="auto" w:line="240" w:after="0"/>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20,00</w:t>
            </w:r>
          </w:p>
        </w:tc>
        <w:tc>
          <w:tcPr>
            <w:tcW w:type="dxa" w:w="1144"/>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20,00</w:t>
            </w:r>
          </w:p>
        </w:tc>
      </w:tr>
      <w:tr w:rsidTr="00A23339" w:rsidR="001A4963"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 xml:space="preserve">Upravni </w:t>
            </w:r>
            <w:proofErr w:type="spellStart"/>
            <w:r w:rsidRPr="002E4087">
              <w:rPr>
                <w:rFonts w:cs="Times New Roman" w:eastAsia="Times New Roman" w:hAnsi="Chaparral Pro" w:ascii="Chaparral Pro"/>
                <w:sz w:val="26"/>
                <w:szCs w:val="26"/>
                <w:lang w:eastAsia="hr-HR"/>
              </w:rPr>
              <w:t>biljezi</w:t>
            </w:r>
            <w:proofErr w:type="spellEnd"/>
            <w:r w:rsidRPr="002E4087">
              <w:rPr>
                <w:rFonts w:cs="Times New Roman" w:eastAsia="Times New Roman" w:hAnsi="Chaparral Pro" w:ascii="Chaparral Pro"/>
                <w:sz w:val="26"/>
                <w:szCs w:val="26"/>
                <w:lang w:eastAsia="hr-HR"/>
              </w:rPr>
              <w:t xml:space="preserve"> – Državni zavod za statistiku</w:t>
            </w:r>
            <w:r w:rsidR="0025442D" w:rsidRPr="002E4087">
              <w:rPr>
                <w:rFonts w:cs="Times New Roman" w:eastAsia="Times New Roman" w:hAnsi="Chaparral Pro" w:ascii="Chaparral Pro"/>
                <w:sz w:val="26"/>
                <w:szCs w:val="26"/>
                <w:lang w:eastAsia="hr-HR"/>
              </w:rPr>
              <w:t>,</w:t>
            </w:r>
            <w:r w:rsidR="0025442D" w:rsidRPr="002E4087">
              <w:rPr>
                <w:rFonts w:hAnsi="Chaparral Pro" w:ascii="Chaparral Pro"/>
                <w:sz w:val="26"/>
                <w:szCs w:val="26"/>
              </w:rPr>
              <w:t xml:space="preserve"> </w:t>
            </w:r>
            <w:r w:rsidR="0025442D" w:rsidRPr="002E4087">
              <w:rPr>
                <w:rFonts w:cs="Times New Roman" w:eastAsia="Times New Roman" w:hAnsi="Chaparral Pro" w:ascii="Chaparral Pro"/>
                <w:sz w:val="26"/>
                <w:szCs w:val="26"/>
                <w:lang w:eastAsia="hr-HR"/>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60,00</w:t>
            </w:r>
          </w:p>
        </w:tc>
        <w:tc>
          <w:tcPr>
            <w:tcW w:type="dxa" w:w="1144"/>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60,00</w:t>
            </w:r>
          </w:p>
        </w:tc>
      </w:tr>
      <w:tr w:rsidTr="00A23339" w:rsidR="00772985"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772985" w:rsidP="00423A7A" w:rsidR="00772985" w:rsidRPr="002E4087">
            <w:pPr>
              <w:spacing w:lineRule="auto" w:line="240" w:after="0"/>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 xml:space="preserve">Upravni </w:t>
            </w:r>
            <w:proofErr w:type="spellStart"/>
            <w:r w:rsidRPr="002E4087">
              <w:rPr>
                <w:rFonts w:cs="Times New Roman" w:eastAsia="Times New Roman" w:hAnsi="Chaparral Pro" w:ascii="Chaparral Pro"/>
                <w:sz w:val="26"/>
                <w:szCs w:val="26"/>
                <w:lang w:eastAsia="hr-HR"/>
              </w:rPr>
              <w:t>biljezi</w:t>
            </w:r>
            <w:proofErr w:type="spellEnd"/>
            <w:r w:rsidRPr="002E4087">
              <w:rPr>
                <w:rFonts w:cs="Times New Roman" w:eastAsia="Times New Roman" w:hAnsi="Chaparral Pro" w:ascii="Chaparral Pro"/>
                <w:sz w:val="26"/>
                <w:szCs w:val="26"/>
                <w:lang w:eastAsia="hr-HR"/>
              </w:rPr>
              <w:t xml:space="preserve"> – uvjerenje o vlasništvu vozila</w:t>
            </w:r>
            <w:r w:rsidR="0025442D" w:rsidRPr="002E4087">
              <w:rPr>
                <w:rFonts w:cs="Times New Roman" w:eastAsia="Times New Roman" w:hAnsi="Chaparral Pro" w:ascii="Chaparral Pro"/>
                <w:sz w:val="26"/>
                <w:szCs w:val="26"/>
                <w:lang w:eastAsia="hr-HR"/>
              </w:rPr>
              <w:t>,</w:t>
            </w:r>
            <w:r w:rsidR="0025442D" w:rsidRPr="002E4087">
              <w:rPr>
                <w:rFonts w:hAnsi="Chaparral Pro" w:ascii="Chaparral Pro"/>
                <w:sz w:val="26"/>
                <w:szCs w:val="26"/>
              </w:rPr>
              <w:t xml:space="preserve"> </w:t>
            </w:r>
            <w:r w:rsidR="0025442D" w:rsidRPr="002E4087">
              <w:rPr>
                <w:rFonts w:cs="Times New Roman" w:eastAsia="Times New Roman" w:hAnsi="Chaparral Pro" w:ascii="Chaparral Pro"/>
                <w:sz w:val="26"/>
                <w:szCs w:val="26"/>
                <w:lang w:eastAsia="hr-HR"/>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772985" w:rsidP="00423A7A" w:rsidR="00772985"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20,00</w:t>
            </w:r>
          </w:p>
        </w:tc>
        <w:tc>
          <w:tcPr>
            <w:tcW w:type="dxa" w:w="1144"/>
            <w:tcBorders>
              <w:top w:space="0" w:sz="4" w:color="auto" w:val="single"/>
              <w:left w:space="0" w:sz="4" w:color="auto" w:val="single"/>
              <w:bottom w:space="0" w:sz="4" w:color="auto" w:val="single"/>
              <w:right w:space="0" w:sz="4" w:color="auto" w:val="single"/>
            </w:tcBorders>
            <w:vAlign w:val="center"/>
          </w:tcPr>
          <w:p w:rsidRDefault="00772985" w:rsidP="00423A7A" w:rsidR="00772985"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772985" w:rsidP="00423A7A" w:rsidR="00772985"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20,00</w:t>
            </w:r>
          </w:p>
        </w:tc>
      </w:tr>
      <w:tr w:rsidTr="00A23339" w:rsidR="001A4963"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 xml:space="preserve">Poštarina </w:t>
            </w:r>
            <w:r w:rsidR="00772985" w:rsidRPr="002E4087">
              <w:rPr>
                <w:rFonts w:cs="Times New Roman" w:eastAsia="Times New Roman" w:hAnsi="Chaparral Pro" w:ascii="Chaparral Pro"/>
                <w:sz w:val="26"/>
                <w:szCs w:val="26"/>
                <w:lang w:eastAsia="hr-HR"/>
              </w:rPr>
              <w:t xml:space="preserve">preporučeni </w:t>
            </w:r>
            <w:r w:rsidRPr="002E4087">
              <w:rPr>
                <w:rFonts w:cs="Times New Roman" w:eastAsia="Times New Roman" w:hAnsi="Chaparral Pro" w:ascii="Chaparral Pro"/>
                <w:sz w:val="26"/>
                <w:szCs w:val="26"/>
                <w:lang w:eastAsia="hr-HR"/>
              </w:rPr>
              <w:t>dopisi upravi, DGU, MUP, Porezna uprava</w:t>
            </w:r>
            <w:r w:rsidR="00772985" w:rsidRPr="002E4087">
              <w:rPr>
                <w:rFonts w:cs="Times New Roman" w:eastAsia="Times New Roman" w:hAnsi="Chaparral Pro" w:ascii="Chaparral Pro"/>
                <w:sz w:val="26"/>
                <w:szCs w:val="26"/>
                <w:lang w:eastAsia="hr-HR"/>
              </w:rPr>
              <w:t xml:space="preserve"> – 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11,10</w:t>
            </w:r>
          </w:p>
        </w:tc>
        <w:tc>
          <w:tcPr>
            <w:tcW w:type="dxa" w:w="1144"/>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4</w:t>
            </w:r>
          </w:p>
        </w:tc>
        <w:tc>
          <w:tcPr>
            <w:tcW w:type="dxa" w:w="1218"/>
            <w:tcBorders>
              <w:top w:space="0" w:sz="4" w:color="auto" w:val="single"/>
              <w:left w:space="0" w:sz="4" w:color="auto" w:val="single"/>
              <w:bottom w:space="0" w:sz="4" w:color="auto" w:val="single"/>
              <w:right w:space="0" w:sz="4" w:color="auto" w:val="single"/>
            </w:tcBorders>
            <w:vAlign w:val="center"/>
          </w:tcPr>
          <w:p w:rsidRDefault="001A4963" w:rsidP="00423A7A" w:rsidR="001A4963"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44,40</w:t>
            </w:r>
          </w:p>
        </w:tc>
      </w:tr>
      <w:tr w:rsidTr="00A23339" w:rsidR="00E07C01"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E07C01" w:rsidP="00423A7A" w:rsidR="00E07C01" w:rsidRPr="002E4087">
            <w:pPr>
              <w:spacing w:lineRule="auto" w:line="240" w:after="0"/>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Naknada za vođenje žiro računa HPB</w:t>
            </w:r>
          </w:p>
        </w:tc>
        <w:tc>
          <w:tcPr>
            <w:tcW w:type="dxa" w:w="1129"/>
            <w:tcBorders>
              <w:top w:space="0" w:sz="4" w:color="auto" w:val="single"/>
              <w:left w:space="0" w:sz="4" w:color="auto" w:val="single"/>
              <w:bottom w:space="0" w:sz="4" w:color="auto" w:val="single"/>
              <w:right w:space="0" w:sz="4" w:color="auto" w:val="single"/>
            </w:tcBorders>
            <w:vAlign w:val="center"/>
          </w:tcPr>
          <w:p w:rsidRDefault="00E07C01" w:rsidP="00423A7A" w:rsidR="00E07C01" w:rsidRPr="002E4087">
            <w:pPr>
              <w:spacing w:lineRule="auto" w:line="240" w:after="0"/>
              <w:jc w:val="right"/>
              <w:rPr>
                <w:rFonts w:cs="Times New Roman" w:eastAsia="Times New Roman" w:hAnsi="Chaparral Pro" w:ascii="Chaparral Pro"/>
                <w:sz w:val="26"/>
                <w:szCs w:val="26"/>
                <w:lang w:eastAsia="hr-HR"/>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E07C01" w:rsidP="00423A7A" w:rsidR="00E07C01" w:rsidRPr="002E4087">
            <w:pPr>
              <w:spacing w:lineRule="auto" w:line="240" w:after="0"/>
              <w:jc w:val="right"/>
              <w:rPr>
                <w:rFonts w:cs="Times New Roman" w:eastAsia="Times New Roman" w:hAnsi="Chaparral Pro" w:ascii="Chaparral Pro"/>
                <w:sz w:val="26"/>
                <w:szCs w:val="26"/>
                <w:lang w:eastAsia="hr-HR"/>
              </w:rPr>
            </w:pPr>
          </w:p>
        </w:tc>
        <w:tc>
          <w:tcPr>
            <w:tcW w:type="dxa" w:w="1218"/>
            <w:tcBorders>
              <w:top w:space="0" w:sz="4" w:color="auto" w:val="single"/>
              <w:left w:space="0" w:sz="4" w:color="auto" w:val="single"/>
              <w:bottom w:space="0" w:sz="4" w:color="auto" w:val="single"/>
              <w:right w:space="0" w:sz="4" w:color="auto" w:val="single"/>
            </w:tcBorders>
            <w:vAlign w:val="center"/>
          </w:tcPr>
          <w:p w:rsidRDefault="00E07C01" w:rsidP="00423A7A" w:rsidR="00E07C01" w:rsidRPr="002E4087">
            <w:pPr>
              <w:spacing w:lineRule="auto" w:line="240" w:after="0"/>
              <w:jc w:val="right"/>
              <w:rPr>
                <w:rFonts w:cs="Times New Roman" w:eastAsia="Times New Roman" w:hAnsi="Chaparral Pro" w:ascii="Chaparral Pro"/>
                <w:sz w:val="26"/>
                <w:szCs w:val="26"/>
                <w:lang w:eastAsia="hr-HR"/>
              </w:rPr>
            </w:pPr>
            <w:r w:rsidRPr="002E4087">
              <w:rPr>
                <w:rFonts w:cs="Times New Roman" w:eastAsia="Times New Roman" w:hAnsi="Chaparral Pro" w:ascii="Chaparral Pro"/>
                <w:sz w:val="26"/>
                <w:szCs w:val="26"/>
                <w:lang w:eastAsia="hr-HR"/>
              </w:rPr>
              <w:t>105,00</w:t>
            </w:r>
          </w:p>
        </w:tc>
      </w:tr>
      <w:tr w:rsidTr="00A23339" w:rsidR="00847F3F" w:rsidRPr="002E4087">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847F3F" w:rsidP="00423A7A" w:rsidR="00847F3F" w:rsidRPr="002E4087">
            <w:pPr>
              <w:spacing w:lineRule="auto" w:line="240" w:after="0"/>
              <w:rPr>
                <w:rFonts w:cs="Times New Roman" w:eastAsia="Times New Roman" w:hAnsi="Chaparral Pro" w:ascii="Chaparral Pro"/>
                <w:sz w:val="26"/>
                <w:szCs w:val="26"/>
                <w:lang w:eastAsia="hr-HR"/>
              </w:rPr>
            </w:pPr>
            <w:r>
              <w:rPr>
                <w:rFonts w:cs="Times New Roman" w:eastAsia="Times New Roman" w:hAnsi="Chaparral Pro" w:ascii="Chaparral Pro"/>
                <w:sz w:val="26"/>
                <w:szCs w:val="26"/>
                <w:lang w:eastAsia="hr-HR"/>
              </w:rPr>
              <w:t>Trošak odjave vozila</w:t>
            </w:r>
          </w:p>
        </w:tc>
        <w:tc>
          <w:tcPr>
            <w:tcW w:type="dxa" w:w="1129"/>
            <w:tcBorders>
              <w:top w:space="0" w:sz="4" w:color="auto" w:val="single"/>
              <w:left w:space="0" w:sz="4" w:color="auto" w:val="single"/>
              <w:bottom w:space="0" w:sz="4" w:color="auto" w:val="single"/>
              <w:right w:space="0" w:sz="4" w:color="auto" w:val="single"/>
            </w:tcBorders>
            <w:vAlign w:val="center"/>
          </w:tcPr>
          <w:p w:rsidRDefault="00847F3F" w:rsidP="00423A7A" w:rsidR="00847F3F" w:rsidRPr="002E4087">
            <w:pPr>
              <w:spacing w:lineRule="auto" w:line="240" w:after="0"/>
              <w:jc w:val="right"/>
              <w:rPr>
                <w:rFonts w:cs="Times New Roman" w:eastAsia="Times New Roman" w:hAnsi="Chaparral Pro" w:ascii="Chaparral Pro"/>
                <w:sz w:val="26"/>
                <w:szCs w:val="26"/>
                <w:lang w:eastAsia="hr-HR"/>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847F3F" w:rsidP="00423A7A" w:rsidR="00847F3F" w:rsidRPr="002E4087">
            <w:pPr>
              <w:spacing w:lineRule="auto" w:line="240" w:after="0"/>
              <w:jc w:val="right"/>
              <w:rPr>
                <w:rFonts w:cs="Times New Roman" w:eastAsia="Times New Roman" w:hAnsi="Chaparral Pro" w:ascii="Chaparral Pro"/>
                <w:sz w:val="26"/>
                <w:szCs w:val="26"/>
                <w:lang w:eastAsia="hr-HR"/>
              </w:rPr>
            </w:pPr>
          </w:p>
        </w:tc>
        <w:tc>
          <w:tcPr>
            <w:tcW w:type="dxa" w:w="1218"/>
            <w:tcBorders>
              <w:top w:space="0" w:sz="4" w:color="auto" w:val="single"/>
              <w:left w:space="0" w:sz="4" w:color="auto" w:val="single"/>
              <w:bottom w:space="0" w:sz="4" w:color="auto" w:val="single"/>
              <w:right w:space="0" w:sz="4" w:color="auto" w:val="single"/>
            </w:tcBorders>
            <w:vAlign w:val="center"/>
          </w:tcPr>
          <w:p w:rsidRDefault="00847F3F" w:rsidP="00423A7A" w:rsidR="00847F3F" w:rsidRPr="002E4087">
            <w:pPr>
              <w:spacing w:lineRule="auto" w:line="240" w:after="0"/>
              <w:jc w:val="right"/>
              <w:rPr>
                <w:rFonts w:cs="Times New Roman" w:eastAsia="Times New Roman" w:hAnsi="Chaparral Pro" w:ascii="Chaparral Pro"/>
                <w:sz w:val="26"/>
                <w:szCs w:val="26"/>
                <w:lang w:eastAsia="hr-HR"/>
              </w:rPr>
            </w:pPr>
            <w:r>
              <w:rPr>
                <w:rFonts w:cs="Times New Roman" w:eastAsia="Times New Roman" w:hAnsi="Chaparral Pro" w:ascii="Chaparral Pro"/>
                <w:sz w:val="26"/>
                <w:szCs w:val="26"/>
                <w:lang w:eastAsia="hr-HR"/>
              </w:rPr>
              <w:t>17,94</w:t>
            </w:r>
          </w:p>
        </w:tc>
      </w:tr>
      <w:tr w:rsidTr="00A23339" w:rsidR="00423A7A" w:rsidRPr="002E4087">
        <w:trPr>
          <w:trHeight w:val="315"/>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0"/>
              <w:rPr>
                <w:rFonts w:cs="Times New Roman" w:eastAsia="Times New Roman" w:hAnsi="Chaparral Pro" w:ascii="Chaparral Pro"/>
                <w:b/>
                <w:sz w:val="26"/>
                <w:szCs w:val="26"/>
                <w:lang w:eastAsia="hr-HR"/>
              </w:rPr>
            </w:pPr>
            <w:r w:rsidRPr="002E4087">
              <w:rPr>
                <w:rFonts w:cs="Times New Roman" w:eastAsia="Times New Roman" w:hAnsi="Chaparral Pro" w:ascii="Chaparral Pro"/>
                <w:b/>
                <w:sz w:val="26"/>
                <w:szCs w:val="26"/>
                <w:lang w:eastAsia="hr-HR"/>
              </w:rPr>
              <w:t>UKUPNO</w:t>
            </w:r>
          </w:p>
        </w:tc>
        <w:tc>
          <w:tcPr>
            <w:tcW w:type="dxa" w:w="1129"/>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0"/>
              <w:jc w:val="right"/>
              <w:rPr>
                <w:rFonts w:cs="Times New Roman" w:eastAsia="Times New Roman" w:hAnsi="Chaparral Pro" w:ascii="Chaparral Pro"/>
                <w:b/>
                <w:sz w:val="26"/>
                <w:szCs w:val="26"/>
                <w:lang w:eastAsia="hr-HR"/>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0"/>
              <w:jc w:val="right"/>
              <w:rPr>
                <w:rFonts w:cs="Times New Roman" w:eastAsia="Times New Roman" w:hAnsi="Chaparral Pro" w:ascii="Chaparral Pro"/>
                <w:b/>
                <w:sz w:val="26"/>
                <w:szCs w:val="26"/>
                <w:lang w:eastAsia="hr-HR"/>
              </w:rPr>
            </w:pP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F03901" w:rsidP="00423A7A" w:rsidR="00423A7A" w:rsidRPr="002E4087">
            <w:pPr>
              <w:spacing w:lineRule="auto" w:line="240" w:after="0"/>
              <w:jc w:val="right"/>
              <w:rPr>
                <w:rFonts w:cs="Times New Roman" w:eastAsia="Times New Roman" w:hAnsi="Chaparral Pro" w:ascii="Chaparral Pro"/>
                <w:b/>
                <w:sz w:val="26"/>
                <w:szCs w:val="26"/>
                <w:lang w:eastAsia="hr-HR"/>
              </w:rPr>
            </w:pPr>
            <w:r w:rsidRPr="002E4087">
              <w:rPr>
                <w:rFonts w:cs="Times New Roman" w:eastAsia="Times New Roman" w:hAnsi="Chaparral Pro" w:ascii="Chaparral Pro"/>
                <w:b/>
                <w:sz w:val="26"/>
                <w:szCs w:val="26"/>
                <w:lang w:eastAsia="hr-HR"/>
              </w:rPr>
              <w:t>5</w:t>
            </w:r>
            <w:r w:rsidR="00772985" w:rsidRPr="002E4087">
              <w:rPr>
                <w:rFonts w:cs="Times New Roman" w:eastAsia="Times New Roman" w:hAnsi="Chaparral Pro" w:ascii="Chaparral Pro"/>
                <w:b/>
                <w:sz w:val="26"/>
                <w:szCs w:val="26"/>
                <w:lang w:eastAsia="hr-HR"/>
              </w:rPr>
              <w:t>.</w:t>
            </w:r>
            <w:r w:rsidR="00847F3F">
              <w:rPr>
                <w:rFonts w:cs="Times New Roman" w:eastAsia="Times New Roman" w:hAnsi="Chaparral Pro" w:ascii="Chaparral Pro"/>
                <w:b/>
                <w:sz w:val="26"/>
                <w:szCs w:val="26"/>
                <w:lang w:eastAsia="hr-HR"/>
              </w:rPr>
              <w:t>267</w:t>
            </w:r>
            <w:r w:rsidR="00772985" w:rsidRPr="002E4087">
              <w:rPr>
                <w:rFonts w:cs="Times New Roman" w:eastAsia="Times New Roman" w:hAnsi="Chaparral Pro" w:ascii="Chaparral Pro"/>
                <w:b/>
                <w:sz w:val="26"/>
                <w:szCs w:val="26"/>
                <w:lang w:eastAsia="hr-HR"/>
              </w:rPr>
              <w:t>,</w:t>
            </w:r>
            <w:r w:rsidR="00847F3F">
              <w:rPr>
                <w:rFonts w:cs="Times New Roman" w:eastAsia="Times New Roman" w:hAnsi="Chaparral Pro" w:ascii="Chaparral Pro"/>
                <w:b/>
                <w:sz w:val="26"/>
                <w:szCs w:val="26"/>
                <w:lang w:eastAsia="hr-HR"/>
              </w:rPr>
              <w:t>34</w:t>
            </w:r>
          </w:p>
        </w:tc>
      </w:tr>
    </w:tbl>
    <w:p w:rsidRDefault="00423A7A" w:rsidP="00423A7A" w:rsidR="00423A7A" w:rsidRPr="002E4087">
      <w:pPr>
        <w:spacing w:lineRule="auto" w:line="240" w:after="80"/>
        <w:jc w:val="both"/>
        <w:rPr>
          <w:rFonts w:cs="Times New Roman" w:eastAsia="Times New Roman" w:hAnsi="Chaparral Pro" w:ascii="Chaparral Pro"/>
          <w:sz w:val="26"/>
          <w:szCs w:val="26"/>
        </w:rPr>
      </w:pPr>
    </w:p>
    <w:p w:rsidRDefault="00F03901" w:rsidP="001A4963" w:rsidR="00F03901" w:rsidRPr="002E4087">
      <w:pPr>
        <w:spacing w:lineRule="auto" w:line="240" w:after="80"/>
        <w:ind w:hanging="705" w:left="705"/>
        <w:jc w:val="both"/>
        <w:rPr>
          <w:rFonts w:cs="Times New Roman" w:eastAsia="Times New Roman" w:hAnsi="Chaparral Pro" w:ascii="Chaparral Pro"/>
          <w:b/>
          <w:sz w:val="26"/>
          <w:szCs w:val="26"/>
        </w:rPr>
      </w:pPr>
    </w:p>
    <w:p w:rsidRDefault="00423A7A" w:rsidP="001A4963" w:rsidR="00423A7A" w:rsidRPr="002E4087">
      <w:pPr>
        <w:spacing w:lineRule="auto" w:line="240" w:after="80"/>
        <w:ind w:hanging="705" w:left="705"/>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2.</w:t>
      </w:r>
      <w:r w:rsidRPr="002E4087">
        <w:rPr>
          <w:rFonts w:cs="Times New Roman" w:eastAsia="Times New Roman" w:hAnsi="Chaparral Pro" w:ascii="Chaparral Pro"/>
          <w:b/>
          <w:sz w:val="26"/>
          <w:szCs w:val="26"/>
        </w:rPr>
        <w:tab/>
        <w:t xml:space="preserve">Predračun troškova za naredno šestomjesečno razdoblje </w:t>
      </w:r>
      <w:r w:rsidR="00B46CE9" w:rsidRPr="002E4087">
        <w:rPr>
          <w:rFonts w:cs="Times New Roman" w:eastAsia="Times New Roman" w:hAnsi="Chaparral Pro" w:ascii="Chaparral Pro"/>
          <w:b/>
          <w:sz w:val="26"/>
          <w:szCs w:val="26"/>
        </w:rPr>
        <w:t>od 01</w:t>
      </w:r>
      <w:r w:rsidR="001A4963" w:rsidRPr="002E4087">
        <w:rPr>
          <w:rFonts w:cs="Times New Roman" w:eastAsia="Times New Roman" w:hAnsi="Chaparral Pro" w:ascii="Chaparral Pro"/>
          <w:b/>
          <w:sz w:val="26"/>
          <w:szCs w:val="26"/>
        </w:rPr>
        <w:t>.</w:t>
      </w:r>
      <w:r w:rsidR="00B46CE9" w:rsidRPr="002E4087">
        <w:rPr>
          <w:rFonts w:cs="Times New Roman" w:eastAsia="Times New Roman" w:hAnsi="Chaparral Pro" w:ascii="Chaparral Pro"/>
          <w:b/>
          <w:sz w:val="26"/>
          <w:szCs w:val="26"/>
        </w:rPr>
        <w:t>03</w:t>
      </w:r>
      <w:r w:rsidRPr="002E4087">
        <w:rPr>
          <w:rFonts w:cs="Times New Roman" w:eastAsia="Times New Roman" w:hAnsi="Chaparral Pro" w:ascii="Chaparral Pro"/>
          <w:b/>
          <w:sz w:val="26"/>
          <w:szCs w:val="26"/>
        </w:rPr>
        <w:t>.201</w:t>
      </w:r>
      <w:r w:rsidR="00B46CE9" w:rsidRPr="002E4087">
        <w:rPr>
          <w:rFonts w:cs="Times New Roman" w:eastAsia="Times New Roman" w:hAnsi="Chaparral Pro" w:ascii="Chaparral Pro"/>
          <w:b/>
          <w:sz w:val="26"/>
          <w:szCs w:val="26"/>
        </w:rPr>
        <w:t>8</w:t>
      </w:r>
      <w:r w:rsidRPr="002E4087">
        <w:rPr>
          <w:rFonts w:cs="Times New Roman" w:eastAsia="Times New Roman" w:hAnsi="Chaparral Pro" w:ascii="Chaparral Pro"/>
          <w:b/>
          <w:sz w:val="26"/>
          <w:szCs w:val="26"/>
        </w:rPr>
        <w:t xml:space="preserve"> do </w:t>
      </w:r>
      <w:r w:rsidR="00B46CE9" w:rsidRPr="002E4087">
        <w:rPr>
          <w:rFonts w:cs="Times New Roman" w:eastAsia="Times New Roman" w:hAnsi="Chaparral Pro" w:ascii="Chaparral Pro"/>
          <w:b/>
          <w:sz w:val="26"/>
          <w:szCs w:val="26"/>
        </w:rPr>
        <w:t>01</w:t>
      </w:r>
      <w:r w:rsidR="001A4963" w:rsidRPr="002E4087">
        <w:rPr>
          <w:rFonts w:cs="Times New Roman" w:eastAsia="Times New Roman" w:hAnsi="Chaparral Pro" w:ascii="Chaparral Pro"/>
          <w:b/>
          <w:sz w:val="26"/>
          <w:szCs w:val="26"/>
        </w:rPr>
        <w:t>.0</w:t>
      </w:r>
      <w:r w:rsidR="00B46CE9" w:rsidRPr="002E4087">
        <w:rPr>
          <w:rFonts w:cs="Times New Roman" w:eastAsia="Times New Roman" w:hAnsi="Chaparral Pro" w:ascii="Chaparral Pro"/>
          <w:b/>
          <w:sz w:val="26"/>
          <w:szCs w:val="26"/>
        </w:rPr>
        <w:t>9</w:t>
      </w:r>
      <w:r w:rsidR="001A4963" w:rsidRPr="002E4087">
        <w:rPr>
          <w:rFonts w:cs="Times New Roman" w:eastAsia="Times New Roman" w:hAnsi="Chaparral Pro" w:ascii="Chaparral Pro"/>
          <w:b/>
          <w:sz w:val="26"/>
          <w:szCs w:val="26"/>
        </w:rPr>
        <w:t>.2018</w:t>
      </w:r>
      <w:r w:rsidRPr="002E4087">
        <w:rPr>
          <w:rFonts w:cs="Times New Roman" w:eastAsia="Times New Roman" w:hAnsi="Chaparral Pro" w:ascii="Chaparral Pro"/>
          <w:b/>
          <w:sz w:val="26"/>
          <w:szCs w:val="26"/>
        </w:rPr>
        <w:t>.</w:t>
      </w:r>
    </w:p>
    <w:p w:rsidRDefault="00423A7A" w:rsidP="00423A7A" w:rsidR="00423A7A" w:rsidRPr="002E4087">
      <w:pPr>
        <w:spacing w:lineRule="auto" w:line="240" w:after="80"/>
        <w:jc w:val="both"/>
        <w:rPr>
          <w:rFonts w:cs="Times New Roman" w:eastAsia="Times New Roman" w:hAnsi="Chaparral Pro" w:ascii="Chaparral Pro"/>
          <w:b/>
          <w:sz w:val="26"/>
          <w:szCs w:val="26"/>
        </w:rPr>
      </w:pPr>
    </w:p>
    <w:p w:rsidRDefault="001A4963" w:rsidP="00423A7A" w:rsidR="001A4963"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U skladu sa čl.89. SZ predračun troškova stečajnog postupka za šestomjesečno razdoblje koje slijedi iznosi:</w:t>
      </w:r>
    </w:p>
    <w:tbl>
      <w:tblPr>
        <w:tblW w:type="dxa" w:w="900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39"/>
        <w:gridCol w:w="1265"/>
        <w:gridCol w:w="1054"/>
        <w:gridCol w:w="1343"/>
      </w:tblGrid>
      <w:tr w:rsidTr="00BC61F3" w:rsidR="00423A7A" w:rsidRPr="002E4087">
        <w:trPr>
          <w:trHeight w:val="277"/>
          <w:jc w:val="center"/>
        </w:trPr>
        <w:tc>
          <w:tcPr>
            <w:tcW w:type="dxa" w:w="544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p>
        </w:tc>
        <w:tc>
          <w:tcPr>
            <w:tcW w:type="dxa" w:w="120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mjesečno</w:t>
            </w:r>
          </w:p>
        </w:tc>
        <w:tc>
          <w:tcPr>
            <w:tcW w:type="dxa" w:w="1001"/>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mjeseci</w:t>
            </w:r>
          </w:p>
        </w:tc>
        <w:tc>
          <w:tcPr>
            <w:tcW w:type="dxa" w:w="1344"/>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ukupno</w:t>
            </w:r>
          </w:p>
        </w:tc>
      </w:tr>
      <w:tr w:rsidTr="00BC61F3" w:rsidR="00423A7A" w:rsidRPr="002E4087">
        <w:trPr>
          <w:trHeight w:val="277"/>
          <w:jc w:val="center"/>
        </w:trPr>
        <w:tc>
          <w:tcPr>
            <w:tcW w:type="dxa" w:w="544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Troškovi računovodstva</w:t>
            </w:r>
          </w:p>
        </w:tc>
        <w:tc>
          <w:tcPr>
            <w:tcW w:type="dxa" w:w="120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1.250,00</w:t>
            </w:r>
          </w:p>
        </w:tc>
        <w:tc>
          <w:tcPr>
            <w:tcW w:type="dxa" w:w="1001"/>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6</w:t>
            </w:r>
          </w:p>
        </w:tc>
        <w:tc>
          <w:tcPr>
            <w:tcW w:type="dxa" w:w="1344"/>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7.500,00</w:t>
            </w:r>
          </w:p>
        </w:tc>
      </w:tr>
      <w:tr w:rsidTr="00BC61F3" w:rsidR="00423A7A" w:rsidRPr="002E4087">
        <w:trPr>
          <w:trHeight w:val="277"/>
          <w:jc w:val="center"/>
        </w:trPr>
        <w:tc>
          <w:tcPr>
            <w:tcW w:type="dxa" w:w="544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Bank</w:t>
            </w:r>
            <w:r w:rsidR="001A4963" w:rsidRPr="002E4087">
              <w:rPr>
                <w:rFonts w:cs="Times New Roman" w:eastAsia="Times New Roman" w:hAnsi="Chaparral Pro" w:ascii="Chaparral Pro"/>
                <w:sz w:val="26"/>
                <w:szCs w:val="26"/>
              </w:rPr>
              <w:t>arski troškovi</w:t>
            </w:r>
          </w:p>
        </w:tc>
        <w:tc>
          <w:tcPr>
            <w:tcW w:type="dxa" w:w="120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150,00</w:t>
            </w:r>
          </w:p>
        </w:tc>
        <w:tc>
          <w:tcPr>
            <w:tcW w:type="dxa" w:w="1001"/>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6</w:t>
            </w:r>
          </w:p>
        </w:tc>
        <w:tc>
          <w:tcPr>
            <w:tcW w:type="dxa" w:w="1344"/>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900,00</w:t>
            </w:r>
          </w:p>
        </w:tc>
      </w:tr>
      <w:tr w:rsidTr="00BC61F3" w:rsidR="00423A7A" w:rsidRPr="002E4087">
        <w:trPr>
          <w:trHeight w:val="251"/>
          <w:jc w:val="center"/>
        </w:trPr>
        <w:tc>
          <w:tcPr>
            <w:tcW w:type="dxa" w:w="544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lastRenderedPageBreak/>
              <w:t xml:space="preserve">Materijalni troškovi (poštarina, uredski materijal, </w:t>
            </w:r>
            <w:proofErr w:type="spellStart"/>
            <w:r w:rsidRPr="002E4087">
              <w:rPr>
                <w:rFonts w:cs="Times New Roman" w:eastAsia="Times New Roman" w:hAnsi="Chaparral Pro" w:ascii="Chaparral Pro"/>
                <w:sz w:val="26"/>
                <w:szCs w:val="26"/>
              </w:rPr>
              <w:t>biljezi</w:t>
            </w:r>
            <w:proofErr w:type="spellEnd"/>
            <w:r w:rsidRPr="002E4087">
              <w:rPr>
                <w:rFonts w:cs="Times New Roman" w:eastAsia="Times New Roman" w:hAnsi="Chaparral Pro" w:ascii="Chaparral Pro"/>
                <w:sz w:val="26"/>
                <w:szCs w:val="26"/>
              </w:rPr>
              <w:t>)</w:t>
            </w:r>
          </w:p>
        </w:tc>
        <w:tc>
          <w:tcPr>
            <w:tcW w:type="dxa" w:w="1208"/>
            <w:tcBorders>
              <w:top w:space="0" w:sz="4" w:color="auto" w:val="single"/>
              <w:left w:space="0" w:sz="4" w:color="auto" w:val="single"/>
              <w:bottom w:space="0" w:sz="4" w:color="auto" w:val="single"/>
              <w:right w:space="0" w:sz="4" w:color="auto" w:val="single"/>
            </w:tcBorders>
            <w:vAlign w:val="center"/>
            <w:hideMark/>
          </w:tcPr>
          <w:p w:rsidRDefault="001A4963"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150</w:t>
            </w:r>
            <w:r w:rsidR="00423A7A" w:rsidRPr="002E4087">
              <w:rPr>
                <w:rFonts w:cs="Times New Roman" w:eastAsia="Times New Roman" w:hAnsi="Chaparral Pro" w:ascii="Chaparral Pro"/>
                <w:sz w:val="26"/>
                <w:szCs w:val="26"/>
              </w:rPr>
              <w:t>,00</w:t>
            </w:r>
          </w:p>
        </w:tc>
        <w:tc>
          <w:tcPr>
            <w:tcW w:type="dxa" w:w="1001"/>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6</w:t>
            </w:r>
          </w:p>
        </w:tc>
        <w:tc>
          <w:tcPr>
            <w:tcW w:type="dxa" w:w="1344"/>
            <w:tcBorders>
              <w:top w:space="0" w:sz="4" w:color="auto" w:val="single"/>
              <w:left w:space="0" w:sz="4" w:color="auto" w:val="single"/>
              <w:bottom w:space="0" w:sz="4" w:color="auto" w:val="single"/>
              <w:right w:space="0" w:sz="4" w:color="auto" w:val="single"/>
            </w:tcBorders>
            <w:vAlign w:val="center"/>
            <w:hideMark/>
          </w:tcPr>
          <w:p w:rsidRDefault="001A4963"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900</w:t>
            </w:r>
            <w:r w:rsidR="00423A7A" w:rsidRPr="002E4087">
              <w:rPr>
                <w:rFonts w:cs="Times New Roman" w:eastAsia="Times New Roman" w:hAnsi="Chaparral Pro" w:ascii="Chaparral Pro"/>
                <w:sz w:val="26"/>
                <w:szCs w:val="26"/>
              </w:rPr>
              <w:t>,00</w:t>
            </w:r>
          </w:p>
        </w:tc>
      </w:tr>
      <w:tr w:rsidTr="00BC61F3" w:rsidR="00423A7A" w:rsidRPr="002E4087">
        <w:trPr>
          <w:trHeight w:val="241"/>
          <w:jc w:val="center"/>
        </w:trPr>
        <w:tc>
          <w:tcPr>
            <w:tcW w:type="dxa" w:w="544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Bankarska naknada (trošak zatvaranja računa)</w:t>
            </w:r>
          </w:p>
        </w:tc>
        <w:tc>
          <w:tcPr>
            <w:tcW w:type="dxa" w:w="2209"/>
            <w:gridSpan w:val="2"/>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p>
        </w:tc>
        <w:tc>
          <w:tcPr>
            <w:tcW w:type="dxa" w:w="1344"/>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200,00</w:t>
            </w:r>
          </w:p>
        </w:tc>
      </w:tr>
      <w:tr w:rsidTr="00BC61F3" w:rsidR="00423A7A" w:rsidRPr="002E4087">
        <w:trPr>
          <w:trHeight w:val="293"/>
          <w:jc w:val="center"/>
        </w:trPr>
        <w:tc>
          <w:tcPr>
            <w:tcW w:type="dxa" w:w="5448"/>
            <w:tcBorders>
              <w:top w:space="0" w:sz="4" w:color="auto" w:val="single"/>
              <w:left w:space="0" w:sz="4" w:color="auto" w:val="single"/>
              <w:bottom w:space="0" w:sz="4" w:color="auto" w:val="single"/>
              <w:right w:space="0" w:sz="4" w:color="auto" w:val="single"/>
            </w:tcBorders>
            <w:vAlign w:val="center"/>
            <w:hideMark/>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Troškovi procjene imovine</w:t>
            </w:r>
          </w:p>
        </w:tc>
        <w:tc>
          <w:tcPr>
            <w:tcW w:type="dxa" w:w="120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p>
        </w:tc>
        <w:tc>
          <w:tcPr>
            <w:tcW w:type="dxa" w:w="1001"/>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p>
        </w:tc>
        <w:tc>
          <w:tcPr>
            <w:tcW w:type="dxa" w:w="1344"/>
            <w:tcBorders>
              <w:top w:space="0" w:sz="4" w:color="auto" w:val="single"/>
              <w:left w:space="0" w:sz="4" w:color="auto" w:val="single"/>
              <w:bottom w:space="0" w:sz="4" w:color="auto" w:val="single"/>
              <w:right w:space="0" w:sz="4" w:color="auto" w:val="single"/>
            </w:tcBorders>
            <w:vAlign w:val="center"/>
            <w:hideMark/>
          </w:tcPr>
          <w:p w:rsidRDefault="001A4963"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1.5</w:t>
            </w:r>
            <w:r w:rsidR="00423A7A" w:rsidRPr="002E4087">
              <w:rPr>
                <w:rFonts w:cs="Times New Roman" w:eastAsia="Times New Roman" w:hAnsi="Chaparral Pro" w:ascii="Chaparral Pro"/>
                <w:sz w:val="26"/>
                <w:szCs w:val="26"/>
              </w:rPr>
              <w:t>00,00</w:t>
            </w:r>
          </w:p>
        </w:tc>
      </w:tr>
      <w:tr w:rsidTr="00BC61F3" w:rsidR="00423A7A" w:rsidRPr="002E4087">
        <w:trPr>
          <w:trHeight w:val="293"/>
          <w:jc w:val="center"/>
        </w:trPr>
        <w:tc>
          <w:tcPr>
            <w:tcW w:type="dxa" w:w="544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Troškovi unovčenja imovine</w:t>
            </w:r>
          </w:p>
        </w:tc>
        <w:tc>
          <w:tcPr>
            <w:tcW w:type="dxa" w:w="120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p>
        </w:tc>
        <w:tc>
          <w:tcPr>
            <w:tcW w:type="dxa" w:w="1001"/>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p>
        </w:tc>
        <w:tc>
          <w:tcPr>
            <w:tcW w:type="dxa" w:w="1344"/>
            <w:tcBorders>
              <w:top w:space="0" w:sz="4" w:color="auto" w:val="single"/>
              <w:left w:space="0" w:sz="4" w:color="auto" w:val="single"/>
              <w:bottom w:space="0" w:sz="4" w:color="auto" w:val="single"/>
              <w:right w:space="0" w:sz="4" w:color="auto" w:val="single"/>
            </w:tcBorders>
            <w:vAlign w:val="center"/>
          </w:tcPr>
          <w:p w:rsidRDefault="0025442D"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1.5</w:t>
            </w:r>
            <w:r w:rsidR="00423A7A" w:rsidRPr="002E4087">
              <w:rPr>
                <w:rFonts w:cs="Times New Roman" w:eastAsia="Times New Roman" w:hAnsi="Chaparral Pro" w:ascii="Chaparral Pro"/>
                <w:sz w:val="26"/>
                <w:szCs w:val="26"/>
              </w:rPr>
              <w:t>00,00</w:t>
            </w:r>
          </w:p>
        </w:tc>
      </w:tr>
      <w:tr w:rsidTr="00BC61F3" w:rsidR="00423A7A" w:rsidRPr="002E4087">
        <w:trPr>
          <w:trHeight w:val="293"/>
          <w:jc w:val="center"/>
        </w:trPr>
        <w:tc>
          <w:tcPr>
            <w:tcW w:type="dxa" w:w="544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Bruto nagrada stečajnog upravitelja*</w:t>
            </w:r>
          </w:p>
        </w:tc>
        <w:tc>
          <w:tcPr>
            <w:tcW w:type="dxa" w:w="120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b/>
                <w:sz w:val="26"/>
                <w:szCs w:val="26"/>
              </w:rPr>
            </w:pPr>
          </w:p>
        </w:tc>
        <w:tc>
          <w:tcPr>
            <w:tcW w:type="dxa" w:w="1001"/>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b/>
                <w:sz w:val="26"/>
                <w:szCs w:val="26"/>
              </w:rPr>
            </w:pPr>
          </w:p>
        </w:tc>
        <w:tc>
          <w:tcPr>
            <w:tcW w:type="dxa" w:w="1344"/>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center"/>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w:t>
            </w:r>
          </w:p>
        </w:tc>
      </w:tr>
      <w:tr w:rsidTr="00BC61F3" w:rsidR="00423A7A" w:rsidRPr="002E4087">
        <w:trPr>
          <w:trHeight w:val="293"/>
          <w:jc w:val="center"/>
        </w:trPr>
        <w:tc>
          <w:tcPr>
            <w:tcW w:type="dxa" w:w="544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UKUPNO:</w:t>
            </w:r>
          </w:p>
        </w:tc>
        <w:tc>
          <w:tcPr>
            <w:tcW w:type="dxa" w:w="1208"/>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b/>
                <w:sz w:val="26"/>
                <w:szCs w:val="26"/>
              </w:rPr>
            </w:pPr>
          </w:p>
        </w:tc>
        <w:tc>
          <w:tcPr>
            <w:tcW w:type="dxa" w:w="1001"/>
            <w:tcBorders>
              <w:top w:space="0" w:sz="4" w:color="auto" w:val="single"/>
              <w:left w:space="0" w:sz="4" w:color="auto" w:val="single"/>
              <w:bottom w:space="0" w:sz="4" w:color="auto" w:val="single"/>
              <w:right w:space="0" w:sz="4" w:color="auto" w:val="single"/>
            </w:tcBorders>
            <w:vAlign w:val="center"/>
          </w:tcPr>
          <w:p w:rsidRDefault="00423A7A" w:rsidP="00423A7A" w:rsidR="00423A7A" w:rsidRPr="002E4087">
            <w:pPr>
              <w:spacing w:lineRule="auto" w:line="240" w:after="80"/>
              <w:jc w:val="both"/>
              <w:rPr>
                <w:rFonts w:cs="Times New Roman" w:eastAsia="Times New Roman" w:hAnsi="Chaparral Pro" w:ascii="Chaparral Pro"/>
                <w:b/>
                <w:sz w:val="26"/>
                <w:szCs w:val="26"/>
              </w:rPr>
            </w:pPr>
          </w:p>
        </w:tc>
        <w:tc>
          <w:tcPr>
            <w:tcW w:type="dxa" w:w="1344"/>
            <w:tcBorders>
              <w:top w:space="0" w:sz="4" w:color="auto" w:val="single"/>
              <w:left w:space="0" w:sz="4" w:color="auto" w:val="single"/>
              <w:bottom w:space="0" w:sz="4" w:color="auto" w:val="single"/>
              <w:right w:space="0" w:sz="4" w:color="auto" w:val="single"/>
            </w:tcBorders>
            <w:vAlign w:val="center"/>
          </w:tcPr>
          <w:p w:rsidRDefault="001A4963" w:rsidP="00423A7A" w:rsidR="00423A7A" w:rsidRPr="002E4087">
            <w:pPr>
              <w:spacing w:lineRule="auto" w:line="240" w:after="80"/>
              <w:jc w:val="center"/>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14.000</w:t>
            </w:r>
            <w:r w:rsidR="00423A7A" w:rsidRPr="002E4087">
              <w:rPr>
                <w:rFonts w:cs="Times New Roman" w:eastAsia="Times New Roman" w:hAnsi="Chaparral Pro" w:ascii="Chaparral Pro"/>
                <w:b/>
                <w:sz w:val="26"/>
                <w:szCs w:val="26"/>
              </w:rPr>
              <w:t>,00</w:t>
            </w:r>
          </w:p>
        </w:tc>
      </w:tr>
    </w:tbl>
    <w:p w:rsidRDefault="00423A7A" w:rsidP="00423A7A" w:rsidR="00423A7A" w:rsidRPr="002E4087">
      <w:pPr>
        <w:spacing w:lineRule="auto" w:line="240" w:after="80"/>
        <w:jc w:val="both"/>
        <w:rPr>
          <w:rFonts w:cs="Times New Roman" w:eastAsia="Times New Roman" w:hAnsi="Chaparral Pro" w:ascii="Chaparral Pro"/>
          <w:sz w:val="26"/>
          <w:szCs w:val="26"/>
        </w:rPr>
      </w:pPr>
    </w:p>
    <w:p w:rsidRDefault="00F03901" w:rsidP="00423A7A" w:rsidR="00F03901" w:rsidRPr="002E4087">
      <w:pPr>
        <w:spacing w:lineRule="auto" w:line="240" w:after="80"/>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3.</w:t>
      </w:r>
      <w:r w:rsidRPr="002E4087">
        <w:rPr>
          <w:rFonts w:cs="Times New Roman" w:eastAsia="Times New Roman" w:hAnsi="Chaparral Pro" w:ascii="Chaparral Pro"/>
          <w:b/>
          <w:sz w:val="26"/>
          <w:szCs w:val="26"/>
        </w:rPr>
        <w:tab/>
        <w:t>Ostale obveze stečajne mase</w:t>
      </w:r>
      <w:r w:rsidR="00B46CE9" w:rsidRPr="002E4087">
        <w:rPr>
          <w:rFonts w:cs="Times New Roman" w:eastAsia="Times New Roman" w:hAnsi="Chaparral Pro" w:ascii="Chaparral Pro"/>
          <w:b/>
          <w:sz w:val="26"/>
          <w:szCs w:val="26"/>
        </w:rPr>
        <w:t xml:space="preserve"> prema čl. 155</w:t>
      </w:r>
      <w:r w:rsidR="00AD5147">
        <w:rPr>
          <w:rFonts w:cs="Times New Roman" w:eastAsia="Times New Roman" w:hAnsi="Chaparral Pro" w:ascii="Chaparral Pro"/>
          <w:b/>
          <w:sz w:val="26"/>
          <w:szCs w:val="26"/>
        </w:rPr>
        <w:t>.</w:t>
      </w:r>
      <w:r w:rsidR="00B46CE9" w:rsidRPr="002E4087">
        <w:rPr>
          <w:rFonts w:cs="Times New Roman" w:eastAsia="Times New Roman" w:hAnsi="Chaparral Pro" w:ascii="Chaparral Pro"/>
          <w:b/>
          <w:sz w:val="26"/>
          <w:szCs w:val="26"/>
        </w:rPr>
        <w:t xml:space="preserve"> i 156. Stečajnoj zakona</w:t>
      </w:r>
    </w:p>
    <w:p w:rsidRDefault="00F03901" w:rsidP="00423A7A" w:rsidR="00F03901" w:rsidRPr="002E4087">
      <w:pPr>
        <w:spacing w:lineRule="auto" w:line="240" w:after="80"/>
        <w:jc w:val="both"/>
        <w:rPr>
          <w:rFonts w:cs="Times New Roman" w:eastAsia="Times New Roman" w:hAnsi="Chaparral Pro" w:ascii="Chaparral Pro"/>
          <w:sz w:val="26"/>
          <w:szCs w:val="26"/>
        </w:rPr>
      </w:pPr>
    </w:p>
    <w:tbl>
      <w:tblPr>
        <w:tblW w:type="dxa" w:w="900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22"/>
        <w:gridCol w:w="1138"/>
        <w:gridCol w:w="1054"/>
        <w:gridCol w:w="1187"/>
      </w:tblGrid>
      <w:tr w:rsidTr="00694A18" w:rsidR="00F03901" w:rsidRPr="002E4087">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F03901" w:rsidP="00F03901" w:rsidR="00F03901" w:rsidRPr="002E4087">
            <w:pPr>
              <w:spacing w:lineRule="auto" w:line="240" w:after="80"/>
              <w:jc w:val="center"/>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Vrsta</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F03901" w:rsidP="00694A18" w:rsidR="00F03901" w:rsidRPr="002E4087">
            <w:pPr>
              <w:spacing w:lineRule="auto" w:line="240" w:after="80"/>
              <w:jc w:val="both"/>
              <w:rPr>
                <w:rFonts w:cs="Times New Roman" w:eastAsia="Times New Roman" w:hAnsi="Chaparral Pro" w:ascii="Chaparral Pro"/>
                <w:sz w:val="26"/>
                <w:szCs w:val="26"/>
              </w:rPr>
            </w:pP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mjeseci</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ukupno</w:t>
            </w:r>
          </w:p>
        </w:tc>
      </w:tr>
      <w:tr w:rsidTr="00694A18" w:rsidR="00F03901" w:rsidRPr="002E4087">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 xml:space="preserve">Trošak plaće radnika za 12. mjesec, </w:t>
            </w:r>
            <w:proofErr w:type="spellStart"/>
            <w:r w:rsidRPr="002E4087">
              <w:rPr>
                <w:rFonts w:cs="Times New Roman" w:eastAsia="Times New Roman" w:hAnsi="Chaparral Pro" w:ascii="Chaparral Pro"/>
                <w:sz w:val="26"/>
                <w:szCs w:val="26"/>
              </w:rPr>
              <w:t>brutto</w:t>
            </w:r>
            <w:proofErr w:type="spellEnd"/>
            <w:r w:rsidRPr="002E4087">
              <w:rPr>
                <w:rFonts w:cs="Times New Roman" w:eastAsia="Times New Roman" w:hAnsi="Chaparral Pro" w:ascii="Chaparral Pro"/>
                <w:sz w:val="26"/>
                <w:szCs w:val="26"/>
              </w:rPr>
              <w:t xml:space="preserve"> </w:t>
            </w:r>
            <w:r w:rsidR="00D0635A">
              <w:rPr>
                <w:rFonts w:cs="Times New Roman" w:eastAsia="Times New Roman" w:hAnsi="Chaparral Pro" w:ascii="Chaparral Pro"/>
                <w:sz w:val="26"/>
                <w:szCs w:val="26"/>
              </w:rPr>
              <w:t>2</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F03901" w:rsidP="00694A18" w:rsidR="00F03901" w:rsidRPr="002E4087">
            <w:pPr>
              <w:spacing w:lineRule="auto" w:line="240" w:after="80"/>
              <w:jc w:val="both"/>
              <w:rPr>
                <w:rFonts w:cs="Times New Roman" w:eastAsia="Times New Roman" w:hAnsi="Chaparral Pro" w:ascii="Chaparral Pro"/>
                <w:sz w:val="26"/>
                <w:szCs w:val="26"/>
              </w:rPr>
            </w:pP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1</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3.276,00</w:t>
            </w:r>
          </w:p>
        </w:tc>
      </w:tr>
      <w:tr w:rsidTr="00694A18" w:rsidR="00F03901" w:rsidRPr="002E4087">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Naknada za otkazni rok od 01.01.2018. do 31.01.2018.,</w:t>
            </w:r>
          </w:p>
        </w:tc>
        <w:tc>
          <w:tcPr>
            <w:tcW w:type="dxa" w:w="1159"/>
            <w:tcBorders>
              <w:top w:space="0" w:sz="4" w:color="auto" w:val="single"/>
              <w:left w:space="0" w:sz="4" w:color="auto" w:val="single"/>
              <w:bottom w:space="0" w:sz="4" w:color="auto" w:val="single"/>
              <w:right w:space="0" w:sz="4" w:color="auto" w:val="single"/>
            </w:tcBorders>
            <w:vAlign w:val="center"/>
          </w:tcPr>
          <w:p w:rsidRDefault="00F03901" w:rsidP="00694A18" w:rsidR="00F03901" w:rsidRPr="002E4087">
            <w:pPr>
              <w:spacing w:lineRule="auto" w:line="240" w:after="80"/>
              <w:jc w:val="both"/>
              <w:rPr>
                <w:rFonts w:cs="Times New Roman" w:eastAsia="Times New Roman" w:hAnsi="Chaparral Pro" w:ascii="Chaparral Pro"/>
                <w:sz w:val="26"/>
                <w:szCs w:val="26"/>
              </w:rPr>
            </w:pPr>
          </w:p>
        </w:tc>
        <w:tc>
          <w:tcPr>
            <w:tcW w:type="dxa" w:w="950"/>
            <w:tcBorders>
              <w:top w:space="0" w:sz="4" w:color="auto" w:val="single"/>
              <w:left w:space="0" w:sz="4" w:color="auto" w:val="single"/>
              <w:bottom w:space="0" w:sz="4" w:color="auto" w:val="single"/>
              <w:right w:space="0" w:sz="4" w:color="auto" w:val="single"/>
            </w:tcBorders>
            <w:vAlign w:val="center"/>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1</w:t>
            </w:r>
          </w:p>
        </w:tc>
        <w:tc>
          <w:tcPr>
            <w:tcW w:type="dxa" w:w="1176"/>
            <w:tcBorders>
              <w:top w:space="0" w:sz="4" w:color="auto" w:val="single"/>
              <w:left w:space="0" w:sz="4" w:color="auto" w:val="single"/>
              <w:bottom w:space="0" w:sz="4" w:color="auto" w:val="single"/>
              <w:right w:space="0" w:sz="4" w:color="auto" w:val="single"/>
            </w:tcBorders>
            <w:vAlign w:val="center"/>
          </w:tcPr>
          <w:p w:rsidRDefault="00B46CE9"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3.439,80</w:t>
            </w:r>
          </w:p>
        </w:tc>
      </w:tr>
      <w:tr w:rsidTr="00694A18" w:rsidR="00F03901" w:rsidRPr="002E4087">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Otpremnina</w:t>
            </w:r>
          </w:p>
        </w:tc>
        <w:tc>
          <w:tcPr>
            <w:tcW w:type="dxa" w:w="1159"/>
            <w:tcBorders>
              <w:top w:space="0" w:sz="4" w:color="auto" w:val="single"/>
              <w:left w:space="0" w:sz="4" w:color="auto" w:val="single"/>
              <w:bottom w:space="0" w:sz="4" w:color="auto" w:val="single"/>
              <w:right w:space="0" w:sz="4" w:color="auto" w:val="single"/>
            </w:tcBorders>
            <w:vAlign w:val="center"/>
          </w:tcPr>
          <w:p w:rsidRDefault="00F03901" w:rsidP="00694A18" w:rsidR="00F03901" w:rsidRPr="002E4087">
            <w:pPr>
              <w:spacing w:lineRule="auto" w:line="240" w:after="80"/>
              <w:jc w:val="both"/>
              <w:rPr>
                <w:rFonts w:cs="Times New Roman" w:eastAsia="Times New Roman" w:hAnsi="Chaparral Pro" w:ascii="Chaparral Pro"/>
                <w:sz w:val="26"/>
                <w:szCs w:val="26"/>
              </w:rPr>
            </w:pPr>
          </w:p>
        </w:tc>
        <w:tc>
          <w:tcPr>
            <w:tcW w:type="dxa" w:w="950"/>
            <w:tcBorders>
              <w:top w:space="0" w:sz="4" w:color="auto" w:val="single"/>
              <w:left w:space="0" w:sz="4" w:color="auto" w:val="single"/>
              <w:bottom w:space="0" w:sz="4" w:color="auto" w:val="single"/>
              <w:right w:space="0" w:sz="4" w:color="auto" w:val="single"/>
            </w:tcBorders>
            <w:vAlign w:val="center"/>
          </w:tcPr>
          <w:p w:rsidRDefault="00F03901" w:rsidP="00694A18" w:rsidR="00F03901" w:rsidRPr="002E4087">
            <w:pPr>
              <w:spacing w:lineRule="auto" w:line="240" w:after="80"/>
              <w:jc w:val="both"/>
              <w:rPr>
                <w:rFonts w:cs="Times New Roman" w:eastAsia="Times New Roman" w:hAnsi="Chaparral Pro" w:ascii="Chaparral Pro"/>
                <w:sz w:val="26"/>
                <w:szCs w:val="26"/>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F03901" w:rsidP="00694A18" w:rsidR="00F03901" w:rsidRPr="002E4087">
            <w:pPr>
              <w:spacing w:lineRule="auto" w:line="240" w:after="80"/>
              <w:jc w:val="both"/>
              <w:rPr>
                <w:rFonts w:cs="Times New Roman" w:eastAsia="Times New Roman" w:hAnsi="Chaparral Pro" w:ascii="Chaparral Pro"/>
                <w:sz w:val="26"/>
                <w:szCs w:val="26"/>
              </w:rPr>
            </w:pPr>
            <w:r w:rsidRPr="002E4087">
              <w:rPr>
                <w:rFonts w:cs="Times New Roman" w:eastAsia="Times New Roman" w:hAnsi="Chaparral Pro" w:ascii="Chaparral Pro"/>
                <w:sz w:val="26"/>
                <w:szCs w:val="26"/>
              </w:rPr>
              <w:t>2.184,00</w:t>
            </w:r>
          </w:p>
        </w:tc>
      </w:tr>
      <w:tr w:rsidTr="00694A18" w:rsidR="00B46CE9" w:rsidRPr="002E4087">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B46CE9" w:rsidP="00694A18" w:rsidR="00B46CE9" w:rsidRPr="002E4087">
            <w:pPr>
              <w:spacing w:lineRule="auto" w:line="240" w:after="80"/>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Ukupno:</w:t>
            </w:r>
          </w:p>
        </w:tc>
        <w:tc>
          <w:tcPr>
            <w:tcW w:type="dxa" w:w="1159"/>
            <w:tcBorders>
              <w:top w:space="0" w:sz="4" w:color="auto" w:val="single"/>
              <w:left w:space="0" w:sz="4" w:color="auto" w:val="single"/>
              <w:bottom w:space="0" w:sz="4" w:color="auto" w:val="single"/>
              <w:right w:space="0" w:sz="4" w:color="auto" w:val="single"/>
            </w:tcBorders>
            <w:vAlign w:val="center"/>
          </w:tcPr>
          <w:p w:rsidRDefault="00B46CE9" w:rsidP="00694A18" w:rsidR="00B46CE9" w:rsidRPr="002E4087">
            <w:pPr>
              <w:spacing w:lineRule="auto" w:line="240" w:after="80"/>
              <w:jc w:val="both"/>
              <w:rPr>
                <w:rFonts w:cs="Times New Roman" w:eastAsia="Times New Roman" w:hAnsi="Chaparral Pro" w:ascii="Chaparral Pro"/>
                <w:sz w:val="26"/>
                <w:szCs w:val="26"/>
              </w:rPr>
            </w:pPr>
          </w:p>
        </w:tc>
        <w:tc>
          <w:tcPr>
            <w:tcW w:type="dxa" w:w="950"/>
            <w:tcBorders>
              <w:top w:space="0" w:sz="4" w:color="auto" w:val="single"/>
              <w:left w:space="0" w:sz="4" w:color="auto" w:val="single"/>
              <w:bottom w:space="0" w:sz="4" w:color="auto" w:val="single"/>
              <w:right w:space="0" w:sz="4" w:color="auto" w:val="single"/>
            </w:tcBorders>
            <w:vAlign w:val="center"/>
          </w:tcPr>
          <w:p w:rsidRDefault="00B46CE9" w:rsidP="00694A18" w:rsidR="00B46CE9" w:rsidRPr="002E4087">
            <w:pPr>
              <w:spacing w:lineRule="auto" w:line="240" w:after="80"/>
              <w:jc w:val="both"/>
              <w:rPr>
                <w:rFonts w:cs="Times New Roman" w:eastAsia="Times New Roman" w:hAnsi="Chaparral Pro" w:ascii="Chaparral Pro"/>
                <w:sz w:val="26"/>
                <w:szCs w:val="26"/>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B46CE9" w:rsidP="00694A18" w:rsidR="00B46CE9" w:rsidRPr="002E4087">
            <w:pPr>
              <w:spacing w:lineRule="auto" w:line="240" w:after="80"/>
              <w:jc w:val="both"/>
              <w:rPr>
                <w:rFonts w:cs="Times New Roman" w:eastAsia="Times New Roman" w:hAnsi="Chaparral Pro" w:ascii="Chaparral Pro"/>
                <w:b/>
                <w:sz w:val="26"/>
                <w:szCs w:val="26"/>
              </w:rPr>
            </w:pPr>
            <w:r w:rsidRPr="002E4087">
              <w:rPr>
                <w:rFonts w:cs="Times New Roman" w:eastAsia="Times New Roman" w:hAnsi="Chaparral Pro" w:ascii="Chaparral Pro"/>
                <w:b/>
                <w:sz w:val="26"/>
                <w:szCs w:val="26"/>
              </w:rPr>
              <w:t>8.899,80</w:t>
            </w:r>
          </w:p>
        </w:tc>
      </w:tr>
    </w:tbl>
    <w:p w:rsidRDefault="00F03901" w:rsidP="00423A7A" w:rsidR="00F03901" w:rsidRPr="002E4087">
      <w:pPr>
        <w:spacing w:lineRule="auto" w:line="240" w:after="80"/>
        <w:jc w:val="both"/>
        <w:rPr>
          <w:rFonts w:cs="Times New Roman" w:eastAsia="Times New Roman" w:hAnsi="Chaparral Pro" w:ascii="Chaparral Pro"/>
          <w:sz w:val="26"/>
          <w:szCs w:val="26"/>
        </w:rPr>
      </w:pPr>
    </w:p>
    <w:p w:rsidRDefault="00423A7A" w:rsidP="00423A7A" w:rsidR="00423A7A" w:rsidRPr="00BC61F3">
      <w:pPr>
        <w:tabs>
          <w:tab w:pos="3075" w:val="left"/>
        </w:tabs>
        <w:spacing w:lineRule="auto" w:line="240" w:after="0"/>
        <w:jc w:val="both"/>
        <w:rPr>
          <w:rFonts w:cs="Times New Roman" w:eastAsia="Times New Roman" w:hAnsi="Chaparral Pro" w:ascii="Chaparral Pro"/>
          <w:sz w:val="24"/>
          <w:szCs w:val="24"/>
        </w:rPr>
      </w:pPr>
      <w:r w:rsidRPr="00BC61F3">
        <w:rPr>
          <w:rFonts w:cs="Times New Roman" w:eastAsia="Times New Roman" w:hAnsi="Chaparral Pro" w:ascii="Chaparral Pro"/>
          <w:sz w:val="24"/>
          <w:szCs w:val="24"/>
        </w:rPr>
        <w:t>*Napomena:</w:t>
      </w:r>
    </w:p>
    <w:p w:rsidRDefault="00423A7A" w:rsidP="00423A7A" w:rsidR="00423A7A" w:rsidRPr="00BC61F3">
      <w:pPr>
        <w:tabs>
          <w:tab w:pos="3075" w:val="left"/>
        </w:tabs>
        <w:spacing w:lineRule="auto" w:line="240" w:after="0"/>
        <w:jc w:val="both"/>
        <w:rPr>
          <w:rFonts w:cs="Times New Roman" w:eastAsia="Times New Roman" w:hAnsi="Chaparral Pro" w:ascii="Chaparral Pro"/>
          <w:sz w:val="24"/>
          <w:szCs w:val="24"/>
        </w:rPr>
      </w:pPr>
      <w:r w:rsidRPr="00BC61F3">
        <w:rPr>
          <w:rFonts w:cs="Times New Roman" w:eastAsia="Times New Roman" w:hAnsi="Chaparral Pro" w:ascii="Chaparral Pro"/>
          <w:sz w:val="24"/>
          <w:szCs w:val="24"/>
        </w:rPr>
        <w:t>U predračunu nije sadržana bruto nagrada stečajnog upravitelja, koja će ovisiti o vrijednosti unovčene stečajne mase, te eventualni porez na dobit odnosno porez na dodanu vrijednost ukoliko će teretiti stečajnu masu.</w:t>
      </w:r>
    </w:p>
    <w:p w:rsidRDefault="00BC61F3" w:rsidP="00423A7A" w:rsidR="00BC61F3">
      <w:pPr>
        <w:jc w:val="both"/>
        <w:rPr>
          <w:rFonts w:cs="Times New Roman" w:hAnsi="Chaparral Pro" w:ascii="Chaparral Pro"/>
          <w:b/>
          <w:sz w:val="26"/>
          <w:szCs w:val="26"/>
          <w:lang w:val="pl-PL"/>
        </w:rPr>
      </w:pPr>
    </w:p>
    <w:p w:rsidRDefault="001A4963" w:rsidP="00423A7A" w:rsidR="00423A7A" w:rsidRPr="002E4087">
      <w:pPr>
        <w:jc w:val="both"/>
        <w:rPr>
          <w:rFonts w:cs="Times New Roman" w:hAnsi="Chaparral Pro" w:ascii="Chaparral Pro"/>
          <w:b/>
          <w:sz w:val="26"/>
          <w:szCs w:val="26"/>
        </w:rPr>
      </w:pPr>
      <w:r w:rsidRPr="002E4087">
        <w:rPr>
          <w:rFonts w:cs="Times New Roman" w:hAnsi="Chaparral Pro" w:ascii="Chaparral Pro"/>
          <w:b/>
          <w:sz w:val="26"/>
          <w:szCs w:val="26"/>
          <w:lang w:val="pl-PL"/>
        </w:rPr>
        <w:t>VII.</w:t>
      </w:r>
      <w:r w:rsidRPr="002E4087">
        <w:rPr>
          <w:rFonts w:cs="Times New Roman" w:hAnsi="Chaparral Pro" w:ascii="Chaparral Pro"/>
          <w:b/>
          <w:sz w:val="26"/>
          <w:szCs w:val="26"/>
          <w:lang w:val="pl-PL"/>
        </w:rPr>
        <w:tab/>
      </w:r>
      <w:r w:rsidR="00E04567" w:rsidRPr="002E4087">
        <w:rPr>
          <w:rFonts w:cs="Times New Roman" w:hAnsi="Chaparral Pro" w:ascii="Chaparral Pro"/>
          <w:b/>
          <w:sz w:val="26"/>
          <w:szCs w:val="26"/>
          <w:lang w:val="pl-PL"/>
        </w:rPr>
        <w:t>PREGLED</w:t>
      </w:r>
      <w:r w:rsidR="00423A7A" w:rsidRPr="002E4087">
        <w:rPr>
          <w:rFonts w:cs="Times New Roman" w:hAnsi="Chaparral Pro" w:ascii="Chaparral Pro"/>
          <w:b/>
          <w:sz w:val="26"/>
          <w:szCs w:val="26"/>
          <w:lang w:val="pl-PL"/>
        </w:rPr>
        <w:t xml:space="preserve"> IMOVINE I OBVEZA STEČAJNOG DUŽNIKA</w:t>
      </w:r>
      <w:r w:rsidR="00E04567" w:rsidRPr="002E4087">
        <w:rPr>
          <w:rFonts w:cs="Times New Roman" w:hAnsi="Chaparral Pro" w:ascii="Chaparral Pro"/>
          <w:b/>
          <w:sz w:val="26"/>
          <w:szCs w:val="26"/>
          <w:lang w:val="pl-PL"/>
        </w:rPr>
        <w:t xml:space="preserve"> (ČL.223. SZ-a)</w:t>
      </w:r>
    </w:p>
    <w:p w:rsidRDefault="00E04567" w:rsidP="00E04567" w:rsidR="00E04567" w:rsidRPr="002E4087">
      <w:pPr>
        <w:spacing w:lineRule="auto" w:line="240" w:after="80"/>
        <w:rPr>
          <w:rFonts w:cs="Times New Roman" w:eastAsia="Times New Roman" w:hAnsi="Chaparral Pro" w:ascii="Chaparral Pro"/>
          <w:sz w:val="26"/>
          <w:szCs w:val="26"/>
        </w:rPr>
      </w:pPr>
      <w:r w:rsidRPr="002E4087">
        <w:rPr>
          <w:rFonts w:cs="Times New Roman" w:eastAsia="Times New Roman" w:hAnsi="Chaparral Pro" w:ascii="Chaparral Pro"/>
          <w:b/>
          <w:sz w:val="26"/>
          <w:szCs w:val="26"/>
        </w:rPr>
        <w:t>IMOVINA</w:t>
      </w:r>
      <w:r w:rsidRPr="002E4087">
        <w:rPr>
          <w:rFonts w:cs="Times New Roman" w:eastAsia="Times New Roman" w:hAnsi="Chaparral Pro" w:ascii="Chaparral Pro"/>
          <w:sz w:val="26"/>
          <w:szCs w:val="26"/>
        </w:rPr>
        <w:tab/>
        <w:t xml:space="preserve">                    </w:t>
      </w:r>
      <w:r w:rsidRPr="002E4087">
        <w:rPr>
          <w:rFonts w:cs="Times New Roman" w:eastAsia="Times New Roman" w:hAnsi="Chaparral Pro" w:ascii="Chaparral Pro"/>
          <w:sz w:val="26"/>
          <w:szCs w:val="26"/>
        </w:rPr>
        <w:tab/>
      </w:r>
      <w:r w:rsidRPr="002E4087">
        <w:rPr>
          <w:rFonts w:cs="Times New Roman" w:eastAsia="Times New Roman" w:hAnsi="Chaparral Pro" w:ascii="Chaparral Pro"/>
          <w:sz w:val="26"/>
          <w:szCs w:val="26"/>
        </w:rPr>
        <w:tab/>
      </w:r>
      <w:r w:rsidRPr="002E4087">
        <w:rPr>
          <w:rFonts w:cs="Times New Roman" w:eastAsia="Times New Roman" w:hAnsi="Chaparral Pro" w:ascii="Chaparral Pro"/>
          <w:sz w:val="26"/>
          <w:szCs w:val="26"/>
        </w:rPr>
        <w:tab/>
      </w:r>
      <w:r w:rsidRPr="002E4087">
        <w:rPr>
          <w:rFonts w:cs="Times New Roman" w:eastAsia="Times New Roman" w:hAnsi="Chaparral Pro" w:ascii="Chaparral Pro"/>
          <w:sz w:val="26"/>
          <w:szCs w:val="26"/>
        </w:rPr>
        <w:tab/>
      </w:r>
      <w:r w:rsidRPr="002E4087">
        <w:rPr>
          <w:rFonts w:cs="Times New Roman" w:eastAsia="Times New Roman" w:hAnsi="Chaparral Pro" w:ascii="Chaparral Pro"/>
          <w:b/>
          <w:sz w:val="26"/>
          <w:szCs w:val="26"/>
        </w:rPr>
        <w:t>OBVEZE</w:t>
      </w:r>
    </w:p>
    <w:tbl>
      <w:tblPr>
        <w:tblStyle w:val="Reetkatablice"/>
        <w:tblW w:type="auto" w:w="0"/>
        <w:tblLook w:val="04A0" w:noVBand="1" w:noHBand="0" w:lastColumn="0" w:firstColumn="1" w:lastRow="0" w:firstRow="1"/>
      </w:tblPr>
      <w:tblGrid>
        <w:gridCol w:w="2911"/>
        <w:gridCol w:w="1733"/>
        <w:gridCol w:w="2322"/>
        <w:gridCol w:w="2322"/>
      </w:tblGrid>
      <w:tr w:rsidTr="00A23339" w:rsidR="00E04567" w:rsidRPr="002E4087">
        <w:trPr>
          <w:trHeight w:val="532"/>
        </w:trPr>
        <w:tc>
          <w:tcPr>
            <w:tcW w:type="dxa" w:w="2911"/>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VRSTA IMOVINE</w:t>
            </w:r>
          </w:p>
        </w:tc>
        <w:tc>
          <w:tcPr>
            <w:tcW w:type="dxa" w:w="1733"/>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VRIJEDNOST</w:t>
            </w:r>
          </w:p>
        </w:tc>
        <w:tc>
          <w:tcPr>
            <w:tcW w:type="dxa" w:w="2322"/>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VRSTA OBVEZE</w:t>
            </w:r>
          </w:p>
        </w:tc>
        <w:tc>
          <w:tcPr>
            <w:tcW w:type="dxa" w:w="2322"/>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IZNOS</w:t>
            </w:r>
          </w:p>
        </w:tc>
      </w:tr>
      <w:tr w:rsidTr="00A23339" w:rsidR="00E04567" w:rsidRPr="002E4087">
        <w:trPr>
          <w:trHeight w:val="2254"/>
        </w:trPr>
        <w:tc>
          <w:tcPr>
            <w:tcW w:type="dxa" w:w="2911"/>
          </w:tcPr>
          <w:p w:rsidRDefault="00B46CE9"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TERETNI AUTOMOBIL, marke MERCEDES, model 313CDI tip SPRINTER, godina proizvodnje 2003, snage 95 kWh, broj šasije WDB9036611R526658, reg. oznaka ZG9258EB</w:t>
            </w:r>
            <w:r w:rsidR="00E04567" w:rsidRPr="002E4087">
              <w:rPr>
                <w:rFonts w:eastAsia="Times New Roman" w:hAnsi="Chaparral Pro" w:ascii="Chaparral Pro"/>
                <w:sz w:val="26"/>
                <w:szCs w:val="26"/>
              </w:rPr>
              <w:t>.</w:t>
            </w:r>
          </w:p>
        </w:tc>
        <w:tc>
          <w:tcPr>
            <w:tcW w:type="dxa" w:w="1733"/>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 xml:space="preserve">Nije izvršena </w:t>
            </w:r>
            <w:r w:rsidR="00176406" w:rsidRPr="002E4087">
              <w:rPr>
                <w:rFonts w:eastAsia="Times New Roman" w:hAnsi="Chaparral Pro" w:ascii="Chaparral Pro"/>
                <w:sz w:val="26"/>
                <w:szCs w:val="26"/>
              </w:rPr>
              <w:t xml:space="preserve">služben </w:t>
            </w:r>
            <w:r w:rsidRPr="002E4087">
              <w:rPr>
                <w:rFonts w:eastAsia="Times New Roman" w:hAnsi="Chaparral Pro" w:ascii="Chaparral Pro"/>
                <w:sz w:val="26"/>
                <w:szCs w:val="26"/>
              </w:rPr>
              <w:t>proc</w:t>
            </w:r>
            <w:r w:rsidR="00176406" w:rsidRPr="002E4087">
              <w:rPr>
                <w:rFonts w:eastAsia="Times New Roman" w:hAnsi="Chaparral Pro" w:ascii="Chaparral Pro"/>
                <w:sz w:val="26"/>
                <w:szCs w:val="26"/>
              </w:rPr>
              <w:t>j</w:t>
            </w:r>
            <w:r w:rsidRPr="002E4087">
              <w:rPr>
                <w:rFonts w:eastAsia="Times New Roman" w:hAnsi="Chaparral Pro" w:ascii="Chaparral Pro"/>
                <w:sz w:val="26"/>
                <w:szCs w:val="26"/>
              </w:rPr>
              <w:t>ena.</w:t>
            </w:r>
            <w:r w:rsidR="00176406" w:rsidRPr="002E4087">
              <w:rPr>
                <w:rFonts w:eastAsia="Times New Roman" w:hAnsi="Chaparral Pro" w:ascii="Chaparral Pro"/>
                <w:sz w:val="26"/>
                <w:szCs w:val="26"/>
              </w:rPr>
              <w:t xml:space="preserve"> Nestručnom procjenom upravitelja 30.000,00 kuna</w:t>
            </w:r>
          </w:p>
        </w:tc>
        <w:tc>
          <w:tcPr>
            <w:tcW w:type="dxa" w:w="2322"/>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1. Troškovi stečajnog postupka i ostale obveze stečajne mase (predračun)</w:t>
            </w:r>
          </w:p>
        </w:tc>
        <w:tc>
          <w:tcPr>
            <w:tcW w:type="dxa" w:w="2322"/>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 xml:space="preserve">    </w:t>
            </w:r>
            <w:r w:rsidR="00176406" w:rsidRPr="002E4087">
              <w:rPr>
                <w:rFonts w:eastAsia="Times New Roman" w:hAnsi="Chaparral Pro" w:ascii="Chaparral Pro"/>
                <w:sz w:val="26"/>
                <w:szCs w:val="26"/>
              </w:rPr>
              <w:t>28</w:t>
            </w:r>
            <w:r w:rsidRPr="002E4087">
              <w:rPr>
                <w:rFonts w:eastAsia="Times New Roman" w:hAnsi="Chaparral Pro" w:ascii="Chaparral Pro"/>
                <w:sz w:val="26"/>
                <w:szCs w:val="26"/>
              </w:rPr>
              <w:t>.</w:t>
            </w:r>
            <w:r w:rsidR="00D0635A">
              <w:rPr>
                <w:rFonts w:eastAsia="Times New Roman" w:hAnsi="Chaparral Pro" w:ascii="Chaparral Pro"/>
                <w:sz w:val="26"/>
                <w:szCs w:val="26"/>
              </w:rPr>
              <w:t>167</w:t>
            </w:r>
            <w:r w:rsidRPr="002E4087">
              <w:rPr>
                <w:rFonts w:eastAsia="Times New Roman" w:hAnsi="Chaparral Pro" w:ascii="Chaparral Pro"/>
                <w:sz w:val="26"/>
                <w:szCs w:val="26"/>
              </w:rPr>
              <w:t>,</w:t>
            </w:r>
            <w:r w:rsidR="00D0635A">
              <w:rPr>
                <w:rFonts w:eastAsia="Times New Roman" w:hAnsi="Chaparral Pro" w:ascii="Chaparral Pro"/>
                <w:sz w:val="26"/>
                <w:szCs w:val="26"/>
              </w:rPr>
              <w:t>14</w:t>
            </w:r>
            <w:r w:rsidR="009955F0" w:rsidRPr="002E4087">
              <w:rPr>
                <w:rFonts w:eastAsia="Times New Roman" w:hAnsi="Chaparral Pro" w:ascii="Chaparral Pro"/>
                <w:sz w:val="26"/>
                <w:szCs w:val="26"/>
              </w:rPr>
              <w:t xml:space="preserve"> kuna</w:t>
            </w:r>
          </w:p>
        </w:tc>
      </w:tr>
      <w:tr w:rsidTr="00A23339" w:rsidR="00176406" w:rsidRPr="002E4087">
        <w:trPr>
          <w:trHeight w:val="2254"/>
        </w:trPr>
        <w:tc>
          <w:tcPr>
            <w:tcW w:type="dxa" w:w="2911"/>
          </w:tcPr>
          <w:p w:rsidRDefault="00176406" w:rsidP="00E04567" w:rsidR="00176406" w:rsidRPr="002E4087">
            <w:pPr>
              <w:spacing w:after="80"/>
              <w:rPr>
                <w:rFonts w:eastAsia="Times New Roman" w:hAnsi="Chaparral Pro" w:ascii="Chaparral Pro"/>
                <w:sz w:val="26"/>
                <w:szCs w:val="26"/>
              </w:rPr>
            </w:pPr>
          </w:p>
        </w:tc>
        <w:tc>
          <w:tcPr>
            <w:tcW w:type="dxa" w:w="1733"/>
          </w:tcPr>
          <w:p w:rsidRDefault="00176406" w:rsidP="00E04567" w:rsidR="00176406" w:rsidRPr="002E4087">
            <w:pPr>
              <w:spacing w:after="80"/>
              <w:rPr>
                <w:rFonts w:eastAsia="Times New Roman" w:hAnsi="Chaparral Pro" w:ascii="Chaparral Pro"/>
                <w:sz w:val="26"/>
                <w:szCs w:val="26"/>
              </w:rPr>
            </w:pPr>
          </w:p>
        </w:tc>
        <w:tc>
          <w:tcPr>
            <w:tcW w:type="dxa" w:w="2322"/>
          </w:tcPr>
          <w:p w:rsidRDefault="00176406" w:rsidP="00E04567" w:rsidR="00176406"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2. Vjerovnici viših isplatnih redova</w:t>
            </w:r>
          </w:p>
        </w:tc>
        <w:tc>
          <w:tcPr>
            <w:tcW w:type="dxa" w:w="2322"/>
          </w:tcPr>
          <w:p w:rsidRDefault="00FD57B4" w:rsidP="00E04567" w:rsidR="00176406" w:rsidRPr="002E4087">
            <w:pPr>
              <w:spacing w:after="80"/>
              <w:rPr>
                <w:rFonts w:eastAsia="Times New Roman" w:hAnsi="Chaparral Pro" w:ascii="Chaparral Pro"/>
                <w:sz w:val="26"/>
                <w:szCs w:val="26"/>
              </w:rPr>
            </w:pPr>
            <w:r w:rsidRPr="00FD57B4">
              <w:rPr>
                <w:rFonts w:eastAsia="Times New Roman" w:hAnsi="Chaparral Pro" w:ascii="Chaparral Pro"/>
                <w:sz w:val="26"/>
                <w:szCs w:val="26"/>
              </w:rPr>
              <w:t>180.934,33</w:t>
            </w:r>
          </w:p>
        </w:tc>
      </w:tr>
      <w:tr w:rsidTr="00A23339" w:rsidR="00E04567" w:rsidRPr="002E4087">
        <w:tc>
          <w:tcPr>
            <w:tcW w:type="dxa" w:w="2911"/>
          </w:tcPr>
          <w:p w:rsidRDefault="00E04567" w:rsidP="00E04567" w:rsidR="00E04567" w:rsidRPr="002E4087">
            <w:pPr>
              <w:spacing w:after="80"/>
              <w:rPr>
                <w:rFonts w:eastAsia="Times New Roman" w:hAnsi="Chaparral Pro" w:ascii="Chaparral Pro"/>
                <w:sz w:val="26"/>
                <w:szCs w:val="26"/>
              </w:rPr>
            </w:pPr>
          </w:p>
        </w:tc>
        <w:tc>
          <w:tcPr>
            <w:tcW w:type="dxa" w:w="1733"/>
          </w:tcPr>
          <w:p w:rsidRDefault="00E04567" w:rsidP="00E04567" w:rsidR="00E04567" w:rsidRPr="002E4087">
            <w:pPr>
              <w:spacing w:after="80"/>
              <w:rPr>
                <w:rFonts w:eastAsia="Times New Roman" w:hAnsi="Chaparral Pro" w:ascii="Chaparral Pro"/>
                <w:sz w:val="26"/>
                <w:szCs w:val="26"/>
              </w:rPr>
            </w:pPr>
          </w:p>
        </w:tc>
        <w:tc>
          <w:tcPr>
            <w:tcW w:type="dxa" w:w="2322"/>
          </w:tcPr>
          <w:p w:rsidRDefault="00E04567" w:rsidP="00E04567" w:rsidR="00E04567" w:rsidRPr="002E4087">
            <w:pPr>
              <w:spacing w:after="80"/>
              <w:rPr>
                <w:rFonts w:eastAsia="Times New Roman" w:hAnsi="Chaparral Pro" w:ascii="Chaparral Pro"/>
                <w:sz w:val="26"/>
                <w:szCs w:val="26"/>
              </w:rPr>
            </w:pPr>
            <w:r w:rsidRPr="002E4087">
              <w:rPr>
                <w:rFonts w:eastAsia="Times New Roman" w:hAnsi="Chaparral Pro" w:ascii="Chaparral Pro"/>
                <w:sz w:val="26"/>
                <w:szCs w:val="26"/>
              </w:rPr>
              <w:t>UKUPNO</w:t>
            </w:r>
          </w:p>
        </w:tc>
        <w:tc>
          <w:tcPr>
            <w:tcW w:type="dxa" w:w="2322"/>
          </w:tcPr>
          <w:p w:rsidRDefault="00FD57B4" w:rsidP="00E04567" w:rsidR="00E04567" w:rsidRPr="002E4087">
            <w:pPr>
              <w:spacing w:after="80"/>
              <w:rPr>
                <w:rFonts w:eastAsia="Times New Roman" w:hAnsi="Chaparral Pro" w:ascii="Chaparral Pro"/>
                <w:sz w:val="26"/>
                <w:szCs w:val="26"/>
              </w:rPr>
            </w:pPr>
            <w:r>
              <w:rPr>
                <w:rFonts w:eastAsia="Times New Roman" w:hAnsi="Chaparral Pro" w:ascii="Chaparral Pro"/>
                <w:sz w:val="26"/>
                <w:szCs w:val="26"/>
              </w:rPr>
              <w:t>209</w:t>
            </w:r>
            <w:r w:rsidR="00CD169D">
              <w:rPr>
                <w:rFonts w:eastAsia="Times New Roman" w:hAnsi="Chaparral Pro" w:ascii="Chaparral Pro"/>
                <w:sz w:val="26"/>
                <w:szCs w:val="26"/>
              </w:rPr>
              <w:t>.</w:t>
            </w:r>
            <w:r>
              <w:rPr>
                <w:rFonts w:eastAsia="Times New Roman" w:hAnsi="Chaparral Pro" w:ascii="Chaparral Pro"/>
                <w:sz w:val="26"/>
                <w:szCs w:val="26"/>
              </w:rPr>
              <w:t>101</w:t>
            </w:r>
            <w:r w:rsidR="00CD169D">
              <w:rPr>
                <w:rFonts w:eastAsia="Times New Roman" w:hAnsi="Chaparral Pro" w:ascii="Chaparral Pro"/>
                <w:sz w:val="26"/>
                <w:szCs w:val="26"/>
              </w:rPr>
              <w:t>,</w:t>
            </w:r>
            <w:r>
              <w:rPr>
                <w:rFonts w:eastAsia="Times New Roman" w:hAnsi="Chaparral Pro" w:ascii="Chaparral Pro"/>
                <w:sz w:val="26"/>
                <w:szCs w:val="26"/>
              </w:rPr>
              <w:t>47</w:t>
            </w:r>
            <w:r w:rsidR="009955F0" w:rsidRPr="002E4087">
              <w:rPr>
                <w:rFonts w:eastAsia="Times New Roman" w:hAnsi="Chaparral Pro" w:ascii="Chaparral Pro"/>
                <w:sz w:val="26"/>
                <w:szCs w:val="26"/>
              </w:rPr>
              <w:t xml:space="preserve"> kuna</w:t>
            </w:r>
          </w:p>
        </w:tc>
      </w:tr>
    </w:tbl>
    <w:p w:rsidRDefault="00423A7A" w:rsidP="00423A7A" w:rsidR="00423A7A" w:rsidRPr="002E4087">
      <w:pPr>
        <w:jc w:val="both"/>
        <w:rPr>
          <w:rFonts w:cs="Times New Roman" w:hAnsi="Chaparral Pro" w:ascii="Chaparral Pro"/>
          <w:b/>
          <w:sz w:val="26"/>
          <w:szCs w:val="26"/>
        </w:rPr>
      </w:pPr>
    </w:p>
    <w:p w:rsidRDefault="00DE32A0" w:rsidP="00DE32A0" w:rsidR="00DE32A0" w:rsidRPr="002E4087">
      <w:pPr>
        <w:rPr>
          <w:rFonts w:cs="Times New Roman" w:hAnsi="Chaparral Pro" w:ascii="Chaparral Pro"/>
          <w:b/>
          <w:sz w:val="26"/>
          <w:szCs w:val="26"/>
        </w:rPr>
      </w:pPr>
      <w:r w:rsidRPr="002E4087">
        <w:rPr>
          <w:rFonts w:cs="Times New Roman" w:hAnsi="Chaparral Pro" w:ascii="Chaparral Pro"/>
          <w:b/>
          <w:sz w:val="26"/>
          <w:szCs w:val="26"/>
        </w:rPr>
        <w:t>VIII.</w:t>
      </w:r>
      <w:r w:rsidRPr="002E4087">
        <w:rPr>
          <w:rFonts w:cs="Times New Roman" w:hAnsi="Chaparral Pro" w:ascii="Chaparral Pro"/>
          <w:b/>
          <w:sz w:val="26"/>
          <w:szCs w:val="26"/>
        </w:rPr>
        <w:tab/>
        <w:t>ZAKLJUČAK</w:t>
      </w:r>
    </w:p>
    <w:p w:rsidRDefault="00DE32A0" w:rsidP="00DE32A0" w:rsidR="00DE32A0" w:rsidRPr="002E4087">
      <w:pPr>
        <w:jc w:val="both"/>
        <w:rPr>
          <w:rFonts w:cs="Times New Roman" w:hAnsi="Chaparral Pro" w:ascii="Chaparral Pro"/>
          <w:sz w:val="26"/>
          <w:szCs w:val="26"/>
        </w:rPr>
      </w:pPr>
      <w:r w:rsidRPr="002E4087">
        <w:rPr>
          <w:rFonts w:cs="Times New Roman" w:hAnsi="Chaparral Pro" w:ascii="Chaparral Pro"/>
          <w:sz w:val="26"/>
          <w:szCs w:val="26"/>
        </w:rPr>
        <w:t>Društvo ima imovinu</w:t>
      </w:r>
      <w:r w:rsidR="009955F0" w:rsidRPr="002E4087">
        <w:rPr>
          <w:rFonts w:cs="Times New Roman" w:hAnsi="Chaparral Pro" w:ascii="Chaparral Pro"/>
          <w:sz w:val="26"/>
          <w:szCs w:val="26"/>
        </w:rPr>
        <w:t xml:space="preserve"> neznatne vrijedn</w:t>
      </w:r>
      <w:r w:rsidR="0025442D" w:rsidRPr="002E4087">
        <w:rPr>
          <w:rFonts w:cs="Times New Roman" w:hAnsi="Chaparral Pro" w:ascii="Chaparral Pro"/>
          <w:sz w:val="26"/>
          <w:szCs w:val="26"/>
        </w:rPr>
        <w:t>o</w:t>
      </w:r>
      <w:r w:rsidR="009955F0" w:rsidRPr="002E4087">
        <w:rPr>
          <w:rFonts w:cs="Times New Roman" w:hAnsi="Chaparral Pro" w:ascii="Chaparral Pro"/>
          <w:sz w:val="26"/>
          <w:szCs w:val="26"/>
        </w:rPr>
        <w:t>sti</w:t>
      </w:r>
      <w:r w:rsidRPr="002E4087">
        <w:rPr>
          <w:rFonts w:cs="Times New Roman" w:hAnsi="Chaparral Pro" w:ascii="Chaparral Pro"/>
          <w:sz w:val="26"/>
          <w:szCs w:val="26"/>
        </w:rPr>
        <w:t>,</w:t>
      </w:r>
      <w:r w:rsidR="00FD57B4">
        <w:rPr>
          <w:rFonts w:cs="Times New Roman" w:hAnsi="Chaparral Pro" w:ascii="Chaparral Pro"/>
          <w:sz w:val="26"/>
          <w:szCs w:val="26"/>
        </w:rPr>
        <w:t xml:space="preserve"> te je upitno da li će se moći namiriti troškovi stečajnog postupka,</w:t>
      </w:r>
      <w:r w:rsidRPr="002E4087">
        <w:rPr>
          <w:rFonts w:cs="Times New Roman" w:hAnsi="Chaparral Pro" w:ascii="Chaparral Pro"/>
          <w:sz w:val="26"/>
          <w:szCs w:val="26"/>
        </w:rPr>
        <w:t xml:space="preserve"> a sukladno navedenom u ovom Izvješću.</w:t>
      </w:r>
    </w:p>
    <w:p w:rsidRDefault="00DE32A0" w:rsidP="00DE32A0" w:rsidR="00DE32A0" w:rsidRPr="002E4087">
      <w:pPr>
        <w:jc w:val="both"/>
        <w:rPr>
          <w:rFonts w:cs="Times New Roman" w:hAnsi="Chaparral Pro" w:ascii="Chaparral Pro"/>
          <w:sz w:val="26"/>
          <w:szCs w:val="26"/>
        </w:rPr>
      </w:pPr>
      <w:r w:rsidRPr="002E4087">
        <w:rPr>
          <w:rFonts w:cs="Times New Roman" w:hAnsi="Chaparral Pro" w:ascii="Chaparral Pro"/>
          <w:sz w:val="26"/>
          <w:szCs w:val="26"/>
        </w:rPr>
        <w:t>Društvo nema uvjeta za nastavak poslovanja.</w:t>
      </w:r>
    </w:p>
    <w:p w:rsidRDefault="00DE32A0" w:rsidP="00DE32A0" w:rsidR="00DE32A0" w:rsidRPr="002E4087">
      <w:pPr>
        <w:jc w:val="both"/>
        <w:rPr>
          <w:rFonts w:cs="Times New Roman" w:hAnsi="Chaparral Pro" w:ascii="Chaparral Pro"/>
          <w:sz w:val="26"/>
          <w:szCs w:val="26"/>
        </w:rPr>
      </w:pPr>
      <w:r w:rsidRPr="002E4087">
        <w:rPr>
          <w:rFonts w:cs="Times New Roman" w:hAnsi="Chaparral Pro" w:ascii="Chaparral Pro"/>
          <w:sz w:val="26"/>
          <w:szCs w:val="26"/>
        </w:rPr>
        <w:t>Na temelju ovog izvješća stečajnog upravitelja, skupštini vjerovnika predlaže se donošenje slijedećih odluka:</w:t>
      </w:r>
    </w:p>
    <w:p w:rsidRDefault="00E04567" w:rsidP="009955F0" w:rsidR="00E04567" w:rsidRPr="002E4087">
      <w:pPr>
        <w:ind w:hanging="711" w:left="1416"/>
        <w:jc w:val="both"/>
        <w:rPr>
          <w:rFonts w:cs="Times New Roman" w:hAnsi="Chaparral Pro" w:ascii="Chaparral Pro"/>
          <w:sz w:val="26"/>
          <w:szCs w:val="26"/>
        </w:rPr>
      </w:pPr>
      <w:r w:rsidRPr="002E4087">
        <w:rPr>
          <w:rFonts w:cs="Times New Roman" w:hAnsi="Chaparral Pro" w:ascii="Chaparral Pro"/>
          <w:sz w:val="26"/>
          <w:szCs w:val="26"/>
        </w:rPr>
        <w:t>1.</w:t>
      </w:r>
      <w:r w:rsidRPr="002E4087">
        <w:rPr>
          <w:rFonts w:cs="Times New Roman" w:hAnsi="Chaparral Pro" w:ascii="Chaparral Pro"/>
          <w:sz w:val="26"/>
          <w:szCs w:val="26"/>
        </w:rPr>
        <w:tab/>
        <w:t>prihvaća se izvješće stečajnog upravitelja o gospodarskom položaju stečajnog dužnika te se odobravaju sve do sada poduzete radnje stečajnog upravitelja</w:t>
      </w:r>
    </w:p>
    <w:p w:rsidRDefault="009955F0" w:rsidP="00DE32A0" w:rsidR="009955F0" w:rsidRPr="002E4087">
      <w:pPr>
        <w:jc w:val="both"/>
        <w:rPr>
          <w:rFonts w:cs="Times New Roman" w:hAnsi="Chaparral Pro" w:ascii="Chaparral Pro"/>
          <w:sz w:val="26"/>
          <w:szCs w:val="26"/>
        </w:rPr>
      </w:pPr>
      <w:r w:rsidRPr="002E4087">
        <w:rPr>
          <w:rFonts w:cs="Times New Roman" w:hAnsi="Chaparral Pro" w:ascii="Chaparral Pro"/>
          <w:sz w:val="26"/>
          <w:szCs w:val="26"/>
        </w:rPr>
        <w:tab/>
        <w:t xml:space="preserve">2. </w:t>
      </w:r>
      <w:r w:rsidRPr="002E4087">
        <w:rPr>
          <w:rFonts w:cs="Times New Roman" w:hAnsi="Chaparral Pro" w:ascii="Chaparral Pro"/>
          <w:sz w:val="26"/>
          <w:szCs w:val="26"/>
        </w:rPr>
        <w:tab/>
        <w:t>ne nastavlja se poslovanje dužnika</w:t>
      </w:r>
      <w:r w:rsidRPr="002E4087">
        <w:rPr>
          <w:rFonts w:cs="Times New Roman" w:hAnsi="Chaparral Pro" w:ascii="Chaparral Pro"/>
          <w:sz w:val="26"/>
          <w:szCs w:val="26"/>
        </w:rPr>
        <w:tab/>
      </w:r>
    </w:p>
    <w:p w:rsidRDefault="009955F0" w:rsidP="008F3DDD" w:rsidR="009955F0" w:rsidRPr="002E4087">
      <w:pPr>
        <w:ind w:hanging="702" w:left="1410"/>
        <w:jc w:val="both"/>
        <w:rPr>
          <w:rFonts w:cs="Times New Roman" w:hAnsi="Chaparral Pro" w:ascii="Chaparral Pro"/>
          <w:sz w:val="26"/>
          <w:szCs w:val="26"/>
        </w:rPr>
      </w:pPr>
      <w:r w:rsidRPr="002E4087">
        <w:rPr>
          <w:rFonts w:cs="Times New Roman" w:hAnsi="Chaparral Pro" w:ascii="Chaparral Pro"/>
          <w:sz w:val="26"/>
          <w:szCs w:val="26"/>
        </w:rPr>
        <w:t>3.</w:t>
      </w:r>
      <w:r w:rsidRPr="002E4087">
        <w:rPr>
          <w:rFonts w:cs="Times New Roman" w:hAnsi="Chaparral Pro" w:ascii="Chaparral Pro"/>
          <w:sz w:val="26"/>
          <w:szCs w:val="26"/>
        </w:rPr>
        <w:tab/>
        <w:t xml:space="preserve">nastavlja se </w:t>
      </w:r>
      <w:r w:rsidR="0025442D" w:rsidRPr="002E4087">
        <w:rPr>
          <w:rFonts w:cs="Times New Roman" w:hAnsi="Chaparral Pro" w:ascii="Chaparral Pro"/>
          <w:sz w:val="26"/>
          <w:szCs w:val="26"/>
        </w:rPr>
        <w:t>unovčenje</w:t>
      </w:r>
      <w:r w:rsidRPr="002E4087">
        <w:rPr>
          <w:rFonts w:cs="Times New Roman" w:hAnsi="Chaparral Pro" w:ascii="Chaparral Pro"/>
          <w:sz w:val="26"/>
          <w:szCs w:val="26"/>
        </w:rPr>
        <w:t xml:space="preserve"> imovine</w:t>
      </w:r>
      <w:r w:rsidR="008F3DDD">
        <w:rPr>
          <w:rFonts w:cs="Times New Roman" w:hAnsi="Chaparral Pro" w:ascii="Chaparral Pro"/>
          <w:sz w:val="26"/>
          <w:szCs w:val="26"/>
        </w:rPr>
        <w:t xml:space="preserve"> prema načinu i uvjetima prodaje po odluci skupštine vjerovnika</w:t>
      </w:r>
    </w:p>
    <w:p w:rsidRDefault="00E04567" w:rsidP="00DE32A0" w:rsidR="00E04567" w:rsidRPr="002E4087">
      <w:pPr>
        <w:jc w:val="both"/>
        <w:rPr>
          <w:rFonts w:cs="Times New Roman" w:hAnsi="Chaparral Pro" w:ascii="Chaparral Pro"/>
          <w:sz w:val="26"/>
          <w:szCs w:val="26"/>
        </w:rPr>
      </w:pPr>
    </w:p>
    <w:p w:rsidRDefault="00E04567" w:rsidP="00DE32A0" w:rsidR="00E04567" w:rsidRPr="002E4087">
      <w:pPr>
        <w:jc w:val="both"/>
        <w:rPr>
          <w:rFonts w:cs="Times New Roman" w:hAnsi="Chaparral Pro" w:ascii="Chaparral Pro"/>
          <w:sz w:val="26"/>
          <w:szCs w:val="26"/>
        </w:rPr>
      </w:pPr>
    </w:p>
    <w:p w:rsidRDefault="008F3DDD" w:rsidP="008F3DDD" w:rsidR="00DE32A0" w:rsidRPr="008F3DDD">
      <w:pPr>
        <w:jc w:val="right"/>
        <w:rPr>
          <w:rFonts w:cs="Times New Roman" w:hAnsi="Chaparral Pro" w:ascii="Chaparral Pro"/>
          <w:sz w:val="26"/>
          <w:szCs w:val="26"/>
        </w:rPr>
      </w:pPr>
      <w:r w:rsidRPr="008F3DDD">
        <w:rPr>
          <w:rFonts w:cs="Times New Roman" w:hAnsi="Chaparral Pro" w:ascii="Chaparral Pro"/>
          <w:sz w:val="26"/>
          <w:szCs w:val="26"/>
        </w:rPr>
        <w:t>Stečajni upravitelj</w:t>
      </w:r>
    </w:p>
    <w:p w:rsidRDefault="008F3DDD" w:rsidP="008F3DDD" w:rsidR="008F3DDD">
      <w:pPr>
        <w:jc w:val="right"/>
        <w:rPr>
          <w:rFonts w:cs="Times New Roman" w:hAnsi="Chaparral Pro" w:ascii="Chaparral Pro"/>
          <w:sz w:val="26"/>
          <w:szCs w:val="26"/>
        </w:rPr>
      </w:pPr>
      <w:r w:rsidRPr="008F3DDD">
        <w:rPr>
          <w:rFonts w:cs="Times New Roman" w:hAnsi="Chaparral Pro" w:ascii="Chaparral Pro"/>
          <w:sz w:val="26"/>
          <w:szCs w:val="26"/>
        </w:rPr>
        <w:t xml:space="preserve">Hrvoje </w:t>
      </w:r>
      <w:proofErr w:type="spellStart"/>
      <w:r w:rsidRPr="008F3DDD">
        <w:rPr>
          <w:rFonts w:cs="Times New Roman" w:hAnsi="Chaparral Pro" w:ascii="Chaparral Pro"/>
          <w:sz w:val="26"/>
          <w:szCs w:val="26"/>
        </w:rPr>
        <w:t>Kraljičković</w:t>
      </w:r>
      <w:proofErr w:type="spellEnd"/>
    </w:p>
    <w:p w:rsidRDefault="00FD57B4" w:rsidP="00FE0553" w:rsidR="00FD57B4" w:rsidRPr="00FE0553">
      <w:pPr>
        <w:pStyle w:val="Bezproreda"/>
      </w:pPr>
    </w:p>
    <w:p w:rsidRDefault="00FD57B4" w:rsidP="00FE0553" w:rsidR="00FE0553">
      <w:pPr>
        <w:pStyle w:val="Bezproreda"/>
      </w:pPr>
      <w:r w:rsidRPr="00FE0553">
        <w:t xml:space="preserve">U prilogu: </w:t>
      </w:r>
    </w:p>
    <w:p w:rsidRDefault="00AB5B4C" w:rsidP="00FE0553" w:rsidR="00AB5B4C">
      <w:pPr>
        <w:pStyle w:val="Bezproreda"/>
      </w:pPr>
      <w:r>
        <w:t>Potvrda o žiro računu i stanje računa (prilog 1)</w:t>
      </w:r>
    </w:p>
    <w:p w:rsidRDefault="00FD57B4" w:rsidP="00FE0553" w:rsidR="00FD57B4" w:rsidRPr="00FE0553">
      <w:pPr>
        <w:pStyle w:val="Bezproreda"/>
      </w:pPr>
      <w:r w:rsidRPr="00FE0553">
        <w:t>potvrda HZMO-a</w:t>
      </w:r>
      <w:r w:rsidR="00FE0553">
        <w:t xml:space="preserve"> o zaposlenim radnicima</w:t>
      </w:r>
      <w:r w:rsidR="00AB5B4C">
        <w:t xml:space="preserve"> (prilog 2)</w:t>
      </w:r>
    </w:p>
    <w:p w:rsidRDefault="00FD57B4" w:rsidP="00FE0553" w:rsidR="00FD57B4">
      <w:pPr>
        <w:pStyle w:val="Bezproreda"/>
      </w:pPr>
      <w:r w:rsidRPr="00FE0553">
        <w:t>Obračun plaća radnice</w:t>
      </w:r>
      <w:r w:rsidR="00FE0553">
        <w:t>, odjava radnika</w:t>
      </w:r>
      <w:r w:rsidR="00AB5B4C">
        <w:t xml:space="preserve"> (prilog 3)</w:t>
      </w:r>
    </w:p>
    <w:p w:rsidRDefault="00AB5B4C" w:rsidP="00FE0553" w:rsidR="00AB5B4C" w:rsidRPr="00FE0553">
      <w:pPr>
        <w:pStyle w:val="Bezproreda"/>
      </w:pPr>
      <w:r w:rsidRPr="00AB5B4C">
        <w:t>Zapisnik Porezne uprave u postupku poreznog nadzora (prilog 4)</w:t>
      </w:r>
    </w:p>
    <w:p w:rsidRDefault="00FD57B4" w:rsidP="00FE0553" w:rsidR="00FD57B4">
      <w:pPr>
        <w:pStyle w:val="Bezproreda"/>
      </w:pPr>
      <w:r w:rsidRPr="00FE0553">
        <w:t>Odjava motornog vozila</w:t>
      </w:r>
      <w:r w:rsidR="00AB5B4C">
        <w:t xml:space="preserve"> i račun za odjavu (prilog 5)</w:t>
      </w:r>
    </w:p>
    <w:p w:rsidRDefault="003803D7" w:rsidP="00FE0553" w:rsidR="003803D7" w:rsidRPr="00FE0553">
      <w:pPr>
        <w:pStyle w:val="Bezproreda"/>
      </w:pPr>
      <w:r w:rsidRPr="003803D7">
        <w:t>Obavijest NKD-a (prilog 6)</w:t>
      </w:r>
    </w:p>
    <w:p w:rsidRDefault="00AB5B4C" w:rsidP="00FE0553" w:rsidR="00AB5B4C">
      <w:pPr>
        <w:pStyle w:val="Bezproreda"/>
      </w:pPr>
      <w:r>
        <w:t xml:space="preserve">Odgovor </w:t>
      </w:r>
      <w:proofErr w:type="spellStart"/>
      <w:r>
        <w:t>Mup</w:t>
      </w:r>
      <w:proofErr w:type="spellEnd"/>
      <w:r>
        <w:t xml:space="preserve">-a, </w:t>
      </w:r>
      <w:proofErr w:type="spellStart"/>
      <w:r>
        <w:t>potražnica</w:t>
      </w:r>
      <w:proofErr w:type="spellEnd"/>
      <w:r>
        <w:t xml:space="preserve"> za motornim vozilom</w:t>
      </w:r>
      <w:r w:rsidR="00F85479">
        <w:t xml:space="preserve"> (prilog </w:t>
      </w:r>
      <w:r w:rsidR="003803D7">
        <w:t>7</w:t>
      </w:r>
      <w:r w:rsidR="00F85479">
        <w:t>)</w:t>
      </w:r>
    </w:p>
    <w:p w:rsidRDefault="003803D7" w:rsidP="00FE0553" w:rsidR="003803D7">
      <w:pPr>
        <w:pStyle w:val="Bezproreda"/>
      </w:pPr>
      <w:r>
        <w:t>Prometna knjižica (prilog 8)</w:t>
      </w:r>
    </w:p>
    <w:p w:rsidRDefault="00AB5B4C" w:rsidP="00FE0553" w:rsidR="00AB5B4C">
      <w:pPr>
        <w:pStyle w:val="Bezproreda"/>
      </w:pPr>
    </w:p>
    <w:p w:rsidRDefault="00FE0553" w:rsidP="008F3DDD" w:rsidR="00FE0553" w:rsidRPr="008F3DDD">
      <w:pPr>
        <w:jc w:val="right"/>
        <w:rPr>
          <w:rFonts w:cs="Times New Roman" w:hAnsi="Chaparral Pro" w:ascii="Chaparral Pro"/>
          <w:sz w:val="26"/>
          <w:szCs w:val="26"/>
        </w:rPr>
      </w:pPr>
    </w:p>
    <w:sectPr w:rsidR="00FE0553" w:rsidRPr="008F3DD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0" w:usb1="00000000" w:usb0="20002A87"/>
  </w:font>
  <w:font w:name="Batang">
    <w:altName w:val="바탕"/>
    <w:panose1 w:val="02030600000101010101"/>
    <w:charset w:val="81"/>
    <w:family w:val="roman"/>
    <w:pitch w:val="variable"/>
    <w:sig w:csb1="00000000" w:csb0="0008009F" w:usb3="00000000" w:usb2="00000030" w:usb1="69D77CFB" w:usb0="B00002AF"/>
  </w:font>
  <w:font w:name="Segoe UI">
    <w:panose1 w:val="020B0502040204020203"/>
    <w:charset w:val="EE"/>
    <w:family w:val="swiss"/>
    <w:pitch w:val="variable"/>
    <w:sig w:csb1="00000000" w:csb0="000001DF" w:usb3="00000000" w:usb2="00000029" w:usb1="C000E47F" w:usb0="E10022FF"/>
  </w:font>
  <w:font w:name="Chaparral Pro">
    <w:altName w:val="Cambria Math"/>
    <w:panose1 w:val="00000000000000000000"/>
    <w:charset w:val="00"/>
    <w:family w:val="roman"/>
    <w:notTrueType/>
    <w:pitch w:val="variable"/>
    <w:sig w:csb1="00000000" w:csb0="0000009B" w:usb3="00000000" w:usb2="00000000" w:usb1="5000205B"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0CCA"/>
    <w:rsid w:val="000302CD"/>
    <w:rsid w:val="0003435D"/>
    <w:rsid w:val="00094CF2"/>
    <w:rsid w:val="0012383C"/>
    <w:rsid w:val="0017135E"/>
    <w:rsid w:val="00176406"/>
    <w:rsid w:val="001A4963"/>
    <w:rsid w:val="00217B43"/>
    <w:rsid w:val="00222591"/>
    <w:rsid w:val="0025442D"/>
    <w:rsid w:val="002653EF"/>
    <w:rsid w:val="00284936"/>
    <w:rsid w:val="002E4087"/>
    <w:rsid w:val="0036277E"/>
    <w:rsid w:val="003803D7"/>
    <w:rsid w:val="00423A7A"/>
    <w:rsid w:val="00464C0A"/>
    <w:rsid w:val="0052767E"/>
    <w:rsid w:val="0054341A"/>
    <w:rsid w:val="006247FD"/>
    <w:rsid w:val="00632530"/>
    <w:rsid w:val="0068598C"/>
    <w:rsid w:val="006A192E"/>
    <w:rsid w:val="006B09C4"/>
    <w:rsid w:val="006E6C5F"/>
    <w:rsid w:val="006F5F13"/>
    <w:rsid w:val="00772985"/>
    <w:rsid w:val="00847F3F"/>
    <w:rsid w:val="008844EF"/>
    <w:rsid w:val="008F3DDD"/>
    <w:rsid w:val="00901B34"/>
    <w:rsid w:val="009955F0"/>
    <w:rsid w:val="009D0CCA"/>
    <w:rsid w:val="00A131FB"/>
    <w:rsid w:val="00A53735"/>
    <w:rsid w:val="00AB5B4C"/>
    <w:rsid w:val="00AD5147"/>
    <w:rsid w:val="00AE2595"/>
    <w:rsid w:val="00B439E7"/>
    <w:rsid w:val="00B43CB8"/>
    <w:rsid w:val="00B46CE9"/>
    <w:rsid w:val="00BB652D"/>
    <w:rsid w:val="00BC1ECA"/>
    <w:rsid w:val="00BC61F3"/>
    <w:rsid w:val="00BC770B"/>
    <w:rsid w:val="00C04DFF"/>
    <w:rsid w:val="00CD169D"/>
    <w:rsid w:val="00D0635A"/>
    <w:rsid w:val="00D14971"/>
    <w:rsid w:val="00D32E5C"/>
    <w:rsid w:val="00DE32A0"/>
    <w:rsid w:val="00E04567"/>
    <w:rsid w:val="00E063C8"/>
    <w:rsid w:val="00E07C01"/>
    <w:rsid w:val="00E5374D"/>
    <w:rsid w:val="00E70147"/>
    <w:rsid w:val="00E86B1F"/>
    <w:rsid w:val="00EB798E"/>
    <w:rsid w:val="00F03901"/>
    <w:rsid w:val="00F0506D"/>
    <w:rsid w:val="00F373F8"/>
    <w:rsid w:val="00F66632"/>
    <w:rsid w:val="00F85479"/>
    <w:rsid w:val="00FD57B4"/>
    <w:rsid w:val="00FE0553"/>
    <w:rsid w:val="00FE08B2"/>
    <w:rsid w:val="00FE76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semiHidden/>
    <w:unhideWhenUsed/>
    <w:rsid w:val="00BB652D"/>
    <w:pPr>
      <w:spacing w:lineRule="auto" w:line="240"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semiHidden/>
    <w:rsid w:val="00BB652D"/>
    <w:rPr>
      <w:rFonts w:cs="Arial" w:eastAsia="Times New Roman" w:hAnsi="Arial" w:ascii="Arial"/>
      <w:sz w:val="24"/>
      <w:szCs w:val="24"/>
      <w:lang w:eastAsia="hr-HR"/>
    </w:rPr>
  </w:style>
  <w:style w:styleId="Odlomakpopisa" w:type="paragraph">
    <w:name w:val="List Paragraph"/>
    <w:basedOn w:val="Normal"/>
    <w:uiPriority w:val="34"/>
    <w:qFormat/>
    <w:rsid w:val="00FE7617"/>
    <w:pPr>
      <w:ind w:left="720"/>
      <w:contextualSpacing/>
    </w:pPr>
  </w:style>
  <w:style w:styleId="Reetkatablice" w:type="table">
    <w:name w:val="Table Grid"/>
    <w:basedOn w:val="Obinatablica"/>
    <w:rsid w:val="00E04567"/>
    <w:pPr>
      <w:spacing w:lineRule="auto" w:line="240" w:after="0"/>
    </w:pPr>
    <w:rPr>
      <w:rFonts w:cs="Times New Roman" w:eastAsia="Batang"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textfield" w:type="character">
    <w:name w:val="table_text_field"/>
    <w:basedOn w:val="Zadanifontodlomka"/>
    <w:rsid w:val="00E86B1F"/>
  </w:style>
  <w:style w:styleId="Bezproreda" w:type="paragraph">
    <w:name w:val="No Spacing"/>
    <w:uiPriority w:val="1"/>
    <w:qFormat/>
    <w:rsid w:val="00E70147"/>
    <w:pPr>
      <w:spacing w:lineRule="auto" w:line="240" w:after="0"/>
    </w:pPr>
  </w:style>
  <w:style w:styleId="Tekstbalonia" w:type="paragraph">
    <w:name w:val="Balloon Text"/>
    <w:basedOn w:val="Normal"/>
    <w:link w:val="TekstbaloniaChar"/>
    <w:uiPriority w:val="99"/>
    <w:semiHidden/>
    <w:unhideWhenUsed/>
    <w:rsid w:val="00AB5B4C"/>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B5B4C"/>
    <w:rPr>
      <w:rFonts w:cs="Segoe UI" w:hAnsi="Segoe UI" w:ascii="Segoe UI"/>
      <w:sz w:val="18"/>
      <w:szCs w:val="18"/>
    </w:rPr>
  </w:style>
  <w:style w:styleId="Tekstrezerviranogmjesta" w:type="character">
    <w:name w:val="Placeholder Text"/>
    <w:basedOn w:val="Zadanifontodlomka"/>
    <w:uiPriority w:val="99"/>
    <w:semiHidden/>
    <w:rsid w:val="006F5F13"/>
    <w:rPr>
      <w:color w:val="808080"/>
      <w:bdr w:space="0" w:sz="0" w:color="auto" w:val="none"/>
      <w:shd w:fill="auto" w:color="auto" w:val="clear"/>
    </w:rPr>
  </w:style>
  <w:style w:customStyle="true" w:styleId="eSPISCCParagraphDefaultFont" w:type="character">
    <w:name w:val="eSPIS_CC_Paragraph Default Font"/>
    <w:basedOn w:val="Zadanifontodlomka"/>
    <w:rsid w:val="006F5F13"/>
    <w:rPr>
      <w:rFonts w:cs="Times New Roman" w:eastAsia="Calibri" w:hAnsi="Times New Roman" w:ascii="Times New Roman"/>
      <w:b/>
      <w:sz w:val="24"/>
      <w:szCs w:val="26"/>
      <w:bdr w:space="0" w:sz="0" w:color="auto" w:val="none"/>
      <w:shd w:fill="auto" w:color="auto" w:val="clear"/>
      <w:lang w:val="hr-HR"/>
    </w:rPr>
  </w:style>
  <w:style w:customStyle="true" w:styleId="PozadinaSvijetloZuta" w:type="character">
    <w:name w:val="Pozadina_SvijetloZuta"/>
    <w:basedOn w:val="Zadanifontodlomka"/>
    <w:rsid w:val="006F5F13"/>
    <w:rPr>
      <w:rFonts w:cs="Times New Roman" w:eastAsia="Calibri" w:hAnsi="Chaparral Pro" w:ascii="Chaparral Pro"/>
      <w:b/>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6F5F13"/>
    <w:rPr>
      <w:rFonts w:cs="Times New Roman" w:eastAsia="Calibri" w:hAnsi="Chaparral Pro" w:ascii="Chaparral Pro"/>
      <w:b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6F5F13"/>
    <w:rPr>
      <w:rFonts w:cs="Times New Roman" w:eastAsia="Calibri" w:hAnsi="Chaparral Pro" w:ascii="Chaparral Pro"/>
      <w:b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semiHidden/>
    <w:unhideWhenUsed/>
    <w:rsid w:val="00BB652D"/>
    <w:pPr>
      <w:spacing w:after="0" w:line="240" w:lineRule="auto"/>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semiHidden/>
    <w:rsid w:val="00BB652D"/>
    <w:rPr>
      <w:rFonts w:ascii="Arial" w:cs="Arial" w:eastAsia="Times New Roman" w:hAnsi="Arial"/>
      <w:sz w:val="24"/>
      <w:szCs w:val="24"/>
      <w:lang w:eastAsia="hr-HR"/>
    </w:rPr>
  </w:style>
  <w:style w:styleId="Odlomakpopisa" w:type="paragraph">
    <w:name w:val="List Paragraph"/>
    <w:basedOn w:val="Normal"/>
    <w:uiPriority w:val="34"/>
    <w:qFormat/>
    <w:rsid w:val="00FE7617"/>
    <w:pPr>
      <w:ind w:left="720"/>
      <w:contextualSpacing/>
    </w:pPr>
  </w:style>
  <w:style w:styleId="Reetkatablice" w:type="table">
    <w:name w:val="Table Grid"/>
    <w:basedOn w:val="Obinatablica"/>
    <w:rsid w:val="00E04567"/>
    <w:pPr>
      <w:spacing w:after="0" w:line="240" w:lineRule="auto"/>
    </w:pPr>
    <w:rPr>
      <w:rFonts w:ascii="Times New Roman" w:cs="Times New Roman" w:eastAsia="Batang"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extfield" w:type="character">
    <w:name w:val="table_text_field"/>
    <w:basedOn w:val="Zadanifontodlomka"/>
    <w:rsid w:val="00E86B1F"/>
  </w:style>
  <w:style w:styleId="Bezproreda" w:type="paragraph">
    <w:name w:val="No Spacing"/>
    <w:uiPriority w:val="1"/>
    <w:qFormat/>
    <w:rsid w:val="00E70147"/>
    <w:pPr>
      <w:spacing w:after="0" w:line="240" w:lineRule="auto"/>
    </w:pPr>
  </w:style>
  <w:style w:styleId="Tekstbalonia" w:type="paragraph">
    <w:name w:val="Balloon Text"/>
    <w:basedOn w:val="Normal"/>
    <w:link w:val="TekstbaloniaChar"/>
    <w:uiPriority w:val="99"/>
    <w:semiHidden/>
    <w:unhideWhenUsed/>
    <w:rsid w:val="00AB5B4C"/>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B5B4C"/>
    <w:rPr>
      <w:rFonts w:ascii="Segoe UI" w:cs="Segoe UI" w:hAnsi="Segoe UI"/>
      <w:sz w:val="18"/>
      <w:szCs w:val="18"/>
    </w:rPr>
  </w:style>
  <w:style w:styleId="Tekstrezerviranogmjesta" w:type="character">
    <w:name w:val="Placeholder Text"/>
    <w:basedOn w:val="Zadanifontodlomka"/>
    <w:uiPriority w:val="99"/>
    <w:semiHidden/>
    <w:rsid w:val="006F5F13"/>
    <w:rPr>
      <w:color w:val="808080"/>
      <w:bdr w:color="auto" w:space="0" w:sz="0" w:val="none"/>
      <w:shd w:color="auto" w:fill="auto" w:val="clear"/>
    </w:rPr>
  </w:style>
  <w:style w:customStyle="1" w:styleId="eSPISCCParagraphDefaultFont" w:type="character">
    <w:name w:val="eSPIS_CC_Paragraph Default Font"/>
    <w:basedOn w:val="Zadanifontodlomka"/>
    <w:rsid w:val="006F5F13"/>
    <w:rPr>
      <w:rFonts w:ascii="Times New Roman" w:cs="Times New Roman" w:eastAsia="Calibri" w:hAnsi="Times New Roman"/>
      <w:b/>
      <w:sz w:val="24"/>
      <w:szCs w:val="26"/>
      <w:bdr w:color="auto" w:space="0" w:sz="0" w:val="none"/>
      <w:shd w:color="auto" w:fill="auto" w:val="clear"/>
      <w:lang w:val="hr-HR"/>
    </w:rPr>
  </w:style>
  <w:style w:customStyle="1" w:styleId="PozadinaSvijetloZuta" w:type="character">
    <w:name w:val="Pozadina_SvijetloZuta"/>
    <w:basedOn w:val="Zadanifontodlomka"/>
    <w:rsid w:val="006F5F13"/>
    <w:rPr>
      <w:rFonts w:ascii="Chaparral Pro" w:cs="Times New Roman" w:eastAsia="Calibri" w:hAnsi="Chaparral Pro"/>
      <w:b/>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6F5F13"/>
    <w:rPr>
      <w:rFonts w:ascii="Chaparral Pro" w:cs="Times New Roman" w:eastAsia="Calibri" w:hAnsi="Chaparral Pro"/>
      <w:b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6F5F13"/>
    <w:rPr>
      <w:rFonts w:ascii="Chaparral Pro" w:cs="Times New Roman" w:eastAsia="Calibri" w:hAnsi="Chaparral Pro"/>
      <w:b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3952428">
      <w:bodyDiv w:val="true"/>
      <w:marLeft w:val="0"/>
      <w:marRight w:val="0"/>
      <w:marTop w:val="0"/>
      <w:marBottom w:val="0"/>
      <w:divBdr>
        <w:top w:space="0" w:sz="0" w:color="auto" w:val="none"/>
        <w:left w:space="0" w:sz="0" w:color="auto" w:val="none"/>
        <w:bottom w:space="0" w:sz="0" w:color="auto" w:val="none"/>
        <w:right w:space="0" w:sz="0" w:color="auto" w:val="none"/>
      </w:divBdr>
    </w:div>
    <w:div w:id="989210990">
      <w:bodyDiv w:val="true"/>
      <w:marLeft w:val="0"/>
      <w:marRight w:val="0"/>
      <w:marTop w:val="0"/>
      <w:marBottom w:val="0"/>
      <w:divBdr>
        <w:top w:space="0" w:sz="0" w:color="auto" w:val="none"/>
        <w:left w:space="0" w:sz="0" w:color="auto" w:val="none"/>
        <w:bottom w:space="0" w:sz="0" w:color="auto" w:val="none"/>
        <w:right w:space="0" w:sz="0" w:color="auto" w:val="none"/>
      </w:divBdr>
    </w:div>
    <w:div w:id="1107893148">
      <w:bodyDiv w:val="true"/>
      <w:marLeft w:val="0"/>
      <w:marRight w:val="0"/>
      <w:marTop w:val="0"/>
      <w:marBottom w:val="0"/>
      <w:divBdr>
        <w:top w:space="0" w:sz="0" w:color="auto" w:val="none"/>
        <w:left w:space="0" w:sz="0" w:color="auto" w:val="none"/>
        <w:bottom w:space="0" w:sz="0" w:color="auto" w:val="none"/>
        <w:right w:space="0" w:sz="0" w:color="auto" w:val="none"/>
      </w:divBdr>
    </w:div>
    <w:div w:id="1361928401">
      <w:bodyDiv w:val="true"/>
      <w:marLeft w:val="0"/>
      <w:marRight w:val="0"/>
      <w:marTop w:val="0"/>
      <w:marBottom w:val="0"/>
      <w:divBdr>
        <w:top w:space="0" w:sz="0" w:color="auto" w:val="none"/>
        <w:left w:space="0" w:sz="0" w:color="auto" w:val="none"/>
        <w:bottom w:space="0" w:sz="0" w:color="auto" w:val="none"/>
        <w:right w:space="0" w:sz="0" w:color="auto" w:val="none"/>
      </w:divBdr>
    </w:div>
    <w:div w:id="1495220576">
      <w:bodyDiv w:val="true"/>
      <w:marLeft w:val="0"/>
      <w:marRight w:val="0"/>
      <w:marTop w:val="0"/>
      <w:marBottom w:val="0"/>
      <w:divBdr>
        <w:top w:space="0" w:sz="0" w:color="auto" w:val="none"/>
        <w:left w:space="0" w:sz="0" w:color="auto" w:val="none"/>
        <w:bottom w:space="0" w:sz="0" w:color="auto" w:val="none"/>
        <w:right w:space="0" w:sz="0" w:color="auto" w:val="none"/>
      </w:divBdr>
    </w:div>
    <w:div w:id="1919167485">
      <w:bodyDiv w:val="true"/>
      <w:marLeft w:val="0"/>
      <w:marRight w:val="0"/>
      <w:marTop w:val="0"/>
      <w:marBottom w:val="0"/>
      <w:divBdr>
        <w:top w:space="0" w:sz="0" w:color="auto" w:val="none"/>
        <w:left w:space="0" w:sz="0" w:color="auto" w:val="none"/>
        <w:bottom w:space="0" w:sz="0" w:color="auto" w:val="none"/>
        <w:right w:space="0" w:sz="0" w:color="auto" w:val="none"/>
      </w:divBdr>
    </w:div>
    <w:div w:id="1949921348">
      <w:bodyDiv w:val="true"/>
      <w:marLeft w:val="0"/>
      <w:marRight w:val="0"/>
      <w:marTop w:val="0"/>
      <w:marBottom w:val="0"/>
      <w:divBdr>
        <w:top w:space="0" w:sz="0" w:color="auto" w:val="none"/>
        <w:left w:space="0" w:sz="0" w:color="auto" w:val="none"/>
        <w:bottom w:space="0" w:sz="0" w:color="auto" w:val="none"/>
        <w:right w:space="0" w:sz="0" w:color="auto" w:val="none"/>
      </w:divBdr>
    </w:div>
    <w:div w:id="20139438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2026</properties:Words>
  <properties:Characters>12170</properties:Characters>
  <properties:Lines>466</properties:Lines>
  <properties:Paragraphs>225</properties:Paragraphs>
  <properties:TotalTime>158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14081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2018-02-19T11:23:00Z</dcterms:created>
  <dc:creator>Hrvoje Kraljičković</dc:creator>
  <dc:description/>
  <cp:keywords/>
  <cp:lastModifiedBy>Katarina Drndelić</cp:lastModifiedBy>
  <cp:lastPrinted>2018-02-20T13:23:00Z</cp:lastPrinted>
  <dcterms:modified xmlns:xsi="http://www.w3.org/2001/XMLSchema-instance" xsi:type="dcterms:W3CDTF">2018-02-21T07:37:00Z</dcterms:modified>
  <cp:revision>24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2018.2.15. izvješće o gospodarskom položaju Trcko.docx</vt:lpwstr>
  </prop:property>
  <prop:property name="CC_coloring" pid="4" fmtid="{D5CDD505-2E9C-101B-9397-08002B2CF9AE}">
    <vt:bool>false</vt:bool>
  </prop:property>
  <prop:property name="BrojStranica" pid="5" fmtid="{D5CDD505-2E9C-101B-9397-08002B2CF9AE}">
    <vt:i4>11</vt:i4>
  </prop:property>
</prop:Properties>
</file>