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4611" w14:paraId="4144611" w:rsidRDefault="005C5BE4" w:rsidP="00A4204A" w:rsidR="00A4204A">
      <w:pPr>
        <w15:collapsed w:val="false"/>
      </w:pPr>
      <w:r>
        <w:t xml:space="preserve">  </w:t>
      </w:r>
    </w:p>
    <w:p w:rsidRDefault="000966C3" w:rsidP="000966C3" w:rsidR="00A4204A">
      <w:r>
        <w:t xml:space="preserve">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C3808" w:rsidP="00A4204A" w:rsidR="00A4204A">
      <w:pPr>
        <w:ind w:firstLine="708"/>
      </w:pPr>
      <w:bookmarkStart w:name="_GoBack" w:id="0"/>
      <w:bookmarkEnd w:id="0"/>
      <w:r>
        <w:t xml:space="preserve">    Republika Hrvatska</w:t>
      </w:r>
    </w:p>
    <w:p w:rsidRDefault="007C3808" w:rsidP="00A4204A" w:rsidR="00A4204A">
      <w:pPr>
        <w:ind w:firstLine="708"/>
      </w:pPr>
      <w:r>
        <w:t xml:space="preserve">  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4F15E8" w:rsidP="00A4204A" w:rsidR="004F15E8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 xml:space="preserve">Trgovački sud u Zadru, </w:t>
      </w:r>
      <w:r w:rsidRPr="00BF55C7">
        <w:t xml:space="preserve">odlučujući o prijedlogu Financijske agencije, Regionalnog centra Split, Podružnice Zadar, Ivana Danila 4, Zadar za otvaranje stečajnoga postupka nad dužnikom </w:t>
      </w:r>
      <w:r w:rsidR="0033304B">
        <w:t>LIZA</w:t>
      </w:r>
      <w:r>
        <w:t xml:space="preserve"> </w:t>
      </w:r>
      <w:r w:rsidR="007E0545">
        <w:t>j.</w:t>
      </w:r>
      <w:r>
        <w:t xml:space="preserve">d.o.o. sa sjedištem u </w:t>
      </w:r>
      <w:r w:rsidR="0033304B">
        <w:t>Murteru</w:t>
      </w:r>
      <w:r>
        <w:t xml:space="preserve">, </w:t>
      </w:r>
      <w:proofErr w:type="spellStart"/>
      <w:r w:rsidR="0033304B">
        <w:t>Jeretova</w:t>
      </w:r>
      <w:proofErr w:type="spellEnd"/>
      <w:r w:rsidR="0033304B">
        <w:t xml:space="preserve"> ulica 16</w:t>
      </w:r>
      <w:r>
        <w:t xml:space="preserve">, OIB: </w:t>
      </w:r>
      <w:r w:rsidR="0033304B">
        <w:t>91076370601</w:t>
      </w:r>
      <w:r>
        <w:t xml:space="preserve">, </w:t>
      </w:r>
      <w:r w:rsidR="007E0545">
        <w:t>2</w:t>
      </w:r>
      <w:r w:rsidR="007C3808">
        <w:t>8</w:t>
      </w:r>
      <w:r w:rsidR="00D95F4D">
        <w:t xml:space="preserve">. </w:t>
      </w:r>
      <w:r w:rsidR="007E0545">
        <w:t>veljače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</w:t>
      </w:r>
      <w:r w:rsidR="0033304B">
        <w:t>LIZA</w:t>
      </w:r>
      <w:r w:rsidR="007C3808">
        <w:t xml:space="preserve"> </w:t>
      </w:r>
      <w:r w:rsidR="0033304B">
        <w:t xml:space="preserve"> j.d.o.o. sa sjedištem u Murteru, </w:t>
      </w:r>
      <w:proofErr w:type="spellStart"/>
      <w:r w:rsidR="0033304B">
        <w:t>Jeretova</w:t>
      </w:r>
      <w:proofErr w:type="spellEnd"/>
      <w:r w:rsidR="0033304B">
        <w:t xml:space="preserve"> ulica 16, OIB: 91076370601,</w:t>
      </w:r>
      <w:r>
        <w:t xml:space="preserve"> s danom </w:t>
      </w:r>
      <w:r w:rsidR="007E0545">
        <w:t>2</w:t>
      </w:r>
      <w:r w:rsidR="007C3808">
        <w:t>8</w:t>
      </w:r>
      <w:r w:rsidR="00D95F4D">
        <w:t xml:space="preserve">. </w:t>
      </w:r>
      <w:r w:rsidR="007E0545">
        <w:t>veljače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7C3808">
        <w:t>13,50</w:t>
      </w:r>
      <w:r>
        <w:t xml:space="preserve"> sati kada 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33304B">
        <w:t xml:space="preserve">Savo Filipović iz </w:t>
      </w:r>
      <w:proofErr w:type="spellStart"/>
      <w:r w:rsidR="0033304B">
        <w:t>Dramlja</w:t>
      </w:r>
      <w:proofErr w:type="spellEnd"/>
      <w:r w:rsidR="00F52A28">
        <w:t xml:space="preserve">, </w:t>
      </w:r>
      <w:r w:rsidR="0033304B">
        <w:t xml:space="preserve">Braće </w:t>
      </w:r>
      <w:proofErr w:type="spellStart"/>
      <w:r w:rsidR="0033304B">
        <w:t>Košuljandić</w:t>
      </w:r>
      <w:proofErr w:type="spellEnd"/>
      <w:r w:rsidR="0033304B">
        <w:t xml:space="preserve"> 100</w:t>
      </w:r>
      <w:r w:rsidR="004F15E8">
        <w:t>/</w:t>
      </w:r>
      <w:r w:rsidR="0033304B">
        <w:t>a</w:t>
      </w:r>
      <w:r w:rsidR="00F52A28" w:rsidRPr="00342DDA">
        <w:t>, OIB:</w:t>
      </w:r>
      <w:r w:rsidR="007E0545">
        <w:t xml:space="preserve"> </w:t>
      </w:r>
      <w:r w:rsidR="0033304B">
        <w:t>19559750928.</w:t>
      </w:r>
    </w:p>
    <w:p w:rsidRDefault="00A4204A" w:rsidP="0033304B" w:rsidR="00A4204A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33304B">
        <w:t xml:space="preserve">LIZA j.d.o.o. sa sjedištem u Murteru, </w:t>
      </w:r>
      <w:proofErr w:type="spellStart"/>
      <w:r w:rsidR="0033304B">
        <w:t>Jeretova</w:t>
      </w:r>
      <w:proofErr w:type="spellEnd"/>
      <w:r w:rsidR="0033304B">
        <w:t xml:space="preserve"> ulica 16, OIB: 91076370601.</w:t>
      </w:r>
    </w:p>
    <w:p w:rsidRDefault="0033304B" w:rsidP="0033304B" w:rsidR="0033304B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4F15E8" w:rsidP="00A4204A" w:rsidR="004F15E8">
      <w:pPr>
        <w:jc w:val="center"/>
        <w:rPr>
          <w:b/>
        </w:rPr>
      </w:pPr>
    </w:p>
    <w:p w:rsidRDefault="00A4204A" w:rsidP="00A4204A" w:rsidR="00A4204A" w:rsidRPr="00CB0B8C">
      <w:pPr>
        <w:ind w:firstLine="720"/>
        <w:jc w:val="both"/>
      </w:pPr>
      <w:r>
        <w:t xml:space="preserve">Financijska agencija je podnijela ovom sudu </w:t>
      </w:r>
      <w:r w:rsidR="0033304B">
        <w:t>23</w:t>
      </w:r>
      <w:r w:rsidR="0032002A">
        <w:t xml:space="preserve">. </w:t>
      </w:r>
      <w:r w:rsidR="0033304B">
        <w:t>siječnja</w:t>
      </w:r>
      <w:r w:rsidR="007E0545">
        <w:t xml:space="preserve"> 2017</w:t>
      </w:r>
      <w:r>
        <w:t xml:space="preserve">. prijedlog za otvaranje stečajnoga postupka nad uvodno označenim dužnikom na temelju odredbe čl. </w:t>
      </w:r>
      <w:r w:rsidR="007C3808">
        <w:t>110</w:t>
      </w:r>
      <w:r>
        <w:t xml:space="preserve">. st. </w:t>
      </w:r>
      <w:r w:rsidR="007C3808">
        <w:t>1</w:t>
      </w:r>
      <w:r>
        <w:t xml:space="preserve">. Stečajnog zakona (Narodne novine broj 71/15, dalje u tekstu: SZ) navodeći da dužnik na dan </w:t>
      </w:r>
      <w:r w:rsidR="0033304B">
        <w:t>18</w:t>
      </w:r>
      <w:r>
        <w:t xml:space="preserve">. </w:t>
      </w:r>
      <w:r w:rsidR="0033304B">
        <w:t>siječnja</w:t>
      </w:r>
      <w:r w:rsidR="007E0545">
        <w:t xml:space="preserve"> 2017</w:t>
      </w:r>
      <w:r>
        <w:t xml:space="preserve">. u Očevidniku redoslijeda osnova za plaćanje ima evidentirane neizvršene osnove za plaćanje u neprekinutom razdoblju od </w:t>
      </w:r>
      <w:r w:rsidR="007E0545">
        <w:t>120</w:t>
      </w:r>
      <w:r>
        <w:t xml:space="preserve"> dana u ukupnom iznosu od </w:t>
      </w:r>
      <w:r w:rsidR="0033304B">
        <w:t>122.926,08</w:t>
      </w:r>
      <w:r>
        <w:t xml:space="preserve"> kuna</w:t>
      </w:r>
      <w:r w:rsidR="007E0545">
        <w:t>,</w:t>
      </w:r>
      <w:r w:rsidRPr="00CB0B8C">
        <w:t xml:space="preserve"> da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33304B">
        <w:t>2</w:t>
      </w:r>
      <w:r w:rsidR="00401D97">
        <w:t xml:space="preserve">. </w:t>
      </w:r>
      <w:r w:rsidR="0033304B">
        <w:t>veljače</w:t>
      </w:r>
      <w:r w:rsidR="00764906">
        <w:t xml:space="preserve"> 20</w:t>
      </w:r>
      <w:r w:rsidR="007E0545">
        <w:t>17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>Na ročištu radi očitovanja o prijedlogu i rasprave o pretpostavkama za otvaranje stečajnoga postupka osob</w:t>
      </w:r>
      <w:r w:rsidR="007C3808">
        <w:t>a</w:t>
      </w:r>
      <w:r w:rsidRPr="00916CF1">
        <w:t xml:space="preserve"> ovlašten</w:t>
      </w:r>
      <w:r w:rsidR="007C3808">
        <w:t>a</w:t>
      </w:r>
      <w:r w:rsidRPr="00916CF1">
        <w:t xml:space="preserve"> za zastupanje dužnika po zakonu </w:t>
      </w:r>
      <w:r w:rsidR="007C3808">
        <w:t xml:space="preserve">je </w:t>
      </w:r>
      <w:r>
        <w:t>izjavil</w:t>
      </w:r>
      <w:r w:rsidR="007C3808">
        <w:t>a</w:t>
      </w:r>
      <w:r>
        <w:t xml:space="preserve"> 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vjerovnicima u naprijed navedenom iznosu, da ne postoj</w:t>
      </w:r>
      <w:r w:rsidR="007C3808">
        <w:t>e uvjeti za nastavak poslovanja te da društvo nema imovine unovčenjem koje bi se podmirile obveze postupka i barem djelomično</w:t>
      </w:r>
      <w:r>
        <w:t xml:space="preserve"> </w:t>
      </w:r>
      <w:r w:rsidR="007C3808">
        <w:t>namirili vjerovnici. U prilog svojih tvrdnji u spis predmeta dostavlja javnobilježnički ovjerovljeni prokazni popis imovine.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33304B">
        <w:rPr>
          <w:rFonts w:eastAsia="Calibri"/>
          <w:lang w:eastAsia="en-US"/>
        </w:rPr>
        <w:t>13</w:t>
      </w:r>
      <w:r w:rsidR="0032002A">
        <w:rPr>
          <w:rFonts w:eastAsia="Calibri"/>
          <w:lang w:eastAsia="en-US"/>
        </w:rPr>
        <w:t xml:space="preserve">. </w:t>
      </w:r>
      <w:r w:rsidR="0033304B">
        <w:rPr>
          <w:rFonts w:eastAsia="Calibri"/>
          <w:lang w:eastAsia="en-US"/>
        </w:rPr>
        <w:t>ožujka</w:t>
      </w:r>
      <w:r w:rsidR="00F52A28">
        <w:rPr>
          <w:rFonts w:eastAsia="Calibri"/>
          <w:lang w:eastAsia="en-US"/>
        </w:rPr>
        <w:t xml:space="preserve"> 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33304B">
        <w:t>5</w:t>
      </w:r>
      <w:r w:rsidR="00747C58">
        <w:t>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33304B">
        <w:t>13.ožujka 20</w:t>
      </w:r>
      <w:r w:rsidR="00747C58">
        <w:t>17</w:t>
      </w:r>
      <w:r>
        <w:t xml:space="preserve">. slijedom čega je rok za uplatu navedenog predujma istekao </w:t>
      </w:r>
      <w:r w:rsidR="007C3808">
        <w:t>4. travnja 2017.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7C3808" w:rsidP="007C3808" w:rsidR="007C3808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747C58" w:rsidP="00CB0B8C" w:rsidR="00747C58">
      <w:pPr>
        <w:jc w:val="center"/>
      </w:pPr>
    </w:p>
    <w:p w:rsidRDefault="00CB0B8C" w:rsidP="00CB0B8C" w:rsidR="00A4204A">
      <w:pPr>
        <w:jc w:val="center"/>
      </w:pPr>
      <w:r>
        <w:t xml:space="preserve">U Zadru </w:t>
      </w:r>
      <w:r w:rsidR="00747C58">
        <w:t>2</w:t>
      </w:r>
      <w:r w:rsidR="007C3808">
        <w:t>8</w:t>
      </w:r>
      <w:r w:rsidR="00D95F4D">
        <w:t xml:space="preserve">. </w:t>
      </w:r>
      <w:r w:rsidR="00747C58">
        <w:t>veljače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792D" w:rsidP="00AF792D" w:rsidR="00AF792D" w:rsidRPr="00AF792D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AF792D">
        <w:rPr>
          <w:rFonts w:eastAsiaTheme="minorHAnsi"/>
          <w:lang w:eastAsia="en-US"/>
        </w:rPr>
        <w:t>Za točnost otpravka-ovlaštena službenica:                                     Sutkinja:</w:t>
      </w:r>
    </w:p>
    <w:p w:rsidRDefault="00AF792D" w:rsidP="00AF792D" w:rsidR="00AF792D" w:rsidRPr="00AF792D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AF792D">
        <w:rPr>
          <w:rFonts w:eastAsiaTheme="minorHAnsi"/>
          <w:lang w:eastAsia="en-US"/>
        </w:rPr>
        <w:t>Nena Mužanović                                                                             Tina Grgas, v.r.</w:t>
      </w:r>
    </w:p>
    <w:p w:rsidRDefault="00AF792D" w:rsidP="00AF792D" w:rsidR="00AF792D" w:rsidRPr="00AF792D">
      <w:pPr>
        <w:tabs>
          <w:tab w:pos="8505" w:val="left"/>
        </w:tabs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</w:t>
      </w:r>
      <w:proofErr w:type="spellStart"/>
      <w:r>
        <w:t>rj</w:t>
      </w:r>
      <w:proofErr w:type="spellEnd"/>
      <w:r>
        <w:t>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6C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33304B">
          <w:t>25</w:t>
        </w:r>
        <w:r w:rsidR="007E0545">
          <w:t>/2017</w:t>
        </w:r>
        <w:r>
          <w:t>-1</w:t>
        </w:r>
        <w:r w:rsidR="007E0545">
          <w:t>3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764906">
      <w:t>Poslovni broj 3 St-</w:t>
    </w:r>
    <w:r w:rsidR="0033304B">
      <w:t>25</w:t>
    </w:r>
    <w:r>
      <w:t>/2017-13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966C3"/>
    <w:rsid w:val="000B4B7C"/>
    <w:rsid w:val="00295A74"/>
    <w:rsid w:val="0032002A"/>
    <w:rsid w:val="0033304B"/>
    <w:rsid w:val="00401D97"/>
    <w:rsid w:val="0042086A"/>
    <w:rsid w:val="004F15E8"/>
    <w:rsid w:val="00533BBD"/>
    <w:rsid w:val="00587123"/>
    <w:rsid w:val="005C5BE4"/>
    <w:rsid w:val="00621001"/>
    <w:rsid w:val="00747C58"/>
    <w:rsid w:val="00764906"/>
    <w:rsid w:val="0078504B"/>
    <w:rsid w:val="007C3808"/>
    <w:rsid w:val="007E0545"/>
    <w:rsid w:val="00902CC7"/>
    <w:rsid w:val="009565E0"/>
    <w:rsid w:val="00A4204A"/>
    <w:rsid w:val="00AF792D"/>
    <w:rsid w:val="00BC5E4E"/>
    <w:rsid w:val="00CB0B8C"/>
    <w:rsid w:val="00D137BD"/>
    <w:rsid w:val="00D95F4D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6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6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6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6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LIZA j.d.o.o. za trgovinu, pekarstvo i ugostiteljstvo</izvorni_sadrzaj>
    <derivirana_varijabla naziv="DomainObject.Predmet.ProtustrankaFormated_1">  LIZA j.d.o.o. za trgovinu, pekarstvo i ugostiteljstvo</derivirana_varijabla>
  </DomainObject.Predmet.ProtustrankaFormated>
  <DomainObject.Predmet.ProtustrankaFormatedOIB>
    <izvorni_sadrzaj>  LIZA j.d.o.o. za trgovinu, pekarstvo i ugostiteljstvo, OIB 91076370601</izvorni_sadrzaj>
    <derivirana_varijabla naziv="DomainObject.Predmet.ProtustrankaFormatedOIB_1">  LIZA j.d.o.o. za trgovinu, pekarstvo i ugostiteljstvo, OIB 91076370601</derivirana_varijabla>
  </DomainObject.Predmet.ProtustrankaFormatedOIB>
  <DomainObject.Predmet.ProtustrankaFormatedWithAdress>
    <izvorni_sadrzaj> LIZA j.d.o.o. za trgovinu, pekarstvo i ugostiteljstvo, Jeretova ulica 16, 22243 Murter</izvorni_sadrzaj>
    <derivirana_varijabla naziv="DomainObject.Predmet.ProtustrankaFormatedWithAdress_1"> LIZA j.d.o.o. za trgovinu, pekarstvo i ugostiteljstvo, Jeretova ulica 16, 22243 Murter</derivirana_varijabla>
  </DomainObject.Predmet.ProtustrankaFormatedWithAdress>
  <DomainObject.Predmet.ProtustrankaFormatedWithAdressOIB>
    <izvorni_sadrzaj> LIZA j.d.o.o. za trgovinu, pekarstvo i ugostiteljstvo, OIB 91076370601, Jeretova ulica 16, 22243 Murter</izvorni_sadrzaj>
    <derivirana_varijabla naziv="DomainObject.Predmet.ProtustrankaFormatedWithAdressOIB_1"> LIZA j.d.o.o. za trgovinu, pekarstvo i ugostiteljstvo, OIB 91076370601, Jeretova ulica 16, 22243 Murter</derivirana_varijabla>
  </DomainObject.Predmet.ProtustrankaFormatedWithAdressOIB>
  <DomainObject.Predmet.ProtustrankaWithAdress>
    <izvorni_sadrzaj>LIZA j.d.o.o. za trgovinu, pekarstvo i ugostiteljstvo Jeretova ulica 16, 22243 Murter</izvorni_sadrzaj>
    <derivirana_varijabla naziv="DomainObject.Predmet.ProtustrankaWithAdress_1">LIZA j.d.o.o. za trgovinu, pekarstvo i ugostiteljstvo Jeretova ulica 16, 22243 Murter</derivirana_varijabla>
  </DomainObject.Predmet.ProtustrankaWithAdress>
  <DomainObject.Predmet.ProtustrankaWithAdressOIB>
    <izvorni_sadrzaj>LIZA j.d.o.o. za trgovinu, pekarstvo i ugostiteljstvo, OIB 91076370601, Jeretova ulica 16, 22243 Murter</izvorni_sadrzaj>
    <derivirana_varijabla naziv="DomainObject.Predmet.ProtustrankaWithAdressOIB_1">LIZA j.d.o.o. za trgovinu, pekarstvo i ugostiteljstvo, OIB 91076370601, Jeretova ulica 16, 22243 Murter</derivirana_varijabla>
  </DomainObject.Predmet.ProtustrankaWithAdressOIB>
  <DomainObject.Predmet.ProtustrankaNazivFormated>
    <izvorni_sadrzaj>LIZA j.d.o.o. za trgovinu, pekarstvo i ugostiteljstvo</izvorni_sadrzaj>
    <derivirana_varijabla naziv="DomainObject.Predmet.ProtustrankaNazivFormated_1">LIZA j.d.o.o. za trgovinu, pekarstvo i ugostiteljstvo</derivirana_varijabla>
  </DomainObject.Predmet.ProtustrankaNazivFormated>
  <DomainObject.Predmet.ProtustrankaNazivFormatedOIB>
    <izvorni_sadrzaj>LIZA j.d.o.o. za trgovinu, pekarstvo i ugostiteljstvo, OIB 91076370601</izvorni_sadrzaj>
    <derivirana_varijabla naziv="DomainObject.Predmet.ProtustrankaNazivFormatedOIB_1">LIZA j.d.o.o. za trgovinu, pekarstvo i ugostiteljstvo, OIB 91076370601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AGENCIJA,Podružnica Šibenik</izvorni_sadrzaj>
    <derivirana_varijabla naziv="DomainObject.Predmet.StrankaFormated_1">  FINANCIJSKA AGENCIJA,Podružnica Šibenik</derivirana_varijabla>
  </DomainObject.Predmet.StrankaFormated>
  <DomainObject.Predmet.StrankaFormatedOIB>
    <izvorni_sadrzaj>  FINANCIJSKA AGENCIJA,Podružnica Šibenik, OIB 85821130368</izvorni_sadrzaj>
    <derivirana_varijabla naziv="DomainObject.Predmet.StrankaFormatedOIB_1">  FINANCIJSKA AGENCIJA,Podružnica Šibenik, OIB 85821130368</derivirana_varijabla>
  </DomainObject.Predmet.StrankaFormatedOIB>
  <DomainObject.Predmet.StrankaFormatedWithAdress>
    <izvorni_sadrzaj> FINANCIJSKA AGENCIJA,Podružnica Šibenik, PERIVOJ L.MARUNE 1, 22000 Šibenik</izvorni_sadrzaj>
    <derivirana_varijabla naziv="DomainObject.Predmet.StrankaFormatedWithAdress_1"> FINANCIJSKA AGENCIJA,Podružnica Šibenik, PERIVOJ L.MARUNE 1, 22000 Šibenik</derivirana_varijabla>
  </DomainObject.Predmet.StrankaFormatedWithAdress>
  <DomainObject.Predmet.StrankaFormatedWithAdressOIB>
    <izvorni_sadrzaj> FINANCIJSKA AGENCIJA,Podružnica Šibenik, OIB 85821130368, PERIVOJ L.MARUNE 1, 22000 Šibenik</izvorni_sadrzaj>
    <derivirana_varijabla naziv="DomainObject.Predmet.StrankaFormatedWithAdressOIB_1"> FINANCIJSKA AGENCIJA,Podružnica Šibenik, OIB 85821130368, PERIVOJ L.MARUNE 1, 22000 Šibenik</derivirana_varijabla>
  </DomainObject.Predmet.StrankaFormatedWithAdressOIB>
  <DomainObject.Predmet.StrankaWithAdress>
    <izvorni_sadrzaj>FINANCIJSKA AGENCIJA,Podružnica Šibenik PERIVOJ L.MARUNE 1,22000 Šibenik</izvorni_sadrzaj>
    <derivirana_varijabla naziv="DomainObject.Predmet.StrankaWithAdress_1">FINANCIJSKA AGENCIJA,Podružnica Šibenik PERIVOJ L.MARUNE 1,22000 Šibenik</derivirana_varijabla>
  </DomainObject.Predmet.StrankaWithAdress>
  <DomainObject.Predmet.StrankaWithAdressOIB>
    <izvorni_sadrzaj>FINANCIJSKA AGENCIJA,Podružnica Šibenik, OIB 85821130368, PERIVOJ L.MARUNE 1,22000 Šibenik</izvorni_sadrzaj>
    <derivirana_varijabla naziv="DomainObject.Predmet.StrankaWithAdressOIB_1">FINANCIJSKA AGENCIJA,Podružnica Šibenik, OIB 85821130368, PERIVOJ L.MARUNE 1,22000 Šibenik</derivirana_varijabla>
  </DomainObject.Predmet.StrankaWithAdressOIB>
  <DomainObject.Predmet.StrankaNazivFormated>
    <izvorni_sadrzaj>FINANCIJSKA AGENCIJA,Podružnica Šibenik</izvorni_sadrzaj>
    <derivirana_varijabla naziv="DomainObject.Predmet.StrankaNazivFormated_1">FINANCIJSKA AGENCIJA,Podružnica Šibenik</derivirana_varijabla>
  </DomainObject.Predmet.StrankaNazivFormated>
  <DomainObject.Predmet.StrankaNazivFormatedOIB>
    <izvorni_sadrzaj>FINANCIJSKA AGENCIJA,Podružnica Šibenik, OIB 85821130368</izvorni_sadrzaj>
    <derivirana_varijabla naziv="DomainObject.Predmet.StrankaNazivFormatedOIB_1">FINANCIJSKA AGENCIJA,Podružnica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AGENCIJA,Podružnica Šibenik</item>
    </izvorni_sadrzaj>
    <derivirana_varijabla naziv="DomainObject.Predmet.StrankaListFormated_1">
      <item>FINANCIJSKA AGENCIJA,Podružnica Šibenik</item>
    </derivirana_varijabla>
  </DomainObject.Predmet.StrankaListFormated>
  <DomainObject.Predmet.StrankaListFormatedOIB>
    <izvorni_sadrzaj>
      <item>FINANCIJSKA AGENCIJA,Podružnica Šibenik, OIB 85821130368</item>
    </izvorni_sadrzaj>
    <derivirana_varijabla naziv="DomainObject.Predmet.StrankaListFormatedOIB_1">
      <item>FINANCIJSKA AGENCIJA,Podružnica Šibenik, OIB 85821130368</item>
    </derivirana_varijabla>
  </DomainObject.Predmet.StrankaListFormatedOIB>
  <DomainObject.Predmet.StrankaListFormatedWithAdress>
    <izvorni_sadrzaj>
      <item>FINANCIJSKA AGENCIJA,Podružnica Šibenik, PERIVOJ L.MARUNE 1, 22000 Šibenik</item>
    </izvorni_sadrzaj>
    <derivirana_varijabla naziv="DomainObject.Predmet.StrankaListFormatedWithAdress_1">
      <item>FINANCIJSKA AGENCIJA,Podružnica Šibenik, PERIVOJ L.MARUNE 1, 22000 Šibenik</item>
    </derivirana_varijabla>
  </DomainObject.Predmet.StrankaListFormatedWithAdress>
  <DomainObject.Predmet.StrankaListFormatedWithAdressOIB>
    <izvorni_sadrzaj>
      <item>FINANCIJSKA AGENCIJA,Podružnica Šibenik, OIB 85821130368, PERIVOJ L.MARUNE 1, 22000 Šibenik</item>
    </izvorni_sadrzaj>
    <derivirana_varijabla naziv="DomainObject.Predmet.StrankaListFormatedWithAdressOIB_1">
      <item>FINANCIJSKA AGENCIJA,Podružnica Šibenik, OIB 85821130368, PERIVOJ L.MARUNE 1, 22000 Šibenik</item>
    </derivirana_varijabla>
  </DomainObject.Predmet.StrankaListFormatedWithAdressOIB>
  <DomainObject.Predmet.StrankaListNazivFormated>
    <izvorni_sadrzaj>
      <item>FINANCIJSKA AGENCIJA,Podružnica Šibenik</item>
    </izvorni_sadrzaj>
    <derivirana_varijabla naziv="DomainObject.Predmet.StrankaListNazivFormated_1">
      <item>FINANCIJSKA AGENCIJA,Podružnica Šibenik</item>
    </derivirana_varijabla>
  </DomainObject.Predmet.StrankaListNazivFormated>
  <DomainObject.Predmet.StrankaListNazivFormatedOIB>
    <izvorni_sadrzaj>
      <item>FINANCIJSKA AGENCIJA,Podružnica Šibenik, OIB 85821130368</item>
    </izvorni_sadrzaj>
    <derivirana_varijabla naziv="DomainObject.Predmet.StrankaListNazivFormatedOIB_1">
      <item>FINANCIJSKA AGENCIJA,Podružnica Šibenik, OIB 85821130368</item>
    </derivirana_varijabla>
  </DomainObject.Predmet.StrankaListNazivFormatedOIB>
  <DomainObject.Predmet.ProtuStrankaListFormated>
    <izvorni_sadrzaj>
      <item>LIZA j.d.o.o. za trgovinu, pekarstvo i ugostiteljstvo</item>
    </izvorni_sadrzaj>
    <derivirana_varijabla naziv="DomainObject.Predmet.ProtuStrankaListFormated_1">
      <item>LIZA j.d.o.o. za trgovinu, pekarstvo i ugostiteljstvo</item>
    </derivirana_varijabla>
  </DomainObject.Predmet.ProtuStrankaListFormated>
  <DomainObject.Predmet.ProtuStrankaListFormatedOIB>
    <izvorni_sadrzaj>
      <item>LIZA j.d.o.o. za trgovinu, pekarstvo i ugostiteljstvo, OIB 91076370601</item>
    </izvorni_sadrzaj>
    <derivirana_varijabla naziv="DomainObject.Predmet.ProtuStrankaListFormatedOIB_1">
      <item>LIZA j.d.o.o. za trgovinu, pekarstvo i ugostiteljstvo, OIB 91076370601</item>
    </derivirana_varijabla>
  </DomainObject.Predmet.ProtuStrankaListFormatedOIB>
  <DomainObject.Predmet.ProtuStrankaListFormatedWithAdress>
    <izvorni_sadrzaj>
      <item>LIZA j.d.o.o. za trgovinu, pekarstvo i ugostiteljstvo, Jeretova ulica 16, 22243 Murter</item>
    </izvorni_sadrzaj>
    <derivirana_varijabla naziv="DomainObject.Predmet.ProtuStrankaListFormatedWithAdress_1">
      <item>LIZA j.d.o.o. za trgovinu, pekarstvo i ugostiteljstvo, Jeretova ulica 16, 22243 Murter</item>
    </derivirana_varijabla>
  </DomainObject.Predmet.ProtuStrankaListFormatedWithAdress>
  <DomainObject.Predmet.ProtuStrankaListFormatedWithAdressOIB>
    <izvorni_sadrzaj>
      <item>LIZA j.d.o.o. za trgovinu, pekarstvo i ugostiteljstvo, OIB 91076370601, Jeretova ulica 16, 22243 Murter</item>
    </izvorni_sadrzaj>
    <derivirana_varijabla naziv="DomainObject.Predmet.ProtuStrankaListFormatedWithAdressOIB_1">
      <item>LIZA j.d.o.o. za trgovinu, pekarstvo i ugostiteljstvo, OIB 91076370601, Jeretova ulica 16, 22243 Murter</item>
    </derivirana_varijabla>
  </DomainObject.Predmet.ProtuStrankaListFormatedWithAdressOIB>
  <DomainObject.Predmet.ProtuStrankaListNazivFormated>
    <izvorni_sadrzaj>
      <item>LIZA j.d.o.o. za trgovinu, pekarstvo i ugostiteljstvo</item>
    </izvorni_sadrzaj>
    <derivirana_varijabla naziv="DomainObject.Predmet.ProtuStrankaListNazivFormated_1">
      <item>LIZA j.d.o.o. za trgovinu, pekarstvo i ugostiteljstvo</item>
    </derivirana_varijabla>
  </DomainObject.Predmet.ProtuStrankaListNazivFormated>
  <DomainObject.Predmet.ProtuStrankaListNazivFormatedOIB>
    <izvorni_sadrzaj>
      <item>LIZA j.d.o.o. za trgovinu, pekarstvo i ugostiteljstvo, OIB 91076370601</item>
    </izvorni_sadrzaj>
    <derivirana_varijabla naziv="DomainObject.Predmet.ProtuStrankaListNazivFormatedOIB_1">
      <item>LIZA j.d.o.o. za trgovinu, pekarstvo i ugostiteljstvo, OIB 91076370601</item>
    </derivirana_varijabla>
  </DomainObject.Predmet.ProtuStrankaListNazivFormatedOIB>
  <DomainObject.Predmet.OstaliListFormated>
    <izvorni_sadrzaj>
      <item>Dejan Pecolaj</item>
    </izvorni_sadrzaj>
    <derivirana_varijabla naziv="DomainObject.Predmet.OstaliListFormated_1">
      <item>Dejan Pecolaj</item>
    </derivirana_varijabla>
  </DomainObject.Predmet.OstaliListFormated>
  <DomainObject.Predmet.OstaliListFormatedOIB>
    <izvorni_sadrzaj>
      <item>Dejan Pecolaj, OIB 99338511109</item>
    </izvorni_sadrzaj>
    <derivirana_varijabla naziv="DomainObject.Predmet.OstaliListFormatedOIB_1">
      <item>Dejan Pecolaj, OIB 99338511109</item>
    </derivirana_varijabla>
  </DomainObject.Predmet.OstaliListFormatedOIB>
  <DomainObject.Predmet.OstaliListFormatedWithAdress>
    <izvorni_sadrzaj>
      <item>Dejan Pecolaj, Braće Radića 47, 42000 Varaždin</item>
    </izvorni_sadrzaj>
    <derivirana_varijabla naziv="DomainObject.Predmet.OstaliListFormatedWithAdress_1">
      <item>Dejan Pecolaj, Braće Radića 47, 42000 Varaždin</item>
    </derivirana_varijabla>
  </DomainObject.Predmet.OstaliListFormatedWithAdress>
  <DomainObject.Predmet.OstaliListFormatedWithAdressOIB>
    <izvorni_sadrzaj>
      <item>Dejan Pecolaj, OIB 99338511109, Braće Radića 47, 42000 Varaždin</item>
    </izvorni_sadrzaj>
    <derivirana_varijabla naziv="DomainObject.Predmet.OstaliListFormatedWithAdressOIB_1">
      <item>Dejan Pecolaj, OIB 99338511109, Braće Radića 47, 42000 Varaždin</item>
    </derivirana_varijabla>
  </DomainObject.Predmet.OstaliListFormatedWithAdressOIB>
  <DomainObject.Predmet.OstaliListNazivFormated>
    <izvorni_sadrzaj>
      <item>Dejan Pecolaj</item>
    </izvorni_sadrzaj>
    <derivirana_varijabla naziv="DomainObject.Predmet.OstaliListNazivFormated_1">
      <item>Dejan Pecolaj</item>
    </derivirana_varijabla>
  </DomainObject.Predmet.OstaliListNazivFormated>
  <DomainObject.Predmet.OstaliListNazivFormatedOIB>
    <izvorni_sadrzaj>
      <item>Dejan Pecolaj, OIB 99338511109</item>
    </izvorni_sadrzaj>
    <derivirana_varijabla naziv="DomainObject.Predmet.OstaliListNazivFormatedOIB_1">
      <item>Dejan Pecolaj, OIB 99338511109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AGENCIJA,Podružnica Šibenik</izvorni_sadrzaj>
    <derivirana_varijabla naziv="DomainObject.Predmet.StrankaIDrugi_1">FINANCIJSKA AGENCIJA,Podružnica Šibenik</derivirana_varijabla>
  </DomainObject.Predmet.StrankaIDrugi>
  <DomainObject.Predmet.ProtustrankaIDrugi>
    <izvorni_sadrzaj>LIZA j.d.o.o. za trgovinu, pekarstvo i ugostiteljstvo</izvorni_sadrzaj>
    <derivirana_varijabla naziv="DomainObject.Predmet.ProtustrankaIDrugi_1">LIZA j.d.o.o. za trgovinu, pekarstvo i ugostiteljstvo</derivirana_varijabla>
  </DomainObject.Predmet.ProtustrankaIDrugi>
  <DomainObject.Predmet.StrankaIDrugiAdressOIB>
    <izvorni_sadrzaj>FINANCIJSKA AGENCIJA,Podružnica Šibenik, OIB 85821130368, PERIVOJ L.MARUNE 1, 22000 Šibenik</izvorni_sadrzaj>
    <derivirana_varijabla naziv="DomainObject.Predmet.StrankaIDrugiAdressOIB_1">FINANCIJSKA AGENCIJA,Podružnica Šibenik, OIB 85821130368, PERIVOJ L.MARUNE 1, 22000 Šibenik</derivirana_varijabla>
  </DomainObject.Predmet.StrankaIDrugiAdressOIB>
  <DomainObject.Predmet.ProtustrankaIDrugiAdressOIB>
    <izvorni_sadrzaj>LIZA j.d.o.o. za trgovinu, pekarstvo i ugostiteljstvo, OIB 91076370601, Jeretova ulica 16, 22243 Murter</izvorni_sadrzaj>
    <derivirana_varijabla naziv="DomainObject.Predmet.ProtustrankaIDrugiAdressOIB_1">LIZA j.d.o.o. za trgovinu, pekarstvo i ugostiteljstvo, OIB 91076370601, Jeretova ulica 16,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AGENCIJA,Podružnica Šibenik</item>
      <item>LIZA j.d.o.o. za trgovinu, pekarstvo i ugostiteljstvo</item>
      <item>Dejan Pecolaj</item>
    </izvorni_sadrzaj>
    <derivirana_varijabla naziv="DomainObject.Predmet.SudioniciListNaziv_1">
      <item>FINANCIJSKA AGENCIJA,Podružnica Šibenik</item>
      <item>LIZA j.d.o.o. za trgovinu, pekarstvo i ugostiteljstvo</item>
      <item>Dejan Pecolaj</item>
    </derivirana_varijabla>
  </DomainObject.Predmet.SudioniciListNaziv>
  <DomainObject.Predmet.SudioniciListAdressOIB>
    <izvorni_sadrzaj>
      <item>FINANCIJSKA AGENCIJA,Podružnica Šibenik, OIB 85821130368, PERIVOJ L.MARUNE 1,22000 Šibenik</item>
      <item>LIZA j.d.o.o. za trgovinu, pekarstvo i ugostiteljstvo, OIB 91076370601, Jeretova ulica 16,22243 Murter</item>
      <item>Dejan Pecolaj, OIB 99338511109, Braće Radića 47,42000 Varaždin</item>
    </izvorni_sadrzaj>
    <derivirana_varijabla naziv="DomainObject.Predmet.SudioniciListAdressOIB_1">
      <item>FINANCIJSKA AGENCIJA,Podružnica Šibenik, OIB 85821130368, PERIVOJ L.MARUNE 1,22000 Šibenik</item>
      <item>LIZA j.d.o.o. za trgovinu, pekarstvo i ugostiteljstvo, OIB 91076370601, Jeretova ulica 16,22243 Murter</item>
      <item>Dejan Pecolaj, OIB 99338511109, Braće Radića 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91076370601</item>
      <item>, OIB 99338511109</item>
    </izvorni_sadrzaj>
    <derivirana_varijabla naziv="DomainObject.Predmet.SudioniciListNazivOIB_1">
      <item>, OIB 85821130368</item>
      <item>, OIB 91076370601</item>
      <item>, OIB 99338511109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60E9E-191E-420C-956C-E1ED86EC0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1089</properties:Words>
  <properties:Characters>5915</properties:Characters>
  <properties:Lines>130</properties:Lines>
  <properties:Paragraphs>43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Tina Grgas</cp:lastModifiedBy>
  <cp:lastPrinted>2018-02-28T12:50:00Z</cp:lastPrinted>
  <dcterms:modified xmlns:xsi="http://www.w3.org/2001/XMLSchema-instance" xsi:type="dcterms:W3CDTF">2018-02-28T12:52:00Z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(st-25-17-LIZA j.d.o.o. bez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