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bad33" w14:paraId="ddbad33" w:rsidRDefault="00833921" w:rsidP="00833921" w:rsidR="00833921">
      <w:pPr>
        <w15:collapsed w:val="false"/>
        <w:rPr>
          <w:bCs/>
        </w:rPr>
      </w:pPr>
      <w:bookmarkStart w:name="_GoBack" w:id="0"/>
      <w:bookmarkEnd w:id="0"/>
    </w:p>
    <w:p w:rsidRDefault="00833921" w:rsidP="00833921" w:rsidR="00833921">
      <w:pPr>
        <w:jc w:val="both"/>
      </w:pPr>
      <w:r>
        <w:rPr>
          <w:bCs/>
        </w:rPr>
        <w:t xml:space="preserve">                     </w:t>
      </w:r>
      <w:r>
        <w:rPr>
          <w:noProof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833921" w:rsidP="00833921" w:rsidR="00833921">
      <w:pPr>
        <w:jc w:val="both"/>
      </w:pPr>
      <w:r>
        <w:t xml:space="preserve">       REPUBLIKA HRVATSKA</w:t>
      </w:r>
    </w:p>
    <w:p w:rsidRDefault="00833921" w:rsidP="00833921" w:rsidR="00833921">
      <w:pPr>
        <w:jc w:val="both"/>
      </w:pPr>
      <w:r>
        <w:t>TRGOVAČKI SUD U VARAŽDINU</w:t>
      </w:r>
    </w:p>
    <w:p w:rsidRDefault="00833921" w:rsidP="00A10C54" w:rsidR="000E781A">
      <w:pPr>
        <w:rPr>
          <w:bCs/>
        </w:rPr>
      </w:pPr>
      <w:r>
        <w:t xml:space="preserve">                  B. Radić 2</w:t>
      </w:r>
      <w:r>
        <w:rPr>
          <w:bCs/>
        </w:rPr>
        <w:t xml:space="preserve">                  </w:t>
      </w:r>
    </w:p>
    <w:p w:rsidRDefault="00833921" w:rsidP="00A10C54" w:rsidR="00833921">
      <w:r>
        <w:rPr>
          <w:bCs/>
        </w:rPr>
        <w:t xml:space="preserve"> </w:t>
      </w:r>
    </w:p>
    <w:p w:rsidRDefault="00833921" w:rsidP="00833921" w:rsidR="00833921"/>
    <w:p w:rsidRDefault="00833921" w:rsidP="00833921" w:rsidR="00833921">
      <w:pPr>
        <w:jc w:val="center"/>
      </w:pPr>
      <w:r>
        <w:t xml:space="preserve">U    I M E    R E P U B L I K E     H R V A T S K E </w:t>
      </w:r>
    </w:p>
    <w:p w:rsidRDefault="00833921" w:rsidP="00833921" w:rsidR="00833921">
      <w:pPr>
        <w:jc w:val="center"/>
      </w:pPr>
    </w:p>
    <w:p w:rsidRDefault="009D6E52" w:rsidP="00833921" w:rsidR="009D6E52">
      <w:pPr>
        <w:jc w:val="center"/>
      </w:pPr>
    </w:p>
    <w:p w:rsidRDefault="00833921" w:rsidP="00833921" w:rsidR="00833921">
      <w:pPr>
        <w:jc w:val="center"/>
      </w:pPr>
      <w:r>
        <w:t>R J E Š E NJ E</w:t>
      </w:r>
    </w:p>
    <w:p w:rsidRDefault="000E781A" w:rsidP="00833921" w:rsidR="000E781A">
      <w:pPr>
        <w:jc w:val="center"/>
      </w:pPr>
    </w:p>
    <w:p w:rsidRDefault="00833921" w:rsidP="00A10C54" w:rsidR="00833921"/>
    <w:p w:rsidRDefault="00833921" w:rsidP="00A10C54" w:rsidR="00833921">
      <w:pPr>
        <w:jc w:val="both"/>
      </w:pPr>
      <w:r>
        <w:tab/>
        <w:t xml:space="preserve">Trgovački sud u Varaždinu, po višoj sudskoj savjetnici Ivani Starčević, povodom prijedloga Financijske agencije, Regionalni centar Zagreb, Podružnica Varaždin, za otvaranje </w:t>
      </w:r>
      <w:r w:rsidR="006D038C">
        <w:t xml:space="preserve">skraćenog </w:t>
      </w:r>
      <w:r>
        <w:t>stečajnog postupka nad dužnikom Savez sportskih udruga Sveučilište Sjever, OIB: 83912980616 sa sjedištem u Ulica 104. brigade 3, Varaždin, 28. lipnja 2017.</w:t>
      </w:r>
    </w:p>
    <w:p w:rsidRDefault="00A10C54" w:rsidP="00A10C54" w:rsidR="00A10C54">
      <w:pPr>
        <w:rPr>
          <w:noProof/>
        </w:rPr>
      </w:pPr>
      <w:r>
        <w:rPr>
          <w:noProof/>
        </w:rPr>
        <w:t xml:space="preserve">                   </w:t>
      </w:r>
    </w:p>
    <w:p w:rsidRDefault="000E781A" w:rsidP="00A10C54" w:rsidR="000E781A"/>
    <w:p w:rsidRDefault="00A10C54" w:rsidP="00A10C54" w:rsidR="00A10C54">
      <w:pPr>
        <w:jc w:val="center"/>
      </w:pPr>
      <w:r>
        <w:t>r i j e š i o   j e</w:t>
      </w:r>
    </w:p>
    <w:p w:rsidRDefault="000E781A" w:rsidP="00A10C54" w:rsidR="000E781A">
      <w:pPr>
        <w:jc w:val="center"/>
      </w:pPr>
    </w:p>
    <w:p w:rsidRDefault="00A10C54" w:rsidP="00A10C54" w:rsidR="00A10C54">
      <w:pPr>
        <w:rPr>
          <w:sz w:val="28"/>
          <w:szCs w:val="28"/>
        </w:rPr>
      </w:pPr>
    </w:p>
    <w:p w:rsidRDefault="00A10C54" w:rsidP="00A10C54" w:rsidR="00A10C54">
      <w:pPr>
        <w:jc w:val="both"/>
        <w:rPr>
          <w:lang w:val="en-US"/>
        </w:rPr>
      </w:pPr>
      <w:r>
        <w:tab/>
        <w:t xml:space="preserve">Odbacuje se zahtjev predlagatelja Financijske agencije, Regionalni centar Zagreb, Podružnica Varaždin, Augusta Cesarca 2, Varaždin, za provedbu skraćenog stečajnog postupka nad dužnikom Savez sportskih udruga Sveučilište Sjever, OIB: 83912980616 sa sjedištem u Ulica 104. brigade 3, Varaždin, zaprimljen na ovom sudu 27. lipnja 2017. </w:t>
      </w:r>
    </w:p>
    <w:p w:rsidRDefault="00A10C54" w:rsidP="00A10C54" w:rsidR="00A10C54">
      <w:pPr>
        <w:jc w:val="both"/>
      </w:pPr>
    </w:p>
    <w:p w:rsidRDefault="000E781A" w:rsidP="00A10C54" w:rsidR="000E781A">
      <w:pPr>
        <w:jc w:val="both"/>
      </w:pPr>
    </w:p>
    <w:p w:rsidRDefault="00A10C54" w:rsidP="00A10C54" w:rsidR="00A10C54">
      <w:pPr>
        <w:jc w:val="center"/>
      </w:pPr>
      <w:r>
        <w:t>Obrazloženje</w:t>
      </w:r>
    </w:p>
    <w:p w:rsidRDefault="000E781A" w:rsidP="00A10C54" w:rsidR="000E781A">
      <w:pPr>
        <w:jc w:val="center"/>
      </w:pPr>
    </w:p>
    <w:p w:rsidRDefault="00A10C54" w:rsidP="00A10C54" w:rsidR="00A10C54"/>
    <w:p w:rsidRDefault="00A10C54" w:rsidP="00A10C54" w:rsidR="00A10C54">
      <w:pPr>
        <w:jc w:val="both"/>
      </w:pPr>
      <w:r>
        <w:tab/>
        <w:t>Predlagatelj je dana 2</w:t>
      </w:r>
      <w:r w:rsidR="00EA486F">
        <w:t>7</w:t>
      </w:r>
      <w:r>
        <w:t>. lipnja 2017. podnio zahtjev za provedbu skraćenog stečajnog postupka nad dužnikom Savez sportskih udruga Sveučilište Sjever, OIB: 83912980616 sa sjedištem u Ulica 104. brigade 3, Varaždin.</w:t>
      </w:r>
    </w:p>
    <w:p w:rsidRDefault="00A10C54" w:rsidP="00A10C54" w:rsidR="00A10C54">
      <w:pPr>
        <w:jc w:val="both"/>
      </w:pPr>
    </w:p>
    <w:p w:rsidRDefault="00A10C54" w:rsidP="00A10C54" w:rsidR="00A10C54">
      <w:pPr>
        <w:jc w:val="both"/>
      </w:pPr>
      <w:r>
        <w:tab/>
        <w:t>Temeljem odredbe čl. 428. Stečajnog zakona ("Narodne novine" broj: 71/15, u daljnjem tekstu: SZ) sud će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A10C54" w:rsidP="00A10C54" w:rsidR="00A10C54">
      <w:pPr>
        <w:jc w:val="both"/>
      </w:pPr>
    </w:p>
    <w:p w:rsidRDefault="00A10C54" w:rsidP="00A10C54" w:rsidR="00A10C54">
      <w:pPr>
        <w:jc w:val="both"/>
      </w:pPr>
      <w:r>
        <w:tab/>
      </w:r>
      <w:r w:rsidR="000E781A">
        <w:t>Financijska agencija</w:t>
      </w:r>
      <w:r>
        <w:t xml:space="preserve"> je dostavi</w:t>
      </w:r>
      <w:r w:rsidR="000E781A">
        <w:t>la</w:t>
      </w:r>
      <w:r>
        <w:t xml:space="preserve"> sudu </w:t>
      </w:r>
      <w:r w:rsidR="000E781A">
        <w:t>potvrdu</w:t>
      </w:r>
      <w:r>
        <w:t xml:space="preserve"> o blokadi računa i novčanih sredstava dužnika, a iz koje je vidljivo da dužnik nije u blokadi, </w:t>
      </w:r>
      <w:proofErr w:type="spellStart"/>
      <w:r>
        <w:t>tj</w:t>
      </w:r>
      <w:proofErr w:type="spellEnd"/>
      <w:r>
        <w:t xml:space="preserve"> da u Očevidniku redoslijeda osnova za plaćanje nema nepodmirenih obveza na dan  izdavanja potvrde </w:t>
      </w:r>
      <w:r w:rsidR="00502E96">
        <w:t>28.06</w:t>
      </w:r>
      <w:r>
        <w:t>.2017.</w:t>
      </w:r>
    </w:p>
    <w:p w:rsidRDefault="00A10C54" w:rsidP="00A10C54" w:rsidR="00A10C54">
      <w:pPr>
        <w:jc w:val="both"/>
      </w:pPr>
    </w:p>
    <w:p w:rsidRDefault="00A10C54" w:rsidP="00A10C54" w:rsidR="00A10C54">
      <w:pPr>
        <w:ind w:firstLine="708"/>
        <w:jc w:val="both"/>
      </w:pPr>
      <w:r>
        <w:lastRenderedPageBreak/>
        <w:t>Stoga nisu ispunjene pretpostavke iz čl. 428. SZ-a za provedbu skraćenog stečajnog postupka, slijedom čega je sud donio rješenje kao u izreci.</w:t>
      </w:r>
    </w:p>
    <w:p w:rsidRDefault="00A10C54" w:rsidP="00A10C54" w:rsidR="00A10C54">
      <w:pPr>
        <w:jc w:val="center"/>
        <w:outlineLvl w:val="0"/>
      </w:pPr>
    </w:p>
    <w:p w:rsidRDefault="00A10C54" w:rsidP="00A10C54" w:rsidR="00A10C54">
      <w:pPr>
        <w:jc w:val="center"/>
        <w:outlineLvl w:val="0"/>
      </w:pPr>
      <w:r>
        <w:t xml:space="preserve">U Varaždinu, 28. lipnja 2017. </w:t>
      </w:r>
    </w:p>
    <w:p w:rsidRDefault="00A10C54" w:rsidP="00A10C54" w:rsidR="00A10C54">
      <w:pPr>
        <w:jc w:val="center"/>
        <w:outlineLvl w:val="0"/>
      </w:pPr>
    </w:p>
    <w:p w:rsidRDefault="00A10C54" w:rsidP="00A10C54" w:rsidR="00A10C54">
      <w:pPr>
        <w:ind w:firstLine="720" w:left="3600"/>
        <w:jc w:val="center"/>
        <w:outlineLvl w:val="0"/>
      </w:pPr>
      <w:r>
        <w:t>VIŠA SUDSKA SAVJETNICA:</w:t>
      </w:r>
    </w:p>
    <w:p w:rsidRDefault="00A10C54" w:rsidP="00A10C54" w:rsidR="00A10C54">
      <w:pPr>
        <w:ind w:firstLine="720" w:left="3600"/>
        <w:jc w:val="center"/>
        <w:outlineLvl w:val="0"/>
      </w:pPr>
    </w:p>
    <w:p w:rsidRDefault="00A10C54" w:rsidP="00A10C54" w:rsidR="00A10C54">
      <w:pPr>
        <w:ind w:firstLine="720" w:left="3600"/>
        <w:jc w:val="center"/>
        <w:outlineLvl w:val="0"/>
      </w:pPr>
      <w:r>
        <w:t>Ivana Starčević</w:t>
      </w:r>
      <w:r w:rsidR="0096274A">
        <w:t>, v.r.</w:t>
      </w:r>
    </w:p>
    <w:p w:rsidRDefault="00A10C54" w:rsidP="00A10C54" w:rsidR="00A10C54">
      <w:pPr>
        <w:ind w:firstLine="720" w:left="3600"/>
        <w:jc w:val="center"/>
        <w:outlineLvl w:val="0"/>
      </w:pPr>
    </w:p>
    <w:p w:rsidRDefault="00A10C54" w:rsidP="00A10C54" w:rsidR="00A10C54">
      <w:pPr>
        <w:outlineLvl w:val="0"/>
      </w:pPr>
      <w:r>
        <w:t>POUKA O PRAVNOM LIJEKU:</w:t>
      </w:r>
    </w:p>
    <w:p w:rsidRDefault="00A10C54" w:rsidP="00A10C54" w:rsidR="00A10C54">
      <w:pPr>
        <w:outlineLvl w:val="0"/>
      </w:pPr>
    </w:p>
    <w:p w:rsidRDefault="00A10C54" w:rsidP="0075680A" w:rsidR="00A10C54" w:rsidRPr="0075680A">
      <w:pPr>
        <w:jc w:val="both"/>
        <w:rPr>
          <w:lang w:val="en-US"/>
        </w:rPr>
      </w:pPr>
      <w:r>
        <w:t>Protiv ovog rješenja nezadovoljna stranka može izjaviti žalbu u roku od osam (8) dana po primitku prijepisa rješenja,putem ovog suda, pisano u četiri primjerka. O žalbi odlučuje Visoki trgovački sud RH u Zagrebu.</w:t>
      </w:r>
    </w:p>
    <w:p w:rsidRDefault="00A10C54" w:rsidP="00A10C54" w:rsidR="00A10C54">
      <w:pPr>
        <w:outlineLvl w:val="0"/>
      </w:pPr>
    </w:p>
    <w:p w:rsidRDefault="00A10C54" w:rsidP="00A10C54" w:rsidR="00A10C54">
      <w:pPr>
        <w:outlineLvl w:val="0"/>
      </w:pPr>
      <w:r>
        <w:t>DNA:</w:t>
      </w:r>
    </w:p>
    <w:p w:rsidRDefault="00A10C54" w:rsidP="00A10C54" w:rsidR="00A10C54">
      <w:pPr>
        <w:outlineLvl w:val="0"/>
        <w:rPr>
          <w:lang w:val="en-US"/>
        </w:rPr>
      </w:pPr>
      <w:r>
        <w:t>- Financijska agencija, Regionalni centar Zagreb, Podružnica Varaždin, Augusta Cesarca 2, Varaždin</w:t>
      </w:r>
    </w:p>
    <w:p w:rsidRDefault="00A10C54" w:rsidP="00A10C54" w:rsidR="00A10C54">
      <w:pPr>
        <w:outlineLvl w:val="0"/>
      </w:pPr>
      <w:r>
        <w:t>- e-Oglasna ploča</w:t>
      </w:r>
    </w:p>
    <w:p w:rsidRDefault="00A10C54" w:rsidP="00A10C54" w:rsidR="00A10C54">
      <w:pPr>
        <w:outlineLvl w:val="0"/>
      </w:pPr>
    </w:p>
    <w:p w:rsidRDefault="00A10C54" w:rsidP="00A10C54" w:rsidR="00A10C54">
      <w:pPr>
        <w:rPr>
          <w:lang w:val="en-US"/>
        </w:rPr>
      </w:pPr>
    </w:p>
    <w:p w:rsidRDefault="00A10C54" w:rsidP="00A10C54" w:rsidR="00A10C54"/>
    <w:p w:rsidRDefault="00833921" w:rsidP="00833921" w:rsidR="00833921">
      <w:pPr>
        <w:jc w:val="both"/>
      </w:pPr>
    </w:p>
    <w:p w:rsidRDefault="00833921" w:rsidP="00833921" w:rsidR="00833921">
      <w:pPr>
        <w:jc w:val="both"/>
      </w:pPr>
    </w:p>
    <w:p w:rsidRDefault="00833921" w:rsidP="00833921" w:rsidR="00833921">
      <w:pPr>
        <w:jc w:val="both"/>
      </w:pPr>
    </w:p>
    <w:p w:rsidRDefault="00833921" w:rsidP="00833921" w:rsidR="00833921"/>
    <w:p w:rsidRDefault="00AE649C" w:rsidP="00833921" w:rsidR="00AE649C" w:rsidRPr="00833921"/>
    <w:sectPr w:rsidSect="00A10C54" w:rsidR="00AE649C" w:rsidRPr="00833921">
      <w:headerReference w:type="default" r:id="rId11"/>
      <w:pgSz w:code="9" w:h="16839" w:w="11907"/>
      <w:pgMar w:gutter="0" w:footer="1134" w:header="1134" w:left="1417" w:bottom="851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921" w:rsidR="008333A9">
    <w:pPr>
      <w:pStyle w:val="Zaglavlje"/>
    </w:pPr>
    <w:r>
      <w:rPr>
        <w:rStyle w:val="PozadinaSvijetloCrvena"/>
        <w:shd w:fill="auto" w:color="auto" w:val="clear"/>
      </w:rPr>
      <w:t>Poslovni broj: 8 St-362/17-4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EBA1CB9"/>
    <w:multiLevelType w:val="hybridMultilevel"/>
    <w:tmpl w:val="A98AAC10"/>
    <w:lvl w:tplc="28DE5B4A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089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E781A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6E2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416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2E96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6F89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3C5F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038C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5680A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0DEB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3921"/>
    <w:rsid w:val="00834525"/>
    <w:rsid w:val="008360BC"/>
    <w:rsid w:val="00840B2B"/>
    <w:rsid w:val="00840BB5"/>
    <w:rsid w:val="0084219E"/>
    <w:rsid w:val="0084427A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74A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E52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0C54"/>
    <w:rsid w:val="00A11853"/>
    <w:rsid w:val="00A11C53"/>
    <w:rsid w:val="00A142A8"/>
    <w:rsid w:val="00A17E28"/>
    <w:rsid w:val="00A21F0D"/>
    <w:rsid w:val="00A24083"/>
    <w:rsid w:val="00A24977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9C7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1C1D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10D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47790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86F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5BB3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3392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3392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23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272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979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St-362/2017-4</izvorni_sadrzaj>
    <derivirana_varijabla naziv="DomainObject.Oznaka_1">St-362/2017-4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lipnja 2017.</izvorni_sadrzaj>
    <derivirana_varijabla naziv="DomainObject.Predmet.DatumRjesavanja_1">28.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St-362/2017</izvorni_sadrzaj>
    <derivirana_varijabla naziv="DomainObject.Predmet.OznakaBroj_1">St-362/2017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36795528732</izvorni_sadrzaj>
    <derivirana_varijabla naziv="DomainObject.Predmet.PredmetRijesio.Oib_1">36795528732</derivirana_varijabla>
  </DomainObject.Predmet.PredmetRijesio.Oib>
  <DomainObject.Predmet.PredmetRijesio.Prezime>
    <izvorni_sadrzaj>Starčević</izvorni_sadrzaj>
    <derivirana_varijabla naziv="DomainObject.Predmet.PredmetRijesio.Prezime_1">Starčević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Savez sportskih udruga Sveučilište Sjever</izvorni_sadrzaj>
    <derivirana_varijabla naziv="DomainObject.Predmet.ProtustrankaFormated_1">  Savez sportskih udruga Sveučilište Sjever</derivirana_varijabla>
  </DomainObject.Predmet.ProtustrankaFormated>
  <DomainObject.Predmet.ProtustrankaFormatedOIB>
    <izvorni_sadrzaj>  Savez sportskih udruga Sveučilište Sjever, OIB 83912980616</izvorni_sadrzaj>
    <derivirana_varijabla naziv="DomainObject.Predmet.ProtustrankaFormatedOIB_1">  Savez sportskih udruga Sveučilište Sjever, OIB 83912980616</derivirana_varijabla>
  </DomainObject.Predmet.ProtustrankaFormatedOIB>
  <DomainObject.Predmet.ProtustrankaFormatedWithAdress>
    <izvorni_sadrzaj> Savez sportskih udruga Sveučilište Sjever, Ulica 104.brigade 3, 42000 Varaždin</izvorni_sadrzaj>
    <derivirana_varijabla naziv="DomainObject.Predmet.ProtustrankaFormatedWithAdress_1"> Savez sportskih udruga Sveučilište Sjever, Ulica 104.brigade 3, 42000 Varaždin</derivirana_varijabla>
  </DomainObject.Predmet.ProtustrankaFormatedWithAdress>
  <DomainObject.Predmet.ProtustrankaFormatedWithAdressOIB>
    <izvorni_sadrzaj> Savez sportskih udruga Sveučilište Sjever, OIB 83912980616, Ulica 104.brigade 3, 42000 Varaždin</izvorni_sadrzaj>
    <derivirana_varijabla naziv="DomainObject.Predmet.ProtustrankaFormatedWithAdressOIB_1"> Savez sportskih udruga Sveučilište Sjever, OIB 83912980616, Ulica 104.brigade 3, 42000 Varaždin</derivirana_varijabla>
  </DomainObject.Predmet.ProtustrankaFormatedWithAdressOIB>
  <DomainObject.Predmet.ProtustrankaWithAdress>
    <izvorni_sadrzaj>Savez sportskih udruga Sveučilište Sjever Ulica 104.brigade 3, 42000 Varaždin</izvorni_sadrzaj>
    <derivirana_varijabla naziv="DomainObject.Predmet.ProtustrankaWithAdress_1">Savez sportskih udruga Sveučilište Sjever Ulica 104.brigade 3, 42000 Varaždin</derivirana_varijabla>
  </DomainObject.Predmet.ProtustrankaWithAdress>
  <DomainObject.Predmet.ProtustrankaWithAdressOIB>
    <izvorni_sadrzaj>Savez sportskih udruga Sveučilište Sjever, OIB 83912980616, Ulica 104.brigade 3, 42000 Varaždin</izvorni_sadrzaj>
    <derivirana_varijabla naziv="DomainObject.Predmet.ProtustrankaWithAdressOIB_1">Savez sportskih udruga Sveučilište Sjever, OIB 83912980616, Ulica 104.brigade 3, 42000 Varaždin</derivirana_varijabla>
  </DomainObject.Predmet.ProtustrankaWithAdressOIB>
  <DomainObject.Predmet.ProtustrankaNazivFormated>
    <izvorni_sadrzaj>Savez sportskih udruga Sveučilište Sjever</izvorni_sadrzaj>
    <derivirana_varijabla naziv="DomainObject.Predmet.ProtustrankaNazivFormated_1">Savez sportskih udruga Sveučilište Sjever</derivirana_varijabla>
  </DomainObject.Predmet.ProtustrankaNazivFormated>
  <DomainObject.Predmet.ProtustrankaNazivFormatedOIB>
    <izvorni_sadrzaj>Savez sportskih udruga Sveučilište Sjever, OIB 83912980616</izvorni_sadrzaj>
    <derivirana_varijabla naziv="DomainObject.Predmet.ProtustrankaNazivFormatedOIB_1">Savez sportskih udruga Sveučilište Sjever, OIB 83912980616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8312.54</izvorni_sadrzaj>
    <derivirana_varijabla naziv="DomainObject.Predmet.TrenutnaVrijednost_1">8312.54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Savez sportskih udruga Sveučilište Sjever</item>
    </izvorni_sadrzaj>
    <derivirana_varijabla naziv="DomainObject.Predmet.ProtuStrankaListFormated_1">
      <item>Savez sportskih udruga Sveučilište Sjever</item>
    </derivirana_varijabla>
  </DomainObject.Predmet.ProtuStrankaListFormated>
  <DomainObject.Predmet.ProtuStrankaListFormatedOIB>
    <izvorni_sadrzaj>
      <item>Savez sportskih udruga Sveučilište Sjever, OIB 83912980616</item>
    </izvorni_sadrzaj>
    <derivirana_varijabla naziv="DomainObject.Predmet.ProtuStrankaListFormatedOIB_1">
      <item>Savez sportskih udruga Sveučilište Sjever, OIB 83912980616</item>
    </derivirana_varijabla>
  </DomainObject.Predmet.ProtuStrankaListFormatedOIB>
  <DomainObject.Predmet.ProtuStrankaListFormatedWithAdress>
    <izvorni_sadrzaj>
      <item>Savez sportskih udruga Sveučilište Sjever, Ulica 104.brigade 3, 42000 Varaždin</item>
    </izvorni_sadrzaj>
    <derivirana_varijabla naziv="DomainObject.Predmet.ProtuStrankaListFormatedWithAdress_1">
      <item>Savez sportskih udruga Sveučilište Sjever, Ulica 104.brigade 3, 42000 Varaždin</item>
    </derivirana_varijabla>
  </DomainObject.Predmet.ProtuStrankaListFormatedWithAdress>
  <DomainObject.Predmet.ProtuStrankaListFormatedWithAdressOIB>
    <izvorni_sadrzaj>
      <item>Savez sportskih udruga Sveučilište Sjever, OIB 83912980616, Ulica 104.brigade 3, 42000 Varaždin</item>
    </izvorni_sadrzaj>
    <derivirana_varijabla naziv="DomainObject.Predmet.ProtuStrankaListFormatedWithAdressOIB_1">
      <item>Savez sportskih udruga Sveučilište Sjever, OIB 83912980616, Ulica 104.brigade 3, 42000 Varaždin</item>
    </derivirana_varijabla>
  </DomainObject.Predmet.ProtuStrankaListFormatedWithAdressOIB>
  <DomainObject.Predmet.ProtuStrankaListNazivFormated>
    <izvorni_sadrzaj>
      <item>Savez sportskih udruga Sveučilište Sjever</item>
    </izvorni_sadrzaj>
    <derivirana_varijabla naziv="DomainObject.Predmet.ProtuStrankaListNazivFormated_1">
      <item>Savez sportskih udruga Sveučilište Sjever</item>
    </derivirana_varijabla>
  </DomainObject.Predmet.ProtuStrankaListNazivFormated>
  <DomainObject.Predmet.ProtuStrankaListNazivFormatedOIB>
    <izvorni_sadrzaj>
      <item>Savez sportskih udruga Sveučilište Sjever, OIB 83912980616</item>
    </izvorni_sadrzaj>
    <derivirana_varijabla naziv="DomainObject.Predmet.ProtuStrankaListNazivFormatedOIB_1">
      <item>Savez sportskih udruga Sveučilište Sjever, OIB 83912980616</item>
    </derivirana_varijabla>
  </DomainObject.Predmet.ProtuStrankaListNazivFormatedOIB>
  <DomainObject.Predmet.OstaliListFormated>
    <izvorni_sadrzaj>
      <item>e-oglasna ploča</item>
      <item>Ured državne uprave u Varaždinskoj županiji</item>
    </izvorni_sadrzaj>
    <derivirana_varijabla naziv="DomainObject.Predmet.OstaliListFormated_1">
      <item>e-oglasna ploča</item>
      <item>Ured državne uprave u Varaždinskoj županiji</item>
    </derivirana_varijabla>
  </DomainObject.Predmet.OstaliListFormated>
  <DomainObject.Predmet.OstaliListFormatedOIB>
    <izvorni_sadrzaj>
      <item>e-oglasna ploča</item>
      <item>Ured državne uprave u Varaždinskoj županiji</item>
    </izvorni_sadrzaj>
    <derivirana_varijabla naziv="DomainObject.Predmet.OstaliListFormatedOIB_1">
      <item>e-oglasna ploča</item>
      <item>Ured državne uprave u Varaždinskoj županiji</item>
    </derivirana_varijabla>
  </DomainObject.Predmet.OstaliListFormatedOIB>
  <DomainObject.Predmet.OstaliListFormatedWithAdress>
    <izvorni_sadrzaj>
      <item>e-oglasna ploča</item>
      <item>Ured državne uprave u Varaždinskoj županiji</item>
    </izvorni_sadrzaj>
    <derivirana_varijabla naziv="DomainObject.Predmet.OstaliListFormatedWithAdress_1">
      <item>e-oglasna ploča</item>
      <item>Ured državne uprave u Varaždinskoj županiji</item>
    </derivirana_varijabla>
  </DomainObject.Predmet.OstaliListFormatedWithAdress>
  <DomainObject.Predmet.OstaliListFormatedWithAdressOIB>
    <izvorni_sadrzaj>
      <item>e-oglasna ploča</item>
      <item>Ured državne uprave u Varaždinskoj županiji</item>
    </izvorni_sadrzaj>
    <derivirana_varijabla naziv="DomainObject.Predmet.OstaliListFormatedWithAdressOIB_1">
      <item>e-oglasna ploča</item>
      <item>Ured državne uprave u Varaždinskoj županiji</item>
    </derivirana_varijabla>
  </DomainObject.Predmet.OstaliListFormatedWithAdressOIB>
  <DomainObject.Predmet.OstaliListNazivFormated>
    <izvorni_sadrzaj>
      <item>e-oglasna ploča</item>
      <item>Ured državne uprave u Varaždinskoj županiji</item>
    </izvorni_sadrzaj>
    <derivirana_varijabla naziv="DomainObject.Predmet.OstaliListNazivFormated_1">
      <item>e-oglasna ploča</item>
      <item>Ured državne uprave u Varaždinskoj županiji</item>
    </derivirana_varijabla>
  </DomainObject.Predmet.OstaliListNazivFormated>
  <DomainObject.Predmet.OstaliListNazivFormatedOIB>
    <izvorni_sadrzaj>
      <item>e-oglasna ploča</item>
      <item>Ured državne uprave u Varaždinskoj županiji</item>
    </izvorni_sadrzaj>
    <derivirana_varijabla naziv="DomainObject.Predmet.OstaliListNazivFormatedOIB_1">
      <item>e-oglasna ploča</item>
      <item>Ured državne uprave u Varaždinskoj županiji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St-362/2017-4</izvorni_sadrzaj>
    <derivirana_varijabla naziv="DomainObject.PoslovniBrojDokumenta_1">St-362/2017-4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Savez sportskih udruga Sveučilište Sjever</izvorni_sadrzaj>
    <derivirana_varijabla naziv="DomainObject.Predmet.ProtustrankaIDrugi_1">Savez sportskih udruga Sveučilište Sjever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Savez sportskih udruga Sveučilište Sjever, OIB 83912980616, Ulica 104.brigade 3, 42000 Varaždin</izvorni_sadrzaj>
    <derivirana_varijabla naziv="DomainObject.Predmet.ProtustrankaIDrugiAdressOIB_1">Savez sportskih udruga Sveučilište Sjever, OIB 83912980616, Ulica 104.brigade 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lipnja 2017.</izvorni_sadrzaj>
    <derivirana_varijabla naziv="DomainObject.Predmet.OdlukaRjesenje.DatumDonosenjaOdluke_1">28.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St-362/2017-4</izvorni_sadrzaj>
    <derivirana_varijabla naziv="DomainObject.Predmet.OdlukaRjesenje.Oznaka_1">St-362/2017-4</derivirana_varijabla>
  </DomainObject.Predmet.OdlukaRjesenje.Oznaka>
  <DomainObject.Predmet.SudioniciListNaziv>
    <izvorni_sadrzaj>
      <item>Financijska agencija</item>
      <item>Savez sportskih udruga Sveučilište Sjever</item>
      <item>e-oglasna ploča</item>
      <item>Ured državne uprave u Varaždinskoj županiji</item>
    </izvorni_sadrzaj>
    <derivirana_varijabla naziv="DomainObject.Predmet.SudioniciListNaziv_1">
      <item>Financijska agencija</item>
      <item>Savez sportskih udruga Sveučilište Sjever</item>
      <item>e-oglasna ploča</item>
      <item>Ured državne uprave u Varaždinskoj županiji</item>
    </derivirana_varijabla>
  </DomainObject.Predmet.SudioniciListNaziv>
  <DomainObject.Predmet.SudioniciListAdressOIB>
    <izvorni_sadrzaj>
      <item>Financijska agencija, OIB 85821130368, Ulica grada Vukovara 70,10000 Zagreb</item>
      <item>Savez sportskih udruga Sveučilište Sjever, OIB 83912980616, Ulica 104.brigade 3,42000 Varaždin</item>
      <item>e-oglasna ploča</item>
      <item>Ured državne uprave u Varaždinskoj županiji</item>
    </izvorni_sadrzaj>
    <derivirana_varijabla naziv="DomainObject.Predmet.SudioniciListAdressOIB_1">
      <item>Financijska agencija, OIB 85821130368, Ulica grada Vukovara 70,10000 Zagreb</item>
      <item>Savez sportskih udruga Sveučilište Sjever, OIB 83912980616, Ulica 104.brigade 3,42000 Varaždin</item>
      <item>e-oglasna ploča</item>
      <item>Ured državne uprave u Varaždinskoj županiji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310CEF-743F-4272-A24E-8C815C47AD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1961</properties:Characters>
  <properties:Lines>72</properties:Lines>
  <properties:Paragraphs>21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2017-06-28T11:45:00Z</cp:lastPrinted>
  <dcterms:modified xmlns:xsi="http://www.w3.org/2001/XMLSchema-instance" xsi:type="dcterms:W3CDTF">2017-06-28T11:45:00Z</dcterms:modified>
  <cp:revision>25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St-362/2017-4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