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05af3" w14:paraId="7b05af3" w:rsidRDefault="00AE649C" w:rsidP="0034439F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34439F" w:rsidP="0034439F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34439F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V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St-268/15-29</w:t>
      </w:r>
      <w:r w:rsidR="00EA1C6D">
        <w:tab/>
      </w:r>
    </w:p>
    <w:p w:rsidRDefault="0034439F" w:rsidP="0034439F" w:rsidR="0034439F">
      <w:pPr>
        <w:tabs>
          <w:tab w:pos="6451" w:val="left"/>
        </w:tabs>
        <w:spacing w:after="0"/>
        <w:jc w:val="both"/>
      </w:pPr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Default="0034439F" w:rsidP="0034439F" w:rsidR="0034439F">
      <w:pPr>
        <w:spacing w:after="0"/>
        <w:jc w:val="both"/>
      </w:pPr>
      <w:r>
        <w:t xml:space="preserve">      REPUBLIKA HRVATSKA</w:t>
      </w:r>
    </w:p>
    <w:p w:rsidRDefault="0034439F" w:rsidP="0034439F" w:rsidR="0034439F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4439F" w:rsidP="0034439F" w:rsidR="0034439F">
      <w:pPr>
        <w:spacing w:after="0"/>
        <w:jc w:val="both"/>
        <w:rPr>
          <w:lang w:val="pt-BR"/>
        </w:rPr>
      </w:pPr>
      <w:r>
        <w:t xml:space="preserve">                  </w:t>
      </w:r>
      <w:r>
        <w:rPr>
          <w:lang w:val="pt-BR"/>
        </w:rPr>
        <w:t>B. Radić 2</w:t>
      </w:r>
    </w:p>
    <w:p w:rsidRDefault="0034439F" w:rsidP="0034439F" w:rsidR="0034439F">
      <w:pPr>
        <w:spacing w:after="0"/>
        <w:rPr>
          <w:color w:val="FFFFFF"/>
        </w:rPr>
      </w:pPr>
      <w:r>
        <w:t xml:space="preserve">     </w:t>
      </w:r>
      <w:r>
        <w:rPr>
          <w:color w:val="FFFFFF"/>
        </w:rPr>
        <w:t>Varaždin, braće Radić 2/II</w:t>
      </w:r>
    </w:p>
    <w:p w:rsidRDefault="0034439F" w:rsidP="0034439F" w:rsidR="0034439F">
      <w:pPr>
        <w:spacing w:after="0"/>
        <w:jc w:val="center"/>
      </w:pPr>
      <w:r>
        <w:t>R E P U B L I K A    H R V A T S K A</w:t>
      </w:r>
    </w:p>
    <w:p w:rsidRDefault="0034439F" w:rsidP="0034439F" w:rsidR="0034439F">
      <w:pPr>
        <w:spacing w:after="0"/>
        <w:jc w:val="both"/>
      </w:pPr>
    </w:p>
    <w:p w:rsidRDefault="0034439F" w:rsidP="0034439F" w:rsidR="0034439F">
      <w:pPr>
        <w:pStyle w:val="Naslov2"/>
        <w:spacing w:after="0"/>
        <w:rPr>
          <w:b w:val="false"/>
          <w:szCs w:val="24"/>
        </w:rPr>
      </w:pPr>
      <w:r>
        <w:rPr>
          <w:b w:val="false"/>
          <w:szCs w:val="24"/>
        </w:rPr>
        <w:t>R J E Š E NJ E</w:t>
      </w:r>
    </w:p>
    <w:p w:rsidRDefault="0034439F" w:rsidP="0034439F" w:rsidR="0034439F">
      <w:pPr>
        <w:spacing w:after="0"/>
      </w:pPr>
    </w:p>
    <w:p w:rsidRDefault="0034439F" w:rsidP="0034439F" w:rsidR="0034439F">
      <w:pPr>
        <w:spacing w:after="0"/>
        <w:jc w:val="both"/>
      </w:pPr>
      <w:r>
        <w:tab/>
        <w:t>Trgovački sud u Varaždinu po sucu toga suda Iris Hatvalić Nemec, kao stečajnom sucu, u stečajnom postupku koji se vodi nad dužnikom HAMER d.o.o. u stečaju, Marije Jurić-Zagorke 14, Čakovec, OIB 66308082006, zastupanog po stečajnom upravitelju Stanku Makaru iz Sigetca Ludbreškog, dana 29. lipnja 2016.</w:t>
      </w:r>
    </w:p>
    <w:p w:rsidRDefault="0034439F" w:rsidP="0034439F" w:rsidR="0034439F">
      <w:pPr>
        <w:tabs>
          <w:tab w:pos="6379" w:val="left"/>
        </w:tabs>
        <w:spacing w:after="0"/>
      </w:pPr>
    </w:p>
    <w:p w:rsidRDefault="0034439F" w:rsidP="0034439F" w:rsidR="0034439F">
      <w:pPr>
        <w:spacing w:after="0"/>
      </w:pPr>
    </w:p>
    <w:p w:rsidRDefault="0034439F" w:rsidP="0034439F" w:rsidR="0034439F">
      <w:pPr>
        <w:spacing w:after="0"/>
        <w:jc w:val="center"/>
      </w:pPr>
      <w:r>
        <w:t>r i j e š i o    j e</w:t>
      </w:r>
    </w:p>
    <w:p w:rsidRDefault="0034439F" w:rsidP="0034439F" w:rsidR="0034439F">
      <w:pPr>
        <w:spacing w:after="0"/>
      </w:pPr>
    </w:p>
    <w:p w:rsidRDefault="0034439F" w:rsidP="0034439F" w:rsidR="0034439F">
      <w:pPr>
        <w:spacing w:after="0"/>
      </w:pPr>
    </w:p>
    <w:p w:rsidRDefault="0034439F" w:rsidP="0034439F" w:rsidR="0034439F">
      <w:pPr>
        <w:numPr>
          <w:ilvl w:val="0"/>
          <w:numId w:val="47"/>
        </w:numPr>
        <w:spacing w:after="0"/>
        <w:jc w:val="both"/>
      </w:pPr>
      <w:r>
        <w:rPr>
          <w:b/>
        </w:rPr>
        <w:t xml:space="preserve">Odgađa se ispitno i izvještajno ročište </w:t>
      </w:r>
      <w:r>
        <w:t xml:space="preserve">zakazano za dan 8. srpanj 2016. u 12,00 sati. </w:t>
      </w:r>
    </w:p>
    <w:p w:rsidRDefault="0034439F" w:rsidP="0034439F" w:rsidR="0034439F">
      <w:pPr>
        <w:spacing w:after="0"/>
        <w:jc w:val="both"/>
      </w:pPr>
    </w:p>
    <w:p w:rsidRDefault="0034439F" w:rsidP="0034439F" w:rsidR="0034439F">
      <w:pPr>
        <w:numPr>
          <w:ilvl w:val="0"/>
          <w:numId w:val="47"/>
        </w:numPr>
        <w:spacing w:after="0"/>
        <w:jc w:val="both"/>
      </w:pPr>
      <w:r>
        <w:rPr>
          <w:b/>
        </w:rPr>
        <w:t>Ispitno i izvještajno ročište</w:t>
      </w:r>
      <w:r>
        <w:t xml:space="preserve"> održati će se  </w:t>
      </w:r>
    </w:p>
    <w:p w:rsidRDefault="0034439F" w:rsidP="0034439F" w:rsidR="0034439F">
      <w:pPr>
        <w:pStyle w:val="Odlomakpopisa"/>
        <w:spacing w:after="0"/>
      </w:pPr>
    </w:p>
    <w:p w:rsidRDefault="0034439F" w:rsidP="0034439F" w:rsidR="0034439F">
      <w:pPr>
        <w:numPr>
          <w:ilvl w:val="0"/>
          <w:numId w:val="48"/>
        </w:numPr>
        <w:spacing w:after="0"/>
        <w:jc w:val="center"/>
        <w:rPr>
          <w:b/>
        </w:rPr>
      </w:pPr>
      <w:r>
        <w:rPr>
          <w:b/>
        </w:rPr>
        <w:t xml:space="preserve">kolovoza 2016. u 10,00 sati, </w:t>
      </w:r>
    </w:p>
    <w:p w:rsidRDefault="0034439F" w:rsidP="0034439F" w:rsidR="0034439F">
      <w:pPr>
        <w:spacing w:after="0"/>
        <w:ind w:left="1425"/>
      </w:pPr>
    </w:p>
    <w:p w:rsidRDefault="0034439F" w:rsidP="0034439F" w:rsidR="0034439F">
      <w:pPr>
        <w:spacing w:after="0"/>
        <w:ind w:left="1065"/>
        <w:jc w:val="center"/>
      </w:pPr>
      <w:r>
        <w:t xml:space="preserve">kod Trgovačkog suda u Varaždinu, sudnica broj 230/II. </w:t>
      </w:r>
    </w:p>
    <w:p w:rsidRDefault="0034439F" w:rsidP="0034439F" w:rsidR="0034439F">
      <w:pPr>
        <w:spacing w:after="0"/>
        <w:ind w:left="1065"/>
        <w:jc w:val="center"/>
      </w:pPr>
    </w:p>
    <w:p w:rsidRDefault="0034439F" w:rsidP="0034439F" w:rsidR="0034439F">
      <w:pPr>
        <w:spacing w:after="0"/>
        <w:jc w:val="center"/>
      </w:pPr>
      <w:r>
        <w:t>U Varaždinu, 29. lipnja 2016.</w:t>
      </w:r>
    </w:p>
    <w:p w:rsidRDefault="0034439F" w:rsidP="0034439F" w:rsidR="0034439F">
      <w:pPr>
        <w:spacing w:after="0"/>
      </w:pPr>
    </w:p>
    <w:p w:rsidRDefault="0034439F" w:rsidP="0034439F" w:rsidR="0034439F">
      <w:pPr>
        <w:spacing w:after="0"/>
        <w:ind w:left="5664"/>
      </w:pPr>
      <w:r>
        <w:t xml:space="preserve">        STEČAJNI SUDAC: </w:t>
      </w:r>
    </w:p>
    <w:p w:rsidRDefault="0034439F" w:rsidP="0034439F" w:rsidR="0034439F">
      <w:pPr>
        <w:spacing w:after="0"/>
        <w:ind w:left="6372"/>
      </w:pPr>
    </w:p>
    <w:p w:rsidRDefault="0034439F" w:rsidP="0034439F" w:rsidR="0034439F">
      <w:pPr>
        <w:spacing w:after="0"/>
        <w:ind w:left="5664"/>
      </w:pPr>
      <w:r>
        <w:t xml:space="preserve">    Iris Hatvalić Nemec, v.r.</w:t>
      </w:r>
    </w:p>
    <w:p w:rsidRDefault="0034439F" w:rsidP="0034439F" w:rsidR="0034439F">
      <w:pPr>
        <w:spacing w:after="0"/>
        <w:ind w:left="6372"/>
      </w:pPr>
    </w:p>
    <w:p w:rsidRDefault="0034439F" w:rsidP="0034439F" w:rsidR="0034439F">
      <w:pPr>
        <w:spacing w:after="0"/>
        <w:ind w:firstLine="708" w:left="4248"/>
      </w:pPr>
      <w:r>
        <w:t xml:space="preserve">   Za točnost otpravka-ovlašteni službenik: </w:t>
      </w:r>
    </w:p>
    <w:p w:rsidRDefault="0034439F" w:rsidP="0034439F" w:rsidR="0034439F">
      <w:pPr>
        <w:spacing w:after="0"/>
      </w:pPr>
    </w:p>
    <w:p w:rsidRDefault="0034439F" w:rsidP="0034439F" w:rsidR="0034439F">
      <w:pPr>
        <w:spacing w:after="0"/>
      </w:pPr>
    </w:p>
    <w:p w:rsidRDefault="0034439F" w:rsidP="0034439F" w:rsidR="0034439F">
      <w:pPr>
        <w:spacing w:after="0"/>
      </w:pPr>
    </w:p>
    <w:p w:rsidRDefault="0034439F" w:rsidP="0034439F" w:rsidR="0034439F">
      <w:pPr>
        <w:spacing w:after="0"/>
      </w:pPr>
      <w:r>
        <w:t>Uputa o pravnom lijeku:</w:t>
      </w:r>
    </w:p>
    <w:p w:rsidRDefault="0034439F" w:rsidP="0034439F" w:rsidR="0034439F">
      <w:pPr>
        <w:spacing w:after="0"/>
        <w:jc w:val="both"/>
      </w:pPr>
      <w:r>
        <w:t>Protiv ovog rješenja žalba nije dopuštena.</w:t>
      </w:r>
    </w:p>
    <w:p w:rsidRDefault="0034439F" w:rsidP="0034439F" w:rsidR="0034439F">
      <w:pPr>
        <w:spacing w:after="0" w:before="240"/>
        <w:jc w:val="both"/>
      </w:pPr>
      <w:r>
        <w:t>D N A :</w:t>
      </w:r>
    </w:p>
    <w:p w:rsidRDefault="0034439F" w:rsidP="0034439F" w:rsidR="0034439F">
      <w:pPr>
        <w:spacing w:after="0"/>
        <w:jc w:val="both"/>
      </w:pPr>
      <w:r>
        <w:t>- stečajni upravitelj, Stanku Makaru iz Sigetca Ludbreškog, A. Šenoe 6</w:t>
      </w:r>
    </w:p>
    <w:p w:rsidRDefault="0034439F" w:rsidP="0034439F" w:rsidR="0034439F">
      <w:pPr>
        <w:spacing w:after="0"/>
        <w:jc w:val="both"/>
      </w:pPr>
      <w:r>
        <w:lastRenderedPageBreak/>
        <w:t>- stečajni vjerovnici putem e-oglasna ploča suda</w:t>
      </w:r>
    </w:p>
    <w:p w:rsidRDefault="0034439F" w:rsidP="0034439F" w:rsidR="0034439F">
      <w:pPr>
        <w:spacing w:after="0"/>
        <w:jc w:val="both"/>
      </w:pPr>
      <w:r>
        <w:t xml:space="preserve"> </w:t>
      </w:r>
    </w:p>
    <w:p w:rsidRDefault="0034439F" w:rsidP="0034439F" w:rsidR="0034439F">
      <w:pPr>
        <w:spacing w:after="0"/>
        <w:jc w:val="both"/>
      </w:pPr>
    </w:p>
    <w:p w:rsidRDefault="00CB0EA4" w:rsidP="0034439F" w:rsidR="00CB0EA4">
      <w:pPr>
        <w:pStyle w:val="Naslovdokumenta"/>
        <w:spacing w:after="0"/>
      </w:pPr>
    </w:p>
    <w:p w:rsidRDefault="0071688E" w:rsidP="0034439F" w:rsidR="0071688E">
      <w:pPr>
        <w:pStyle w:val="Poetniodjeljak"/>
        <w:spacing w:after="0"/>
      </w:pPr>
    </w:p>
    <w:p w:rsidRDefault="00A21F0D" w:rsidP="0034439F" w:rsidR="00A21F0D">
      <w:pPr>
        <w:pStyle w:val="NormaleSPIS"/>
        <w:spacing w:after="0"/>
        <w:rPr>
          <w:noProof/>
        </w:rPr>
      </w:pPr>
    </w:p>
    <w:p w:rsidRDefault="00DA0242" w:rsidP="0034439F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FE41802"/>
    <w:multiLevelType w:val="hybridMultilevel"/>
    <w:tmpl w:val="3054829A"/>
    <w:lvl w:tplc="843456D8" w:ilvl="0">
      <w:start w:val="1"/>
      <w:numFmt w:val="decimal"/>
      <w:lvlText w:val="%1."/>
      <w:lvlJc w:val="left"/>
      <w:pPr>
        <w:ind w:hanging="360" w:left="1425"/>
      </w:pPr>
    </w:lvl>
    <w:lvl w:tplc="041A0019" w:ilvl="1">
      <w:start w:val="1"/>
      <w:numFmt w:val="lowerLetter"/>
      <w:lvlText w:val="%2."/>
      <w:lvlJc w:val="left"/>
      <w:pPr>
        <w:ind w:hanging="360" w:left="2145"/>
      </w:pPr>
    </w:lvl>
    <w:lvl w:tplc="041A001B" w:ilvl="2">
      <w:start w:val="1"/>
      <w:numFmt w:val="lowerRoman"/>
      <w:lvlText w:val="%3."/>
      <w:lvlJc w:val="right"/>
      <w:pPr>
        <w:ind w:hanging="180" w:left="2865"/>
      </w:pPr>
    </w:lvl>
    <w:lvl w:tplc="041A000F" w:ilvl="3">
      <w:start w:val="1"/>
      <w:numFmt w:val="decimal"/>
      <w:lvlText w:val="%4."/>
      <w:lvlJc w:val="left"/>
      <w:pPr>
        <w:ind w:hanging="360" w:left="3585"/>
      </w:pPr>
    </w:lvl>
    <w:lvl w:tplc="041A0019" w:ilvl="4">
      <w:start w:val="1"/>
      <w:numFmt w:val="lowerLetter"/>
      <w:lvlText w:val="%5."/>
      <w:lvlJc w:val="left"/>
      <w:pPr>
        <w:ind w:hanging="360" w:left="4305"/>
      </w:pPr>
    </w:lvl>
    <w:lvl w:tplc="041A001B" w:ilvl="5">
      <w:start w:val="1"/>
      <w:numFmt w:val="lowerRoman"/>
      <w:lvlText w:val="%6."/>
      <w:lvlJc w:val="right"/>
      <w:pPr>
        <w:ind w:hanging="180" w:left="5025"/>
      </w:pPr>
    </w:lvl>
    <w:lvl w:tplc="041A000F" w:ilvl="6">
      <w:start w:val="1"/>
      <w:numFmt w:val="decimal"/>
      <w:lvlText w:val="%7."/>
      <w:lvlJc w:val="left"/>
      <w:pPr>
        <w:ind w:hanging="360" w:left="5745"/>
      </w:pPr>
    </w:lvl>
    <w:lvl w:tplc="041A0019" w:ilvl="7">
      <w:start w:val="1"/>
      <w:numFmt w:val="lowerLetter"/>
      <w:lvlText w:val="%8."/>
      <w:lvlJc w:val="left"/>
      <w:pPr>
        <w:ind w:hanging="360" w:left="6465"/>
      </w:pPr>
    </w:lvl>
    <w:lvl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74E6A9A"/>
    <w:multiLevelType w:val="hybridMultilevel"/>
    <w:tmpl w:val="E06ABC0A"/>
    <w:lvl w:tplc="5A6E9274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39F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12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o odgodi ispitnog i izvještajnog ročišta</izvorni_sadrzaj>
    <derivirana_varijabla naziv="DomainObject.Primjedba_1">- o odgodi ispitnog i izvještajnog ročišta</derivirana_varijabla>
  </DomainObject.Primjedba>
  <DomainObject.Oznaka>
    <izvorni_sadrzaj>St-268/2015-29</izvorni_sadrzaj>
    <derivirana_varijabla naziv="DomainObject.Oznaka_1">St-268/2015-29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postupka. ponovan postupak 1.1.2015.</izvorni_sadrzaj>
    <derivirana_varijabla naziv="DomainObject.Predmet.Opis_1">prijedlog za otvaranje st. postupka. ponovan postupak 1.1.2015.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St-268/2015</izvorni_sadrzaj>
    <derivirana_varijabla naziv="DomainObject.Predmet.OznakaBroj_1">St-268/2015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HAMER društvo s ograničenom odgovornošću za proizvodnju, trgovinu, usluge i uvoz - izvoz zastupanog po punomoćniku Stanko Makar</izvorni_sadrzaj>
    <derivirana_varijabla naziv="DomainObject.Predmet.ProtustrankaFormated_1">  HAMER društvo s ograničenom odgovornošću za proizvodnju, trgovinu, usluge i uvoz - izvoz zastupanog po punomoćniku Stanko Makar</derivirana_varijabla>
  </DomainObject.Predmet.ProtustrankaFormated>
  <DomainObject.Predmet.ProtustrankaFormatedOIB>
    <izvorni_sadrzaj>  HAMER društvo s ograničenom odgovornošću za proizvodnju, trgovinu, usluge i uvoz - izvoz, OIB 66308082006 zastupanog po punomoćniku Stanko Makar</izvorni_sadrzaj>
    <derivirana_varijabla naziv="DomainObject.Predmet.ProtustrankaFormatedOIB_1">  HAMER društvo s ograničenom odgovornošću za proizvodnju, trgovinu, usluge i uvoz - izvoz, OIB 66308082006 zastupanog po punomoćniku Stanko Makar</derivirana_varijabla>
  </DomainObject.Predmet.ProtustrankaFormatedOIB>
  <DomainObject.Predmet.ProtustrankaFormatedWithAdress>
    <izvorni_sadrzaj> HAMER društvo s ograničenom odgovornošću za proizvodnju, trgovinu, usluge i uvoz - izvoz, Marije Jurić-Zagorke 14, 40000 Čakovec zastupanog po punomoćniku Stanko Makar</izvorni_sadrzaj>
    <derivirana_varijabla naziv="DomainObject.Predmet.ProtustrankaFormatedWithAdress_1"> HAMER društvo s ograničenom odgovornošću za proizvodnju, trgovinu, usluge i uvoz - izvoz, Marije Jurić-Zagorke 14, 40000 Čakovec zastupanog po punomoćniku Stanko Makar</derivirana_varijabla>
  </DomainObject.Predmet.ProtustrankaFormatedWithAdress>
  <DomainObject.Predmet.ProtustrankaFormatedWithAdressOIB>
    <izvorni_sadrzaj> HAMER društvo s ograničenom odgovornošću za proizvodnju, trgovinu, usluge i uvoz - izvoz, OIB 66308082006, Marije Jurić-Zagorke 14, 40000 Čakovec zastupanog po punomoćniku Stanko Makar</izvorni_sadrzaj>
    <derivirana_varijabla naziv="DomainObject.Predmet.ProtustrankaFormatedWithAdressOIB_1"> HAMER društvo s ograničenom odgovornošću za proizvodnju, trgovinu, usluge i uvoz - izvoz, OIB 66308082006, Marije Jurić-Zagorke 14, 40000 Čakovec zastupanog po punomoćniku Stanko Makar</derivirana_varijabla>
  </DomainObject.Predmet.ProtustrankaFormatedWithAdressOIB>
  <DomainObject.Predmet.ProtustrankaWithAdress>
    <izvorni_sadrzaj>HAMER društvo s ograničenom odgovornošću za proizvodnju, trgovinu, usluge i uvoz - izvoz Marije Jurić-Zagorke 14, 40000 Čakovec</izvorni_sadrzaj>
    <derivirana_varijabla naziv="DomainObject.Predmet.ProtustrankaWithAdress_1">HAMER društvo s ograničenom odgovornošću za proizvodnju, trgovinu, usluge i uvoz - izvoz Marije Jurić-Zagorke 14, 40000 Čakovec</derivirana_varijabla>
  </DomainObject.Predmet.ProtustrankaWithAdress>
  <DomainObject.Predmet.ProtustrankaWithAdressOIB>
    <izvorni_sadrzaj>HAMER društvo s ograničenom odgovornošću za proizvodnju, trgovinu, usluge i uvoz - izvoz, OIB 66308082006, Marije Jurić-Zagorke 14, 40000 Čakovec</izvorni_sadrzaj>
    <derivirana_varijabla naziv="DomainObject.Predmet.ProtustrankaWithAdressOIB_1">HAMER društvo s ograničenom odgovornošću za proizvodnju, trgovinu, usluge i uvoz - izvoz, OIB 66308082006, Marije Jurić-Zagorke 14, 40000 Čakovec</derivirana_varijabla>
  </DomainObject.Predmet.ProtustrankaWithAdressOIB>
  <DomainObject.Predmet.ProtustrankaNazivFormated>
    <izvorni_sadrzaj>HAMER društvo s ograničenom odgovornošću za proizvodnju, trgovinu, usluge i uvoz - izvoz</izvorni_sadrzaj>
    <derivirana_varijabla naziv="DomainObject.Predmet.ProtustrankaNazivFormated_1">HAMER društvo s ograničenom odgovornošću za proizvodnju, trgovinu, usluge i uvoz - izvoz</derivirana_varijabla>
  </DomainObject.Predmet.ProtustrankaNazivFormated>
  <DomainObject.Predmet.ProtustrankaNazivFormatedOIB>
    <izvorni_sadrzaj>HAMER društvo s ograničenom odgovornošću za proizvodnju, trgovinu, usluge i uvoz - izvoz, OIB 66308082006</izvorni_sadrzaj>
    <derivirana_varijabla naziv="DomainObject.Predmet.ProtustrankaNazivFormatedOIB_1">HAMER društvo s ograničenom odgovornošću za proizvodnju, trgovinu, usluge i uvoz - izvoz, OIB 66308082006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 PMP društvo s ograničenom odgovornošću za trgovinu i usluge zastupanog po punomoćniku Majda, odvjetnica iz ZOU Damjanović</izvorni_sadrzaj>
    <derivirana_varijabla naziv="DomainObject.Predmet.StrankaFormated_1">  MEĐIMURJE PMP društvo s ograničenom odgovornošću za trgovinu i usluge zastupanog po punomoćniku Majda, odvjetnica iz ZOU Damjanović</derivirana_varijabla>
  </DomainObject.Predmet.StrankaFormated>
  <DomainObject.Predmet.StrankaFormatedOIB>
    <izvorni_sadrzaj>  MEĐIMURJE PMP društvo s ograničenom odgovornošću za trgovinu i usluge, OIB 32472378258 zastupanog po punomoćniku Majda, odvjetnica iz ZOU Damjanović</izvorni_sadrzaj>
    <derivirana_varijabla naziv="DomainObject.Predmet.StrankaFormatedOIB_1">  MEĐIMURJE PMP društvo s ograničenom odgovornošću za trgovinu i usluge, OIB 32472378258 zastupanog po punomoćniku Majda, odvjetnica iz ZOU Damjanović</derivirana_varijabla>
  </DomainObject.Predmet.StrankaFormatedOIB>
  <DomainObject.Predmet.StrankaFormatedWithAdress>
    <izvorni_sadrzaj> MEĐIMURJE PMP društvo s ograničenom odgovornošću za trgovinu i usluge, Zrinsko-Frankopanska/bb, 40000 Čakovec zastupanog po punomoćniku Majda, odvjetnica iz ZOU Damjanović</izvorni_sadrzaj>
    <derivirana_varijabla naziv="DomainObject.Predmet.StrankaFormatedWithAdress_1"> MEĐIMURJE PMP društvo s ograničenom odgovornošću za trgovinu i usluge, Zrinsko-Frankopanska/bb, 40000 Čakovec zastupanog po punomoćniku Majda, odvjetnica iz ZOU Damjanović</derivirana_varijabla>
  </DomainObject.Predmet.StrankaFormatedWithAdress>
  <DomainObject.Predmet.StrankaFormatedWithAdressOIB>
    <izvorni_sadrzaj> MEĐIMURJE PMP društvo s ograničenom odgovornošću za trgovinu i usluge, OIB 32472378258, Zrinsko-Frankopanska/bb, 40000 Čakovec zastupanog po punomoćniku Majda, odvjetnica iz ZOU Damjanović</izvorni_sadrzaj>
    <derivirana_varijabla naziv="DomainObject.Predmet.StrankaFormatedWithAdressOIB_1"> MEĐIMURJE PMP društvo s ograničenom odgovornošću za trgovinu i usluge, OIB 32472378258, Zrinsko-Frankopanska/bb, 40000 Čakovec zastupanog po punomoćniku Majda, odvjetnica iz ZOU Damjanović</derivirana_varijabla>
  </DomainObject.Predmet.StrankaFormatedWithAdressOIB>
  <DomainObject.Predmet.StrankaWithAdress>
    <izvorni_sadrzaj>MEĐIMURJE PMP društvo s ograničenom odgovornošću za trgovinu i usluge Zrinsko-Frankopanska/bb,40000 Čakovec</izvorni_sadrzaj>
    <derivirana_varijabla naziv="DomainObject.Predmet.StrankaWithAdress_1">MEĐIMURJE PMP društvo s ograničenom odgovornošću za trgovinu i usluge Zrinsko-Frankopanska/bb,40000 Čakovec</derivirana_varijabla>
  </DomainObject.Predmet.StrankaWithAdress>
  <DomainObject.Predmet.StrankaWithAdressOIB>
    <izvorni_sadrzaj>MEĐIMURJE PMP društvo s ograničenom odgovornošću za trgovinu i usluge, OIB 32472378258, Zrinsko-Frankopanska/bb,40000 Čakovec</izvorni_sadrzaj>
    <derivirana_varijabla naziv="DomainObject.Predmet.StrankaWithAdressOIB_1">MEĐIMURJE PMP društvo s ograničenom odgovornošću za trgovinu i usluge, OIB 32472378258, Zrinsko-Frankopanska/bb,40000 Čakovec</derivirana_varijabla>
  </DomainObject.Predmet.StrankaWithAdressOIB>
  <DomainObject.Predmet.StrankaNazivFormated>
    <izvorni_sadrzaj>MEĐIMURJE PMP društvo s ograničenom odgovornošću za trgovinu i usluge</izvorni_sadrzaj>
    <derivirana_varijabla naziv="DomainObject.Predmet.StrankaNazivFormated_1">MEĐIMURJE PMP društvo s ograničenom odgovornošću za trgovinu i usluge</derivirana_varijabla>
  </DomainObject.Predmet.StrankaNazivFormated>
  <DomainObject.Predmet.StrankaNazivFormatedOIB>
    <izvorni_sadrzaj>MEĐIMURJE PMP društvo s ograničenom odgovornošću za trgovinu i usluge, OIB 32472378258</izvorni_sadrzaj>
    <derivirana_varijabla naziv="DomainObject.Predmet.StrankaNazivFormatedOIB_1">MEĐIMURJE PMP društvo s ograničenom odgovornošću za trgovinu i usluge, OIB 32472378258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MEĐIMURJE PMP društvo s ograničenom odgovornošću za trgovinu i usluge zastupanog po punomoćniku Majda, odvjetnica iz ZOU Damjanović</item>
    </izvorni_sadrzaj>
    <derivirana_varijabla naziv="DomainObject.Predmet.StrankaListFormated_1">
      <item>MEĐIMURJE PMP društvo s ograničenom odgovornošću za trgovinu i usluge zastupanog po punomoćniku Majda, odvjetnica iz ZOU Damjanović</item>
    </derivirana_varijabla>
  </DomainObject.Predmet.StrankaListFormated>
  <DomainObject.Predmet.StrankaListFormatedOIB>
    <izvorni_sadrzaj>
      <item>MEĐIMURJE PMP društvo s ograničenom odgovornošću za trgovinu i usluge, OIB 32472378258 zastupanog po punomoćniku Majda, odvjetnica iz ZOU Damjanović</item>
    </izvorni_sadrzaj>
    <derivirana_varijabla naziv="DomainObject.Predmet.StrankaListFormatedOIB_1">
      <item>MEĐIMURJE PMP društvo s ograničenom odgovornošću za trgovinu i usluge, OIB 32472378258 zastupanog po punomoćniku Majda, odvjetnica iz ZOU Damjanović</item>
    </derivirana_varijabla>
  </DomainObject.Predmet.StrankaListFormatedOIB>
  <DomainObject.Predmet.StrankaListFormatedWithAdress>
    <izvorni_sadrzaj>
      <item>MEĐIMURJE PMP društvo s ograničenom odgovornošću za trgovinu i usluge, Zrinsko-Frankopanska/bb, 40000 Čakovec zastupanog po punomoćniku Majda, odvjetnica iz ZOU Damjanović</item>
    </izvorni_sadrzaj>
    <derivirana_varijabla naziv="DomainObject.Predmet.StrankaListFormatedWithAdress_1">
      <item>MEĐIMURJE PMP društvo s ograničenom odgovornošću za trgovinu i usluge, Zrinsko-Frankopanska/bb, 40000 Čakovec zastupanog po punomoćniku Majda, odvjetnica iz ZOU Damjanović</item>
    </derivirana_varijabla>
  </DomainObject.Predmet.StrankaListFormatedWithAdress>
  <DomainObject.Predmet.StrankaListFormatedWithAdressOIB>
    <izvorni_sadrzaj>
      <item>MEĐIMURJE PMP društvo s ograničenom odgovornošću za trgovinu i usluge, OIB 32472378258, Zrinsko-Frankopanska/bb, 40000 Čakovec zastupanog po punomoćniku Majda, odvjetnica iz ZOU Damjanović</item>
    </izvorni_sadrzaj>
    <derivirana_varijabla naziv="DomainObject.Predmet.StrankaListFormatedWithAdressOIB_1">
      <item>MEĐIMURJE PMP društvo s ograničenom odgovornošću za trgovinu i usluge, OIB 32472378258, Zrinsko-Frankopanska/bb, 40000 Čakovec zastupanog po punomoćniku Majda, odvjetnica iz ZOU Damjanović</item>
    </derivirana_varijabla>
  </DomainObject.Predmet.StrankaListFormatedWithAdressOIB>
  <DomainObject.Predmet.StrankaListNazivFormated>
    <izvorni_sadrzaj>
      <item>MEĐIMURJE PMP društvo s ograničenom odgovornošću za trgovinu i usluge</item>
    </izvorni_sadrzaj>
    <derivirana_varijabla naziv="DomainObject.Predmet.StrankaListNazivFormated_1">
      <item>MEĐIMURJE PMP društvo s ograničenom odgovornošću za trgovinu i usluge</item>
    </derivirana_varijabla>
  </DomainObject.Predmet.StrankaListNazivFormated>
  <DomainObject.Predmet.StrankaListNazivFormatedOIB>
    <izvorni_sadrzaj>
      <item>MEĐIMURJE PMP društvo s ograničenom odgovornošću za trgovinu i usluge, OIB 32472378258</item>
    </izvorni_sadrzaj>
    <derivirana_varijabla naziv="DomainObject.Predmet.StrankaListNazivFormatedOIB_1">
      <item>MEĐIMURJE PMP društvo s ograničenom odgovornošću za trgovinu i usluge, OIB 32472378258</item>
    </derivirana_varijabla>
  </DomainObject.Predmet.StrankaListNazivFormatedOIB>
  <DomainObject.Predmet.ProtuStrankaListFormated>
    <izvorni_sadrzaj>
      <item>HAMER društvo s ograničenom odgovornošću za proizvodnju, trgovinu, usluge i uvoz - izvoz zastupanog po punomoćniku Stanko Makar</item>
    </izvorni_sadrzaj>
    <derivirana_varijabla naziv="DomainObject.Predmet.ProtuStrankaListFormated_1">
      <item>HAMER društvo s ograničenom odgovornošću za proizvodnju, trgovinu, usluge i uvoz - izvoz zastupanog po punomoćniku Stanko Makar</item>
    </derivirana_varijabla>
  </DomainObject.Predmet.ProtuStrankaListFormated>
  <DomainObject.Predmet.ProtuStrankaListFormatedOIB>
    <izvorni_sadrzaj>
      <item>HAMER društvo s ograničenom odgovornošću za proizvodnju, trgovinu, usluge i uvoz - izvoz, OIB 66308082006 zastupanog po punomoćniku Stanko Makar</item>
    </izvorni_sadrzaj>
    <derivirana_varijabla naziv="DomainObject.Predmet.ProtuStrankaListFormatedOIB_1">
      <item>HAMER društvo s ograničenom odgovornošću za proizvodnju, trgovinu, usluge i uvoz - izvoz, OIB 66308082006 zastupanog po punomoćniku Stanko Makar</item>
    </derivirana_varijabla>
  </DomainObject.Predmet.ProtuStrankaListFormatedOIB>
  <DomainObject.Predmet.ProtuStrankaListFormatedWithAdress>
    <izvorni_sadrzaj>
      <item>HAMER društvo s ograničenom odgovornošću za proizvodnju, trgovinu, usluge i uvoz - izvoz, Marije Jurić-Zagorke 14, 40000 Čakovec zastupanog po punomoćniku Stanko Makar</item>
    </izvorni_sadrzaj>
    <derivirana_varijabla naziv="DomainObject.Predmet.ProtuStrankaListFormatedWithAdress_1">
      <item>HAMER društvo s ograničenom odgovornošću za proizvodnju, trgovinu, usluge i uvoz - izvoz, Marije Jurić-Zagorke 14, 40000 Čakovec zastupanog po punomoćniku Stanko Makar</item>
    </derivirana_varijabla>
  </DomainObject.Predmet.ProtuStrankaListFormatedWithAdress>
  <DomainObject.Predmet.ProtuStrankaListFormatedWithAdressOIB>
    <izvorni_sadrzaj>
      <item>HAMER društvo s ograničenom odgovornošću za proizvodnju, trgovinu, usluge i uvoz - izvoz, OIB 66308082006, Marije Jurić-Zagorke 14, 40000 Čakovec zastupanog po punomoćniku Stanko Makar</item>
    </izvorni_sadrzaj>
    <derivirana_varijabla naziv="DomainObject.Predmet.ProtuStrankaListFormatedWithAdressOIB_1">
      <item>HAMER društvo s ograničenom odgovornošću za proizvodnju, trgovinu, usluge i uvoz - izvoz, OIB 66308082006, Marije Jurić-Zagorke 14, 40000 Čakovec zastupanog po punomoćniku Stanko Makar</item>
    </derivirana_varijabla>
  </DomainObject.Predmet.ProtuStrankaListFormatedWithAdressOIB>
  <DomainObject.Predmet.ProtuStrankaListNazivFormated>
    <izvorni_sadrzaj>
      <item>HAMER društvo s ograničenom odgovornošću za proizvodnju, trgovinu, usluge i uvoz - izvoz</item>
    </izvorni_sadrzaj>
    <derivirana_varijabla naziv="DomainObject.Predmet.ProtuStrankaListNazivFormated_1">
      <item>HAMER društvo s ograničenom odgovornošću za proizvodnju, trgovinu, usluge i uvoz - izvoz</item>
    </derivirana_varijabla>
  </DomainObject.Predmet.ProtuStrankaListNazivFormated>
  <DomainObject.Predmet.ProtuStrankaListNazivFormatedOIB>
    <izvorni_sadrzaj>
      <item>HAMER društvo s ograničenom odgovornošću za proizvodnju, trgovinu, usluge i uvoz - izvoz, OIB 66308082006</item>
    </izvorni_sadrzaj>
    <derivirana_varijabla naziv="DomainObject.Predmet.ProtuStrankaListNazivFormatedOIB_1">
      <item>HAMER društvo s ograničenom odgovornošću za proizvodnju, trgovinu, usluge i uvoz - izvoz, OIB 66308082006</item>
    </derivirana_varijabla>
  </DomainObject.Predmet.ProtuStrankaListNazivFormatedOIB>
  <DomainObject.Predmet.OstaliListFormated>
    <izvorni_sadrzaj>
      <item>Sudski registar</item>
      <item>Majda, odvjetnica iz ZOU Damjanović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</item>
      <item>Općinski sud u Čakovcu - Z.K. odjel</item>
      <item>Porezna uprava - Ispostava Čakovec</item>
    </izvorni_sadrzaj>
    <derivirana_varijabla naziv="DomainObject.Predmet.OstaliListFormated_1">
      <item>Sudski registar</item>
      <item>Majda, odvjetnica iz ZOU Damjanović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</item>
      <item>Općinski sud u Čakovcu - Z.K. odjel</item>
      <item>Porezna uprava - Ispostava Čakovec</item>
    </derivirana_varijabla>
  </DomainObject.Predmet.OstaliListFormated>
  <DomainObject.Predmet.OstaliListFormatedOIB>
    <izvorni_sadrzaj>
      <item>Sudski registar</item>
      <item>Majda, odvjetnica iz ZOU Damjanović,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</item>
      <item>Općinski sud u Čakovcu - Z.K. odjel</item>
      <item>Porezna uprava - Ispostava Čakovec</item>
    </izvorni_sadrzaj>
    <derivirana_varijabla naziv="DomainObject.Predmet.OstaliListFormatedOIB_1">
      <item>Sudski registar</item>
      <item>Majda, odvjetnica iz ZOU Damjanović,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</item>
      <item>Općinski sud u Čakovcu - Z.K. odjel</item>
      <item>Porezna uprava - Ispostava Čakovec</item>
    </derivirana_varijabla>
  </DomainObject.Predmet.OstaliListFormatedOIB>
  <DomainObject.Predmet.OstaliListFormatedWithAdress>
    <izvorni_sadrzaj>
      <item>Sudski registar, B.Radića 2, 42000 Varaždin</item>
      <item>Majda, odvjetnica iz ZOU Damjanović,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</item>
      <item>Općinski sud u Čakovcu - Z.K. odjel, Ruđera Boškovića 18, 40000 Čakovec</item>
      <item>Porezna uprava - Ispostava Čakovec, O. Keršovanija, 40000 Čakovec</item>
    </izvorni_sadrzaj>
    <derivirana_varijabla naziv="DomainObject.Predmet.OstaliListFormatedWithAdress_1">
      <item>Sudski registar, B.Radića 2, 42000 Varaždin</item>
      <item>Majda, odvjetnica iz ZOU Damjanović,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</item>
      <item>Općinski sud u Čakovcu - Z.K. odjel, Ruđera Boškovića 18, 40000 Čakovec</item>
      <item>Porezna uprava - Ispostava Čakovec, O. Keršovanija, 40000 Čakovec</item>
    </derivirana_varijabla>
  </DomainObject.Predmet.OstaliListFormatedWithAdress>
  <DomainObject.Predmet.OstaliListFormatedWithAdressOIB>
    <izvorni_sadrzaj>
      <item>Sudski registar, B.Radića 2, 42000 Varaždin</item>
      <item>Majda, odvjetnica iz ZOU Damjanović,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</item>
      <item>Općinski sud u Čakovcu - Z.K. odjel, Ruđera Boškovića 18, 40000 Čakovec</item>
      <item>Porezna uprava - Ispostava Čakovec, O. Keršovanija, 40000 Čakovec</item>
    </izvorni_sadrzaj>
    <derivirana_varijabla naziv="DomainObject.Predmet.OstaliListFormatedWithAdressOIB_1">
      <item>Sudski registar, B.Radića 2, 42000 Varaždin</item>
      <item>Majda, odvjetnica iz ZOU Damjanović,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</item>
      <item>Općinski sud u Čakovcu - Z.K. odjel, Ruđera Boškovića 18, 40000 Čakovec</item>
      <item>Porezna uprava - Ispostava Čakovec, O. Keršovanija, 40000 Čakovec</item>
    </derivirana_varijabla>
  </DomainObject.Predmet.OstaliListFormatedWithAdressOIB>
  <DomainObject.Predmet.OstaliListNazivFormated>
    <izvorni_sadrzaj>
      <item>Sudski registar</item>
      <item>Majda, odvjetnica iz ZOU Damjanović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</izvorni_sadrzaj>
    <derivirana_varijabla naziv="DomainObject.Predmet.OstaliListNazivFormated_1">
      <item>Sudski registar</item>
      <item>Majda, odvjetnica iz ZOU Damjanović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</derivirana_varijabla>
  </DomainObject.Predmet.OstaliListNazivFormated>
  <DomainObject.Predmet.OstaliListNazivFormatedOIB>
    <izvorni_sadrzaj>
      <item>Sudski registar</item>
      <item>Majda, odvjetnica iz ZOU Damjanović,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</izvorni_sadrzaj>
    <derivirana_varijabla naziv="DomainObject.Predmet.OstaliListNazivFormatedOIB_1">
      <item>Sudski registar</item>
      <item>Majda, odvjetnica iz ZOU Damjanović,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St-268/2015-29</izvorni_sadrzaj>
    <derivirana_varijabla naziv="DomainObject.PoslovniBrojDokumenta_1">St-268/2015-29</derivirana_varijabla>
  </DomainObject.PoslovniBrojDokumenta>
  <DomainObject.Predmet.StrankaIDrugi>
    <izvorni_sadrzaj>MEĐIMURJE PMP društvo s ograničenom odgovornošću za trgovinu i usluge</izvorni_sadrzaj>
    <derivirana_varijabla naziv="DomainObject.Predmet.StrankaIDrugi_1">MEĐIMURJE PMP društvo s ograničenom odgovornošću za trgovinu i usluge</derivirana_varijabla>
  </DomainObject.Predmet.StrankaIDrugi>
  <DomainObject.Predmet.ProtustrankaIDrugi>
    <izvorni_sadrzaj>HAMER društvo s ograničenom odgovornošću za proizvodnju, trgovinu, usluge i uvoz - izvoz</izvorni_sadrzaj>
    <derivirana_varijabla naziv="DomainObject.Predmet.ProtustrankaIDrugi_1">HAMER društvo s ograničenom odgovornošću za proizvodnju, trgovinu, usluge i uvoz - izvoz</derivirana_varijabla>
  </DomainObject.Predmet.ProtustrankaIDrugi>
  <DomainObject.Predmet.StrankaIDrugiAdressOIB>
    <izvorni_sadrzaj>MEĐIMURJE PMP društvo s ograničenom odgovornošću za trgovinu i usluge, OIB 32472378258, Zrinsko-Frankopanska/bb, 40000 Čakovec</izvorni_sadrzaj>
    <derivirana_varijabla naziv="DomainObject.Predmet.StrankaIDrugiAdressOIB_1">MEĐIMURJE PMP društvo s ograničenom odgovornošću za trgovinu i usluge, OIB 32472378258, Zrinsko-Frankopanska/bb, 40000 Čakovec</derivirana_varijabla>
  </DomainObject.Predmet.StrankaIDrugiAdressOIB>
  <DomainObject.Predmet.ProtustrankaIDrugiAdressOIB>
    <izvorni_sadrzaj>HAMER društvo s ograničenom odgovornošću za proizvodnju, trgovinu, usluge i uvoz - izvoz, OIB 66308082006, Marije Jurić-Zagorke 14, 40000 Čakovec</izvorni_sadrzaj>
    <derivirana_varijabla naziv="DomainObject.Predmet.ProtustrankaIDrugiAdressOIB_1">HAMER društvo s ograničenom odgovornošću za proizvodnju, trgovinu, usluge i uvoz - izvoz, OIB 66308082006, Marije Jurić-Zagorke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MEĐIMURJE PMP društvo s ograničenom odgovornošću za trgovinu i usluge</item>
      <item>HAMER društvo s ograničenom odgovornošću za proizvodnju, trgovinu, usluge i uvoz - izvoz</item>
      <item>Sudski registar</item>
      <item>Majda, odvjetnica iz ZOU Damjanović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</izvorni_sadrzaj>
    <derivirana_varijabla naziv="DomainObject.Predmet.SudioniciListNaziv_1">
      <item>MEĐIMURJE PMP društvo s ograničenom odgovornošću za trgovinu i usluge</item>
      <item>HAMER društvo s ograničenom odgovornošću za proizvodnju, trgovinu, usluge i uvoz - izvoz</item>
      <item>Sudski registar</item>
      <item>Majda, odvjetnica iz ZOU Damjanović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</derivirana_varijabla>
  </DomainObject.Predmet.SudioniciListNaziv>
  <DomainObject.Predmet.SudioniciListAdressOIB>
    <izvorni_sadrzaj>
      <item>MEĐIMURJE PMP društvo s ograničenom odgovornošću za trgovinu i usluge, OIB 32472378258, Zrinsko-Frankopanska/bb,40000 Čakovec</item>
      <item>HAMER društvo s ograničenom odgovornošću za proizvodnju, trgovinu, usluge i uvoz - izvoz, OIB 66308082006, Marije Jurić-Zagorke 14,40000 Čakovec</item>
      <item>Sudski registar, B.Radića 2,42000 Varaždin</item>
      <item>Majda, odvjetnica iz ZOU Damjanović,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</izvorni_sadrzaj>
    <derivirana_varijabla naziv="DomainObject.Predmet.SudioniciListAdressOIB_1">
      <item>MEĐIMURJE PMP društvo s ograničenom odgovornošću za trgovinu i usluge, OIB 32472378258, Zrinsko-Frankopanska/bb,40000 Čakovec</item>
      <item>HAMER društvo s ograničenom odgovornošću za proizvodnju, trgovinu, usluge i uvoz - izvoz, OIB 66308082006, Marije Jurić-Zagorke 14,40000 Čakovec</item>
      <item>Sudski registar, B.Radića 2,42000 Varaždin</item>
      <item>Majda, odvjetnica iz ZOU Damjanović,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F2A9A0-B1B9-4E07-A51D-FE938DE1BF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180</properties:Words>
  <properties:Characters>832</properties:Characters>
  <properties:Lines>50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2016-06-29T12:21:00Z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St-268/2015-29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