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cd95" w14:paraId="188cd95" w:rsidRDefault="009D43FF" w:rsidP="009D43FF" w:rsidR="009D43F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3FF" w:rsidP="009D43FF" w:rsidR="009D43F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D43FF" w:rsidP="009D43FF" w:rsidR="009D43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D43FF" w:rsidP="009D43FF" w:rsidR="009D43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D43FF" w:rsidP="009D43FF" w:rsidR="009D43FF"/>
    <w:p w:rsidRDefault="009D43FF" w:rsidP="009D43FF" w:rsidR="009D43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D43FF" w:rsidP="009D43FF" w:rsidR="009D43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D43FF" w:rsidP="009D43FF" w:rsidR="009D43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D43FF" w:rsidP="009D43FF" w:rsidR="009D43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43FF" w:rsidP="009D43FF" w:rsidR="009D43F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5625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BIRIBACI d. o. o. Umag, Istarska 10, OIB 35884278298, MBS </w:t>
      </w:r>
      <w:r w:rsidRPr="009D43FF">
        <w:rPr>
          <w:rFonts w:cs="Times New Roman" w:eastAsia="Times New Roman"/>
          <w:szCs w:val="24"/>
          <w:lang w:eastAsia="hr-HR"/>
        </w:rPr>
        <w:t>130021481</w:t>
      </w:r>
      <w:r>
        <w:rPr>
          <w:rFonts w:cs="Times New Roman" w:eastAsia="Times New Roman"/>
          <w:szCs w:val="24"/>
          <w:lang w:eastAsia="hr-HR"/>
        </w:rPr>
        <w:t>,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9D43FF" w:rsidP="009D43FF" w:rsidR="009D43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D43FF" w:rsidP="009D43FF" w:rsidR="009D43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D43FF" w:rsidP="009D43FF" w:rsidR="009D43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43FF" w:rsidP="009D43FF" w:rsidR="009D43F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BIRIBACI d. o. o. Umag, Istarska 10, OIB 35884278298, MBS </w:t>
      </w:r>
      <w:r w:rsidRPr="009D43FF">
        <w:rPr>
          <w:rFonts w:cs="Times New Roman" w:eastAsia="Times New Roman"/>
          <w:szCs w:val="24"/>
          <w:lang w:eastAsia="hr-HR"/>
        </w:rPr>
        <w:t>130021481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9D43FF" w:rsidP="009D43FF" w:rsidR="009D43F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D43FF" w:rsidP="009D43FF" w:rsidR="009D43F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D43FF" w:rsidP="009D43FF" w:rsidR="009D43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D43FF" w:rsidP="009D43FF" w:rsidR="009D43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BIRIBACI d. o. o. Umag, Istarska 10, OIB 35884278298, MBS </w:t>
      </w:r>
      <w:r w:rsidRPr="009D43FF">
        <w:rPr>
          <w:rFonts w:cs="Times New Roman" w:eastAsia="Times New Roman"/>
          <w:szCs w:val="24"/>
          <w:lang w:eastAsia="hr-HR"/>
        </w:rPr>
        <w:t>130021481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2002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44.414,92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D43FF" w:rsidP="009D43FF" w:rsidR="009D43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D43FF" w:rsidP="009D43FF" w:rsidR="009D43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D43FF" w:rsidP="009D43FF" w:rsidR="009D43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43FF" w:rsidP="009D43FF" w:rsidR="009D43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D43FF" w:rsidP="009D43FF" w:rsidR="009D43F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D43FF" w:rsidP="009D43FF" w:rsidR="009D43F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E1EA7">
        <w:rPr>
          <w:rFonts w:cs="Times New Roman" w:eastAsia="Times New Roman"/>
          <w:szCs w:val="24"/>
          <w:lang w:eastAsia="hr-HR"/>
        </w:rPr>
        <w:t>, v. r.</w:t>
      </w:r>
    </w:p>
    <w:p w:rsidRDefault="009D43FF" w:rsidP="009D43FF" w:rsidR="009D43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D43FF" w:rsidP="009D43FF" w:rsidR="009D43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D43FF" w:rsidP="009D43FF" w:rsidR="009D43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D43FF" w:rsidP="009D43FF" w:rsidR="009D43F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D43FF" w:rsidP="009D43FF" w:rsidR="009D43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>
      <w:pPr>
        <w:tabs>
          <w:tab w:pos="4116" w:val="left"/>
        </w:tabs>
      </w:pPr>
    </w:p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 w:rsidRPr="00D05CA9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9D43FF" w:rsidP="009D43FF" w:rsidR="009D43FF"/>
    <w:p w:rsidRDefault="00AE2CEC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575" w:rsidP="009D43FF" w:rsidR="00363575">
      <w:r>
        <w:separator/>
      </w:r>
    </w:p>
  </w:endnote>
  <w:endnote w:id="0" w:type="continuationSeparator">
    <w:p w:rsidRDefault="00363575" w:rsidP="009D43FF" w:rsidR="0036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575" w:rsidP="009D43FF" w:rsidR="00363575">
      <w:r>
        <w:separator/>
      </w:r>
    </w:p>
  </w:footnote>
  <w:footnote w:id="0" w:type="continuationSeparator">
    <w:p w:rsidRDefault="00363575" w:rsidP="009D43FF" w:rsidR="00363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575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AE2CEC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9D43FF">
      <w:t>60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575" w:rsidP="009D43FF" w:rsidR="00A81E97">
    <w:pPr>
      <w:pStyle w:val="Zaglavlje"/>
      <w:jc w:val="right"/>
    </w:pPr>
    <w:r>
      <w:t>11 St-4</w:t>
    </w:r>
    <w:r w:rsidR="009D43FF">
      <w:t>60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659"/>
    <w:rsid w:val="00363575"/>
    <w:rsid w:val="009A6044"/>
    <w:rsid w:val="009D43FF"/>
    <w:rsid w:val="00AE2CEC"/>
    <w:rsid w:val="00BF033F"/>
    <w:rsid w:val="00C64659"/>
    <w:rsid w:val="00D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3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43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43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3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3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43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43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2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C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CE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C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C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3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43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43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3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3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43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43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2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E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BIRIBACI d.o.o. UMAG</izvorni_sadrzaj>
    <derivirana_varijabla naziv="DomainObject.Predmet.ProtustrankaFormated_1">  BIRIBACI d.o.o. UMAG</derivirana_varijabla>
  </DomainObject.Predmet.ProtustrankaFormated>
  <DomainObject.Predmet.ProtustrankaFormatedOIB>
    <izvorni_sadrzaj>  BIRIBACI d.o.o. UMAG, OIB 35884278298</izvorni_sadrzaj>
    <derivirana_varijabla naziv="DomainObject.Predmet.ProtustrankaFormatedOIB_1">  BIRIBACI d.o.o. UMAG, OIB 35884278298</derivirana_varijabla>
  </DomainObject.Predmet.ProtustrankaFormatedOIB>
  <DomainObject.Predmet.ProtustrankaFormatedWithAdress>
    <izvorni_sadrzaj> BIRIBACI d.o.o. UMAG, Istarska 10, 52470 Umag</izvorni_sadrzaj>
    <derivirana_varijabla naziv="DomainObject.Predmet.ProtustrankaFormatedWithAdress_1"> BIRIBACI d.o.o. UMAG, Istarska 10, 52470 Umag</derivirana_varijabla>
  </DomainObject.Predmet.ProtustrankaFormatedWithAdress>
  <DomainObject.Predmet.ProtustrankaFormatedWithAdressOIB>
    <izvorni_sadrzaj> BIRIBACI d.o.o. UMAG, OIB 35884278298, Istarska 10, 52470 Umag</izvorni_sadrzaj>
    <derivirana_varijabla naziv="DomainObject.Predmet.ProtustrankaFormatedWithAdressOIB_1"> BIRIBACI d.o.o. UMAG, OIB 35884278298, Istarska 10, 52470 Umag</derivirana_varijabla>
  </DomainObject.Predmet.ProtustrankaFormatedWithAdressOIB>
  <DomainObject.Predmet.ProtustrankaWithAdress>
    <izvorni_sadrzaj>BIRIBACI d.o.o. UMAG Istarska 10, 52470 Umag</izvorni_sadrzaj>
    <derivirana_varijabla naziv="DomainObject.Predmet.ProtustrankaWithAdress_1">BIRIBACI d.o.o. UMAG Istarska 10, 52470 Umag</derivirana_varijabla>
  </DomainObject.Predmet.ProtustrankaWithAdress>
  <DomainObject.Predmet.ProtustrankaWithAdressOIB>
    <izvorni_sadrzaj>BIRIBACI d.o.o. UMAG, OIB 35884278298, Istarska 10, 52470 Umag</izvorni_sadrzaj>
    <derivirana_varijabla naziv="DomainObject.Predmet.ProtustrankaWithAdressOIB_1">BIRIBACI d.o.o. UMAG, OIB 35884278298, Istarska 10, 52470 Umag</derivirana_varijabla>
  </DomainObject.Predmet.ProtustrankaWithAdressOIB>
  <DomainObject.Predmet.ProtustrankaNazivFormated>
    <izvorni_sadrzaj>BIRIBACI d.o.o. UMAG</izvorni_sadrzaj>
    <derivirana_varijabla naziv="DomainObject.Predmet.ProtustrankaNazivFormated_1">BIRIBACI d.o.o. UMAG</derivirana_varijabla>
  </DomainObject.Predmet.ProtustrankaNazivFormated>
  <DomainObject.Predmet.ProtustrankaNazivFormatedOIB>
    <izvorni_sadrzaj>BIRIBACI d.o.o. UMAG, OIB 35884278298</izvorni_sadrzaj>
    <derivirana_varijabla naziv="DomainObject.Predmet.ProtustrankaNazivFormatedOIB_1">BIRIBACI d.o.o. UMAG, OIB 35884278298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44414.92</izvorni_sadrzaj>
    <derivirana_varijabla naziv="DomainObject.Predmet.TrenutnaVrijednost_1">44414.92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BIRIBACI d.o.o. UMAG</item>
    </izvorni_sadrzaj>
    <derivirana_varijabla naziv="DomainObject.Predmet.ProtuStrankaListFormated_1">
      <item>BIRIBACI d.o.o. UMAG</item>
    </derivirana_varijabla>
  </DomainObject.Predmet.ProtuStrankaListFormated>
  <DomainObject.Predmet.ProtuStrankaListFormatedOIB>
    <izvorni_sadrzaj>
      <item>BIRIBACI d.o.o. UMAG, OIB 35884278298</item>
    </izvorni_sadrzaj>
    <derivirana_varijabla naziv="DomainObject.Predmet.ProtuStrankaListFormatedOIB_1">
      <item>BIRIBACI d.o.o. UMAG, OIB 35884278298</item>
    </derivirana_varijabla>
  </DomainObject.Predmet.ProtuStrankaListFormatedOIB>
  <DomainObject.Predmet.ProtuStrankaListFormatedWithAdress>
    <izvorni_sadrzaj>
      <item>BIRIBACI d.o.o. UMAG, Istarska 10, 52470 Umag</item>
    </izvorni_sadrzaj>
    <derivirana_varijabla naziv="DomainObject.Predmet.ProtuStrankaListFormatedWithAdress_1">
      <item>BIRIBACI d.o.o. UMAG, Istarska 10, 52470 Umag</item>
    </derivirana_varijabla>
  </DomainObject.Predmet.ProtuStrankaListFormatedWithAdress>
  <DomainObject.Predmet.ProtuStrankaListFormatedWithAdressOIB>
    <izvorni_sadrzaj>
      <item>BIRIBACI d.o.o. UMAG, OIB 35884278298, Istarska 10, 52470 Umag</item>
    </izvorni_sadrzaj>
    <derivirana_varijabla naziv="DomainObject.Predmet.ProtuStrankaListFormatedWithAdressOIB_1">
      <item>BIRIBACI d.o.o. UMAG, OIB 35884278298, Istarska 10, 52470 Umag</item>
    </derivirana_varijabla>
  </DomainObject.Predmet.ProtuStrankaListFormatedWithAdressOIB>
  <DomainObject.Predmet.ProtuStrankaListNazivFormated>
    <izvorni_sadrzaj>
      <item>BIRIBACI d.o.o. UMAG</item>
    </izvorni_sadrzaj>
    <derivirana_varijabla naziv="DomainObject.Predmet.ProtuStrankaListNazivFormated_1">
      <item>BIRIBACI d.o.o. UMAG</item>
    </derivirana_varijabla>
  </DomainObject.Predmet.ProtuStrankaListNazivFormated>
  <DomainObject.Predmet.ProtuStrankaListNazivFormatedOIB>
    <izvorni_sadrzaj>
      <item>BIRIBACI d.o.o. UMAG, OIB 35884278298</item>
    </izvorni_sadrzaj>
    <derivirana_varijabla naziv="DomainObject.Predmet.ProtuStrankaListNazivFormatedOIB_1">
      <item>BIRIBACI d.o.o. UMAG, OIB 35884278298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BIRIBACI d.o.o. UMAG</izvorni_sadrzaj>
    <derivirana_varijabla naziv="DomainObject.Predmet.ProtustrankaIDrugi_1">BIRIBACI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BIRIBACI d.o.o. UMAG, OIB 35884278298, Istarska 10, 52470 Umag</izvorni_sadrzaj>
    <derivirana_varijabla naziv="DomainObject.Predmet.ProtustrankaIDrugiAdressOIB_1">BIRIBACI d.o.o. UMAG, OIB 35884278298, Istarska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BIRIBACI d.o.o. UMAG</item>
    </izvorni_sadrzaj>
    <derivirana_varijabla naziv="DomainObject.Predmet.SudioniciListNaziv_1">
      <item>FINANCIJSKA AGENCIJA, RC RIJEKA, PODRUŽNICA PULA, PULA</item>
      <item>BIRIBACI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BIRIBACI d.o.o. UMAG, OIB 35884278298, Istarska 10,52470 Umag</item>
    </izvorni_sadrzaj>
    <derivirana_varijabla naziv="DomainObject.Predmet.SudioniciListAdressOIB_1">
      <item>FINANCIJSKA AGENCIJA, RC RIJEKA, PODRUŽNICA PULA, PULA, OIB 85821130368, Ulica grada Vukovara 70,Zagreb</item>
      <item>BIRIBACI d.o.o. UMAG, OIB 35884278298, Istarska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35884278298</item>
    </izvorni_sadrzaj>
    <derivirana_varijabla naziv="DomainObject.Predmet.SudioniciListNazivOIB_1">
      <item>, OIB 85821130368</item>
      <item>, OIB 35884278298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375</properties:Words>
  <properties:Characters>2031</properties:Characters>
  <properties:Lines>93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2015-12-02T12:48:00Z</dcterms:created>
  <dc:creator>Mihaela Kaligari</dc:creator>
  <dc:description/>
  <cp:keywords/>
  <cp:lastModifiedBy>Lorena Paris Aničić</cp:lastModifiedBy>
  <cp:lastPrinted>2015-12-02T12:51:00Z</cp:lastPrinted>
  <dcterms:modified xmlns:xsi="http://www.w3.org/2001/XMLSchema-instance" xsi:type="dcterms:W3CDTF">2015-12-16T09:31:00Z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