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8257" w14:paraId="afa8257" w:rsidRDefault="003C790C" w:rsidP="003C790C" w:rsidR="003C790C">
      <w:pPr>
        <w:jc w:val="right"/>
        <w15:collapsed w:val="false"/>
      </w:pPr>
      <w:r w:rsidRPr="001C0EEF">
        <w:t>Poslovni broj: 6 St-</w:t>
      </w:r>
      <w:r>
        <w:t>995/16-51</w:t>
      </w:r>
    </w:p>
    <w:p w:rsidRDefault="003C790C" w:rsidP="003C790C" w:rsidR="003C790C" w:rsidRPr="001C0EEF">
      <w:pPr>
        <w:jc w:val="right"/>
      </w:pPr>
    </w:p>
    <w:p w:rsidRDefault="003C790C" w:rsidP="003C790C" w:rsidR="003C790C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3C790C" w:rsidP="003C790C" w:rsidR="003C790C" w:rsidRPr="001C0EEF">
      <w:pPr>
        <w:tabs>
          <w:tab w:pos="7515" w:val="left"/>
        </w:tabs>
        <w:ind w:hanging="720" w:left="360"/>
        <w:jc w:val="both"/>
      </w:pPr>
      <w:r w:rsidRPr="001C0EEF">
        <w:t xml:space="preserve">  Republika Hrvatska</w:t>
      </w:r>
      <w:r>
        <w:tab/>
      </w:r>
    </w:p>
    <w:p w:rsidRDefault="003C790C" w:rsidP="003C790C" w:rsidR="003C790C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3C790C" w:rsidP="003C790C" w:rsidR="003C790C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3C790C" w:rsidP="003C790C" w:rsidR="003C790C">
      <w:pPr>
        <w:jc w:val="both"/>
      </w:pPr>
    </w:p>
    <w:p w:rsidRDefault="003C790C" w:rsidP="003C790C" w:rsidR="003C790C">
      <w:pPr>
        <w:jc w:val="both"/>
      </w:pPr>
    </w:p>
    <w:p w:rsidRDefault="003C790C" w:rsidP="003C790C" w:rsidR="003C790C">
      <w:pPr>
        <w:jc w:val="both"/>
      </w:pPr>
    </w:p>
    <w:p w:rsidRDefault="003C790C" w:rsidP="003C790C" w:rsidR="003C790C">
      <w:pPr>
        <w:jc w:val="both"/>
      </w:pPr>
    </w:p>
    <w:p w:rsidRDefault="003C790C" w:rsidP="003C790C" w:rsidR="003C790C" w:rsidRPr="001C0EEF">
      <w:pPr>
        <w:jc w:val="both"/>
      </w:pPr>
    </w:p>
    <w:p w:rsidRDefault="003C790C" w:rsidP="003C790C" w:rsidR="003C790C" w:rsidRPr="001C0EEF">
      <w:pPr>
        <w:jc w:val="both"/>
      </w:pPr>
    </w:p>
    <w:p w:rsidRDefault="003C790C" w:rsidP="003C790C" w:rsidR="003C790C">
      <w:pPr>
        <w:jc w:val="center"/>
      </w:pPr>
      <w:r>
        <w:t>R E P U B L I K A  H R V A T S K A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541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054160">
        <w:rPr>
          <w:rFonts w:cs="Times New Roman" w:hAnsi="Times New Roman" w:ascii="Times New Roman"/>
          <w:sz w:val="24"/>
          <w:szCs w:val="24"/>
        </w:rPr>
        <w:t>j sutkinji</w:t>
      </w:r>
      <w:r w:rsidRPr="00054160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054160" w:rsidRPr="00054160">
        <w:rPr>
          <w:rFonts w:cs="Times New Roman" w:hAnsi="Times New Roman" w:ascii="Times New Roman"/>
          <w:b/>
          <w:color w:val="000000"/>
          <w:sz w:val="24"/>
          <w:szCs w:val="24"/>
        </w:rPr>
        <w:t>POLJOPRIVREDNA ZADRUGA NOVOSELAC „u stečaju“, Vinkovci, Stepinac Alojzija 39/8, MBS: 030062403, OIB: 83135936477</w:t>
      </w:r>
      <w:r w:rsidRPr="00054160">
        <w:rPr>
          <w:rFonts w:cs="Times New Roman" w:hAnsi="Times New Roman" w:ascii="Times New Roman"/>
          <w:sz w:val="24"/>
          <w:szCs w:val="24"/>
        </w:rPr>
        <w:t xml:space="preserve">, dana </w:t>
      </w:r>
      <w:r w:rsidR="003C790C">
        <w:rPr>
          <w:rFonts w:cs="Times New Roman" w:hAnsi="Times New Roman" w:ascii="Times New Roman"/>
          <w:sz w:val="24"/>
          <w:szCs w:val="24"/>
        </w:rPr>
        <w:t>24. siječnja 2019. g.,</w:t>
      </w:r>
    </w:p>
    <w:p w:rsidRDefault="00B2529F" w:rsidP="00B2529F" w:rsidR="00D911B7" w:rsidRPr="00054160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054160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541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3C56DD" w:rsidR="003C56DD" w:rsidRPr="003C56D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</w:t>
      </w:r>
      <w:r w:rsidRPr="00054160">
        <w:rPr>
          <w:rFonts w:cs="Times New Roman" w:hAnsi="Times New Roman" w:ascii="Times New Roman"/>
          <w:sz w:val="24"/>
          <w:szCs w:val="24"/>
        </w:rPr>
        <w:t xml:space="preserve">odgovarajuću primjenu pravila o ovrsi na nekretninama u vlasništvu stečajnog dužnika </w:t>
      </w:r>
      <w:r w:rsidR="00054160" w:rsidRPr="0005416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POLJOPRIVREDNA ZADRUGA NOVOSELAC „u stečaju“, Vinkovci, Stepinac Alojzija 39/8, </w:t>
      </w:r>
      <w:r w:rsidR="00054160" w:rsidRPr="003C56D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MBS: 030062403, OIB: 83135936477 </w:t>
      </w:r>
      <w:r w:rsidR="003C56DD" w:rsidRPr="003C56DD">
        <w:rPr>
          <w:rFonts w:cs="Times New Roman" w:hAnsi="Times New Roman" w:ascii="Times New Roman"/>
          <w:sz w:val="24"/>
          <w:szCs w:val="24"/>
        </w:rPr>
        <w:t xml:space="preserve">i to </w:t>
      </w:r>
      <w:r w:rsidR="00B63567" w:rsidRPr="003C56DD">
        <w:rPr>
          <w:rFonts w:cs="Times New Roman" w:hAnsi="Times New Roman" w:ascii="Times New Roman"/>
          <w:sz w:val="24"/>
          <w:szCs w:val="24"/>
        </w:rPr>
        <w:t>upisan</w:t>
      </w:r>
      <w:r w:rsidR="003C56DD" w:rsidRPr="003C56DD">
        <w:rPr>
          <w:rFonts w:cs="Times New Roman" w:hAnsi="Times New Roman" w:ascii="Times New Roman"/>
          <w:sz w:val="24"/>
          <w:szCs w:val="24"/>
        </w:rPr>
        <w:t>e u zemljišnoknjižnom odjelu Županja:</w:t>
      </w:r>
    </w:p>
    <w:p w:rsidRDefault="003C790C" w:rsidP="003C790C" w:rsidR="003C790C">
      <w:pPr>
        <w:pStyle w:val="Odlomakpopisa"/>
        <w:numPr>
          <w:ilvl w:val="0"/>
          <w:numId w:val="14"/>
        </w:numPr>
        <w:spacing w:after="80"/>
        <w:jc w:val="both"/>
        <w:rPr>
          <w:lang w:val="pl-PL"/>
        </w:rPr>
      </w:pPr>
      <w:r w:rsidRPr="003C790C">
        <w:rPr>
          <w:lang w:val="pl-PL"/>
        </w:rPr>
        <w:t xml:space="preserve">Suvlasnički dio 2/4  k.č. 5499 , upisano u </w:t>
      </w:r>
      <w:r w:rsidRPr="003C790C">
        <w:rPr>
          <w:b/>
          <w:lang w:val="pl-PL"/>
        </w:rPr>
        <w:t>z.k.ul.br. 2480 k.o. Babina Greda</w:t>
      </w:r>
      <w:r w:rsidRPr="003C790C">
        <w:rPr>
          <w:lang w:val="pl-PL"/>
        </w:rPr>
        <w:t xml:space="preserve">, z.k. Odjela Županja, u naravi oranica brezovica površine 9585 m2. </w:t>
      </w:r>
    </w:p>
    <w:p w:rsidRDefault="003C790C" w:rsidP="003C790C" w:rsidR="003C790C" w:rsidRPr="003C790C">
      <w:pPr>
        <w:pStyle w:val="Odlomakpopisa"/>
        <w:numPr>
          <w:ilvl w:val="0"/>
          <w:numId w:val="14"/>
        </w:numPr>
        <w:spacing w:after="80"/>
        <w:jc w:val="both"/>
        <w:rPr>
          <w:lang w:val="pl-PL"/>
        </w:rPr>
      </w:pPr>
      <w:r w:rsidRPr="003C790C">
        <w:rPr>
          <w:lang w:val="pl-PL"/>
        </w:rPr>
        <w:t xml:space="preserve">Suvlasnički dio ½ k.č. 3609, upisano u </w:t>
      </w:r>
      <w:r w:rsidRPr="003C790C">
        <w:rPr>
          <w:b/>
          <w:lang w:val="pl-PL"/>
        </w:rPr>
        <w:t>z.k.ul. br. 1844 k.o. Babina Greda</w:t>
      </w:r>
      <w:r w:rsidRPr="003C790C">
        <w:rPr>
          <w:lang w:val="pl-PL"/>
        </w:rPr>
        <w:t xml:space="preserve"> z.k. odjel Županja, u naravi pašnjak Zaton površine 6889 m2.</w:t>
      </w:r>
      <w:r w:rsidRPr="003C790C">
        <w:rPr>
          <w:lang w:val="pl-PL"/>
        </w:rPr>
        <w:tab/>
      </w:r>
    </w:p>
    <w:p w:rsidRDefault="00B81EA8" w:rsidP="00B63567" w:rsidR="00B81EA8" w:rsidRPr="003C56DD"/>
    <w:p w:rsidRDefault="00B63567" w:rsidP="003C790C" w:rsidR="00B63567" w:rsidRPr="003C56DD">
      <w:pPr>
        <w:ind w:firstLine="708"/>
        <w:jc w:val="both"/>
      </w:pPr>
      <w:r w:rsidRPr="003C56DD">
        <w:t xml:space="preserve">Nekretnine su opterećene </w:t>
      </w:r>
      <w:proofErr w:type="spellStart"/>
      <w:r w:rsidRPr="003C56DD">
        <w:t>razlučnim</w:t>
      </w:r>
      <w:proofErr w:type="spellEnd"/>
      <w:r w:rsidRPr="003C56DD">
        <w:t xml:space="preserve"> pravima </w:t>
      </w:r>
      <w:r w:rsidR="003C790C">
        <w:t>za korist: RH MF Porezna uprava Područni ured Slavonija i Baranja.</w:t>
      </w:r>
    </w:p>
    <w:p w:rsidRDefault="00D911B7" w:rsidP="003C790C" w:rsidR="00D911B7" w:rsidRPr="003C56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3C790C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3C790C" w:rsidR="003C790C">
      <w:pPr>
        <w:jc w:val="right"/>
      </w:pPr>
      <w:r w:rsidRPr="001C0EEF">
        <w:t>Poslovni broj: 6 St-</w:t>
      </w:r>
      <w:r>
        <w:t>995/16-51</w:t>
      </w: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3C790C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zemljišnoknjižni odjel </w:t>
      </w:r>
      <w:r w:rsidR="003C790C">
        <w:rPr>
          <w:rFonts w:cs="Times New Roman" w:hAnsi="Times New Roman" w:ascii="Times New Roman"/>
          <w:sz w:val="24"/>
          <w:szCs w:val="24"/>
        </w:rPr>
        <w:t>Županja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790C" w:rsidP="00D911B7" w:rsidR="003C790C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81EA8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C790C">
        <w:rPr>
          <w:rFonts w:cs="Times New Roman" w:hAnsi="Times New Roman" w:ascii="Times New Roman"/>
          <w:sz w:val="24"/>
          <w:szCs w:val="24"/>
        </w:rPr>
        <w:t>23. siječnja 2019</w:t>
      </w:r>
      <w:r w:rsidR="00B63567">
        <w:rPr>
          <w:rFonts w:cs="Times New Roman" w:hAnsi="Times New Roman" w:ascii="Times New Roman"/>
          <w:sz w:val="24"/>
          <w:szCs w:val="24"/>
        </w:rPr>
        <w:t>. g.</w:t>
      </w:r>
      <w:r w:rsidR="003C790C">
        <w:rPr>
          <w:rFonts w:cs="Times New Roman" w:hAnsi="Times New Roman" w:ascii="Times New Roman"/>
          <w:sz w:val="24"/>
          <w:szCs w:val="24"/>
        </w:rPr>
        <w:t xml:space="preserve"> upućenog e-</w:t>
      </w:r>
      <w:proofErr w:type="spellStart"/>
      <w:r w:rsidR="003C790C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="00B6356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="003C56DD">
        <w:rPr>
          <w:rFonts w:cs="Times New Roman" w:hAnsi="Times New Roman" w:ascii="Times New Roman"/>
          <w:sz w:val="24"/>
          <w:szCs w:val="24"/>
        </w:rPr>
        <w:t xml:space="preserve"> Margareta </w:t>
      </w:r>
      <w:proofErr w:type="spellStart"/>
      <w:r w:rsidR="003C56DD">
        <w:rPr>
          <w:rFonts w:cs="Times New Roman" w:hAnsi="Times New Roman" w:ascii="Times New Roman"/>
          <w:sz w:val="24"/>
          <w:szCs w:val="24"/>
        </w:rPr>
        <w:t>Bondža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3C56DD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1EA8" w:rsidP="00D911B7" w:rsidR="00B81EA8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D911B7" w:rsidR="003C56DD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3C790C" w:rsidR="00D911B7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3C790C">
        <w:rPr>
          <w:rFonts w:cs="Times New Roman" w:hAnsi="Times New Roman" w:ascii="Times New Roman"/>
          <w:sz w:val="24"/>
          <w:szCs w:val="24"/>
        </w:rPr>
        <w:t>24. siječnja 2019. g.</w:t>
      </w:r>
    </w:p>
    <w:p w:rsidRDefault="003C56DD" w:rsidP="003C56DD" w:rsidR="003C56DD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3C56DD" w:rsidR="003C56DD">
      <w:pPr>
        <w:rPr>
          <w:bCs/>
        </w:rPr>
      </w:pPr>
      <w:r w:rsidRPr="0090747F">
        <w:t>1.  stečajn</w:t>
      </w:r>
      <w:r w:rsidR="0090747F" w:rsidRPr="0090747F">
        <w:t xml:space="preserve">a upraviteljica </w:t>
      </w:r>
      <w:r w:rsidR="003C56DD">
        <w:t xml:space="preserve">Margareta </w:t>
      </w:r>
      <w:proofErr w:type="spellStart"/>
      <w:r w:rsidR="003C56DD">
        <w:t>Bondža</w:t>
      </w:r>
      <w:proofErr w:type="spellEnd"/>
      <w:r w:rsidR="003C56DD">
        <w:t xml:space="preserve">, Vinkovci, </w:t>
      </w:r>
      <w:proofErr w:type="spellStart"/>
      <w:r w:rsidR="003C56DD">
        <w:t>Lapovačka</w:t>
      </w:r>
      <w:proofErr w:type="spellEnd"/>
      <w:r w:rsidR="003C56DD">
        <w:t xml:space="preserve"> 30</w:t>
      </w:r>
    </w:p>
    <w:p w:rsidRDefault="00C85A8F" w:rsidP="00B63567" w:rsidR="00B63567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 w:rsidRPr="0090747F">
        <w:rPr>
          <w:rFonts w:cs="Times New Roman" w:hAnsi="Times New Roman" w:ascii="Times New Roman"/>
          <w:sz w:val="24"/>
          <w:szCs w:val="24"/>
        </w:rPr>
        <w:t>Vukovar</w:t>
      </w:r>
    </w:p>
    <w:p w:rsidRDefault="00B81EA8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>e-oglasna ploča</w:t>
      </w:r>
    </w:p>
    <w:p w:rsidRDefault="00B81EA8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3C56DD">
        <w:rPr>
          <w:rFonts w:hAnsi="Times New Roman" w:ascii="Times New Roman"/>
          <w:sz w:val="24"/>
          <w:szCs w:val="24"/>
        </w:rPr>
        <w:t>Županja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81EA8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 w:rsidR="003C790C">
        <w:rPr>
          <w:rFonts w:hAnsi="Times New Roman" w:ascii="Times New Roman"/>
          <w:sz w:val="24"/>
          <w:szCs w:val="24"/>
        </w:rPr>
        <w:t>24.2.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7F7D6C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F92" w:rsidP="000F5616" w:rsidR="00236F92">
      <w:r>
        <w:separator/>
      </w:r>
    </w:p>
  </w:endnote>
  <w:endnote w:id="0" w:type="continuationSeparator">
    <w:p w:rsidRDefault="00236F92" w:rsidP="000F5616" w:rsidR="0023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F92" w:rsidP="000F5616" w:rsidR="00236F92">
      <w:r>
        <w:separator/>
      </w:r>
    </w:p>
  </w:footnote>
  <w:footnote w:id="0" w:type="continuationSeparator">
    <w:p w:rsidRDefault="00236F92" w:rsidP="000F5616" w:rsidR="00236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D6C">
          <w:rPr>
            <w:noProof/>
          </w:rPr>
          <w:t>2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7F00278"/>
    <w:multiLevelType w:val="hybridMultilevel"/>
    <w:tmpl w:val="78C23834"/>
    <w:lvl w:tplc="0066B8A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A77E8D"/>
    <w:multiLevelType w:val="hybridMultilevel"/>
    <w:tmpl w:val="4B042E58"/>
    <w:lvl w:tplc="2068B5A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5C557F"/>
    <w:multiLevelType w:val="hybridMultilevel"/>
    <w:tmpl w:val="99BADCF6"/>
    <w:lvl w:tplc="DDA48CE4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12"/>
  </w:num>
  <w:num w:numId="12">
    <w:abstractNumId w:val="6"/>
  </w:num>
  <w:num w:numId="13">
    <w:abstractNumId w:val="13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54160"/>
    <w:rsid w:val="000F5616"/>
    <w:rsid w:val="00236F92"/>
    <w:rsid w:val="002756C9"/>
    <w:rsid w:val="00282C7B"/>
    <w:rsid w:val="00342ED7"/>
    <w:rsid w:val="00345FED"/>
    <w:rsid w:val="003C56DD"/>
    <w:rsid w:val="003C790C"/>
    <w:rsid w:val="004944A1"/>
    <w:rsid w:val="004C49E9"/>
    <w:rsid w:val="00505487"/>
    <w:rsid w:val="00547936"/>
    <w:rsid w:val="005A07F2"/>
    <w:rsid w:val="005E60C7"/>
    <w:rsid w:val="006F3A01"/>
    <w:rsid w:val="007F308F"/>
    <w:rsid w:val="007F7D6C"/>
    <w:rsid w:val="00855CB8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49E9"/>
    <w:rsid w:val="00B666B2"/>
    <w:rsid w:val="00B81EA8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  <w:rsid w:val="00F0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St-995/2016-45</izvorni_sadrzaj>
    <derivirana_varijabla naziv="DomainObject.PredzadnjaOdlukaIzPredmeta.Oznaka_1">St-995/2016-45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2062</properties:Characters>
  <properties:Lines>118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2019-01-24T07:58:00Z</dcterms:created>
  <dc:creator>Danijela Sekulić</dc:creator>
  <cp:lastModifiedBy>Danijela Sekulić</cp:lastModifiedBy>
  <cp:lastPrinted>2019-01-24T07:58:00Z</cp:lastPrinted>
  <dcterms:modified xmlns:xsi="http://www.w3.org/2001/XMLSchema-instance" xsi:type="dcterms:W3CDTF">2019-01-24T07:59:00Z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(PZ NOVOSELAC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