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a33934" w14:paraId="0a33934" w:rsidRDefault="007A28F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A28F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A28F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28F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7A28F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7A28F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 xml:space="preserve"> SAN EKO d.o.o., OIB:29749895262, Vinogradska cesta 3,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Content>
          <w:r w:rsidR="0072727B" w:rsidRPr="007A28F5">
            <w:rPr>
              <w:rStyle w:val="eSPISCCParagraphDefaultFont"/>
              <w:rFonts w:eastAsiaTheme="minorHAnsi"/>
            </w:rPr>
            <w:t xml:space="preserve"> SAN EKO d.o.o., OIB:29749895262, Vinogradska cesta 3,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2. ožujka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A28F5" w:rsidRPr="007A28F5">
            <w:rPr>
              <w:rStyle w:val="eSPISCCParagraphDefaultFont"/>
              <w:rFonts w:eastAsiaTheme="minorHAnsi"/>
            </w:rPr>
            <w:t>SAN EKO d.o.o., OIB:29749895262, Vinogradska cesta 3, 10000 Zagreb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HR635045-20735-10023411627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Pristojbe iz predmeta St-79/2012,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2. ožujka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7A28F5" w:rsidRPr="007A28F5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A28F5" w:rsidRPr="007A28F5">
            <w:rPr>
              <w:rStyle w:val="eSPISCCParagraphDefaultFont"/>
              <w:rFonts w:eastAsiaTheme="minorHAnsi"/>
            </w:rPr>
            <w:t>SAN EKO d.o.o., OIB:29749895262, Vinogradska cesta 3, 10000 Zagreb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7A28F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72727B" w:rsidRPr="007A28F5">
            <w:rPr>
              <w:rStyle w:val="eSPISCCParagraphDefaultFont"/>
              <w:rFonts w:eastAsiaTheme="minorHAnsi"/>
            </w:rPr>
            <w:t>Pristojbe iz predmeta St-79/2012,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7A28F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7A28F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7A28F5">
                  <w:rPr>
                    <w:rStyle w:val="eSPISCCParagraphDefaultFont"/>
                    <w:rFonts w:eastAsiaTheme="minorHAnsi"/>
                  </w:rPr>
                  <w:t>SAN EKO d.o.o., OIB:29749895262, Vinogradska cesta 3, 10000 Zagreb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7A28F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2727B" w:rsidRPr="007A28F5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7A28F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2727B" w:rsidRPr="007A28F5">
                  <w:rPr>
                    <w:rStyle w:val="eSPISCCParagraphDefaultFont"/>
                    <w:rFonts w:eastAsiaTheme="minorHAnsi"/>
                  </w:rPr>
                  <w:t>16.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7A28F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2727B" w:rsidRPr="007A28F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7A28F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2727B" w:rsidRPr="007A28F5">
                  <w:rPr>
                    <w:rStyle w:val="eSPISCCParagraphDefaultFont"/>
                    <w:rFonts w:eastAsiaTheme="minorHAnsi"/>
                  </w:rPr>
                  <w:t>HR635045-20735-10023411627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7A28F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2727B" w:rsidRPr="007A28F5">
                  <w:rPr>
                    <w:rStyle w:val="eSPISCCParagraphDefaultFont"/>
                    <w:rFonts w:eastAsiaTheme="minorHAnsi"/>
                  </w:rPr>
                  <w:t>Pristojbe iz predmeta St-79/2012, TS ZG</w:t>
                </w:r>
              </w:sdtContent>
            </w:sdt>
          </w:p>
        </w:tc>
      </w:tr>
    </w:tbl>
    <w:p w:rsidRDefault="007A28F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8F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2727B" w:rsidRPr="007A28F5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2727B" w:rsidRPr="007A28F5">
          <w:rPr>
            <w:rStyle w:val="eSPISCCParagraphDefaultFont"/>
          </w:rPr>
          <w:t>St-79/2012-17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27B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8F5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St-79/2012-17</izvorni_sadrzaj>
    <derivirana_varijabla naziv="DomainObject.Oznaka_1">St-79/2012-17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2012.</izvorni_sadrzaj>
    <derivirana_varijabla naziv="DomainObject.Predmet.DatumRjesavanja_1">3. srpnja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St-79/2012</izvorni_sadrzaj>
    <derivirana_varijabla naziv="DomainObject.Predmet.OznakaBroj_1">St-79/2012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EKO društvo s ograničenom odgovornošću za usluge dezinfekcije, dezinsekcije i deratizacije</izvorni_sadrzaj>
    <derivirana_varijabla naziv="DomainObject.Predmet.ProtustrankaFormated_1">  SAN EKO društvo s ograničenom odgovornošću za usluge dezinfekcije, dezinsekcije i deratizacije</derivirana_varijabla>
  </DomainObject.Predmet.ProtustrankaFormated>
  <DomainObject.Predmet.ProtustrankaFormatedOIB>
    <izvorni_sadrzaj>  SAN EKO društvo s ograničenom odgovornošću za usluge dezinfekcije, dezinsekcije i deratizacije, OIB 29749895262</izvorni_sadrzaj>
    <derivirana_varijabla naziv="DomainObject.Predmet.ProtustrankaFormatedOIB_1">  SAN EKO društvo s ograničenom odgovornošću za usluge dezinfekcije, dezinsekcije i deratizacije, OIB 29749895262</derivirana_varijabla>
  </DomainObject.Predmet.ProtustrankaFormatedOIB>
  <DomainObject.Predmet.ProtustrankaFormatedWithAdress>
    <izvorni_sadrzaj> SAN EKO društvo s ograničenom odgovornošću za usluge dezinfekcije, dezinsekcije i deratizacije, Vinogradska cesta 3, Zagreb</izvorni_sadrzaj>
    <derivirana_varijabla naziv="DomainObject.Predmet.ProtustrankaFormatedWithAdress_1"> SAN EKO društvo s ograničenom odgovornošću za usluge dezinfekcije, dezinsekcije i deratizacije, Vinogradska cesta 3, Zagreb</derivirana_varijabla>
  </DomainObject.Predmet.ProtustrankaFormatedWithAdress>
  <DomainObject.Predmet.ProtustrankaFormatedWithAdressOIB>
    <izvorni_sadrzaj> SAN EKO društvo s ograničenom odgovornošću za usluge dezinfekcije, dezinsekcije i deratizacije, OIB 29749895262, Vinogradska cesta 3, Zagreb</izvorni_sadrzaj>
    <derivirana_varijabla naziv="DomainObject.Predmet.ProtustrankaFormatedWithAdressOIB_1"> SAN EKO d.o.o., OIB:29749895262, Vinogradska cesta 3, 10000 Zagreb</derivirana_varijabla>
  </DomainObject.Predmet.ProtustrankaFormatedWithAdressOIB>
  <DomainObject.Predmet.ProtustrankaWithAdress>
    <izvorni_sadrzaj>SAN EKO društvo s ograničenom odgovornošću za usluge dezinfekcije, dezinsekcije i deratizacije Vinogradska cesta 3, Zagreb</izvorni_sadrzaj>
    <derivirana_varijabla naziv="DomainObject.Predmet.ProtustrankaWithAdress_1">SAN EKO društvo s ograničenom odgovornošću za usluge dezinfekcije, dezinsekcije i deratizacije Vinogradska cesta 3, Zagreb</derivirana_varijabla>
  </DomainObject.Predmet.ProtustrankaWithAdress>
  <DomainObject.Predmet.ProtustrankaWithAdressOIB>
    <izvorni_sadrzaj>SAN EKO društvo s ograničenom odgovornošću za usluge dezinfekcije, dezinsekcije i deratizacije, OIB 29749895262, Vinogradska cesta 3, Zagreb</izvorni_sadrzaj>
    <derivirana_varijabla naziv="DomainObject.Predmet.ProtustrankaWithAdressOIB_1">SAN EKO društvo s ograničenom odgovornošću za usluge dezinfekcije, dezinsekcije i deratizacije, OIB 29749895262, Vinogradska cesta 3, Zagreb</derivirana_varijabla>
  </DomainObject.Predmet.ProtustrankaWithAdressOIB>
  <DomainObject.Predmet.ProtustrankaNazivFormated>
    <izvorni_sadrzaj>SAN EKO društvo s ograničenom odgovornošću za usluge dezinfekcije, dezinsekcije i deratizacije</izvorni_sadrzaj>
    <derivirana_varijabla naziv="DomainObject.Predmet.ProtustrankaNazivFormated_1">SAN EKO društvo s ograničenom odgovornošću za usluge dezinfekcije, dezinsekcije i deratizacije</derivirana_varijabla>
    <derivirana_varijabla naziv="Padez">SAN EKO društvo s ograničenom odgovornošću za usluge dezinfekcije, dezinsekcije i deratizacije</derivirana_varijabla>
  </DomainObject.Predmet.ProtustrankaNazivFormated>
  <DomainObject.Predmet.ProtustrankaNazivFormatedOIB>
    <izvorni_sadrzaj>SAN EKO društvo s ograničenom odgovornošću za usluge dezinfekcije, dezinsekcije i deratizacije, OIB 29749895262</izvorni_sadrzaj>
    <derivirana_varijabla naziv="DomainObject.Predmet.ProtustrankaNazivFormatedOIB_1">SAN EKO društvo s ograničenom odgovornošću za usluge dezinfekcije, dezinsekcije i deratizacije, OIB 29749895262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 EKO d.o.o. ( MLADEN MALOČA)</izvorni_sadrzaj>
    <derivirana_varijabla naziv="DomainObject.Predmet.StrankaFormated_1">  SAN EKO d.o.o. ( MLADEN MALOČA)</derivirana_varijabla>
  </DomainObject.Predmet.StrankaFormated>
  <DomainObject.Predmet.StrankaFormatedOIB>
    <izvorni_sadrzaj>  SAN EKO d.o.o. ( MLADEN MALOČA)</izvorni_sadrzaj>
    <derivirana_varijabla naziv="DomainObject.Predmet.StrankaFormatedOIB_1">  SAN EKO d.o.o. ( MLADEN MALOČA)</derivirana_varijabla>
  </DomainObject.Predmet.StrankaFormatedOIB>
  <DomainObject.Predmet.StrankaFormatedWithAdress>
    <izvorni_sadrzaj> SAN EKO d.o.o. ( MLADEN MALOČA), 10000 Zagreb</izvorni_sadrzaj>
    <derivirana_varijabla naziv="DomainObject.Predmet.StrankaFormatedWithAdress_1"> SAN EKO d.o.o. ( MLADEN MALOČA), 10000 Zagreb</derivirana_varijabla>
  </DomainObject.Predmet.StrankaFormatedWithAdress>
  <DomainObject.Predmet.StrankaFormatedWithAdressOIB>
    <izvorni_sadrzaj> SAN EKO d.o.o. ( MLADEN MALOČA), 10000 Zagreb</izvorni_sadrzaj>
    <derivirana_varijabla naziv="DomainObject.Predmet.StrankaFormatedWithAdressOIB_1"> SAN EKO d.o.o., OIB:29749895262, Vinogradska cesta 3, 10000 Zagreb</derivirana_varijabla>
  </DomainObject.Predmet.StrankaFormatedWithAdressOIB>
  <DomainObject.Predmet.StrankaWithAdress>
    <izvorni_sadrzaj>SAN EKO d.o.o. ( MLADEN MALOČA) 10000 Zagreb</izvorni_sadrzaj>
    <derivirana_varijabla naziv="DomainObject.Predmet.StrankaWithAdress_1">SAN EKO d.o.o. ( MLADEN MALOČA) 10000 Zagreb</derivirana_varijabla>
  </DomainObject.Predmet.StrankaWithAdress>
  <DomainObject.Predmet.StrankaWithAdressOIB>
    <izvorni_sadrzaj>SAN EKO d.o.o. ( MLADEN MALOČA), 10000 Zagreb</izvorni_sadrzaj>
    <derivirana_varijabla naziv="DomainObject.Predmet.StrankaWithAdressOIB_1">SAN EKO d.o.o. ( MLADEN MALOČA), 10000 Zagreb</derivirana_varijabla>
  </DomainObject.Predmet.StrankaWithAdressOIB>
  <DomainObject.Predmet.StrankaNazivFormated>
    <izvorni_sadrzaj>SAN EKO d.o.o. ( MLADEN MALOČA)</izvorni_sadrzaj>
    <derivirana_varijabla naziv="DomainObject.Predmet.StrankaNazivFormated_1">SAN EKO d.o.o. ( MLADEN MALOČA)</derivirana_varijabla>
    <derivirana_varijabla naziv="Padez">SAN EKO d.o.o. ( MLADEN MALOČA)</derivirana_varijabla>
  </DomainObject.Predmet.StrankaNazivFormated>
  <DomainObject.Predmet.StrankaNazivFormatedOIB>
    <izvorni_sadrzaj>SAN EKO d.o.o. ( MLADEN MALOČA)</izvorni_sadrzaj>
    <derivirana_varijabla naziv="DomainObject.Predmet.StrankaNazivFormatedOIB_1">SAN EKO d.o.o. ( MLADEN MALOČA)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SAN EKO d.o.o. ( MLADEN MALOČA)</item>
    </izvorni_sadrzaj>
    <derivirana_varijabla naziv="DomainObject.Predmet.StrankaListFormated_1">
      <item>SAN EKO d.o.o. ( MLADEN MALOČA)</item>
    </derivirana_varijabla>
  </DomainObject.Predmet.StrankaListFormated>
  <DomainObject.Predmet.StrankaListFormatedOIB>
    <izvorni_sadrzaj>
      <item>SAN EKO d.o.o. ( MLADEN MALOČA)</item>
    </izvorni_sadrzaj>
    <derivirana_varijabla naziv="DomainObject.Predmet.StrankaListFormatedOIB_1">
      <item>SAN EKO d.o.o. ( MLADEN MALOČA)</item>
    </derivirana_varijabla>
  </DomainObject.Predmet.StrankaListFormatedOIB>
  <DomainObject.Predmet.StrankaListFormatedWithAdress>
    <izvorni_sadrzaj>
      <item>SAN EKO d.o.o. ( MLADEN MALOČA), 10000 Zagreb</item>
    </izvorni_sadrzaj>
    <derivirana_varijabla naziv="DomainObject.Predmet.StrankaListFormatedWithAdress_1">
      <item>SAN EKO d.o.o. ( MLADEN MALOČA), 10000 Zagreb</item>
    </derivirana_varijabla>
  </DomainObject.Predmet.StrankaListFormatedWithAdress>
  <DomainObject.Predmet.StrankaListFormatedWithAdressOIB>
    <izvorni_sadrzaj>
      <item>SAN EKO d.o.o. ( MLADEN MALOČA), 10000 Zagreb</item>
    </izvorni_sadrzaj>
    <derivirana_varijabla naziv="DomainObject.Predmet.StrankaListFormatedWithAdressOIB_1">
      <item>SAN EKO d.o.o. ( MLADEN MALOČA), 10000 Zagreb</item>
    </derivirana_varijabla>
  </DomainObject.Predmet.StrankaListFormatedWithAdressOIB>
  <DomainObject.Predmet.StrankaListNazivFormated>
    <izvorni_sadrzaj>
      <item>SAN EKO d.o.o. ( MLADEN MALOČA)</item>
    </izvorni_sadrzaj>
    <derivirana_varijabla naziv="DomainObject.Predmet.StrankaListNazivFormated_1">
      <item>SAN EKO d.o.o. ( MLADEN MALOČA)</item>
    </derivirana_varijabla>
  </DomainObject.Predmet.StrankaListNazivFormated>
  <DomainObject.Predmet.StrankaListNazivFormatedOIB>
    <izvorni_sadrzaj>
      <item>SAN EKO d.o.o. ( MLADEN MALOČA)</item>
    </izvorni_sadrzaj>
    <derivirana_varijabla naziv="DomainObject.Predmet.StrankaListNazivFormatedOIB_1">
      <item>SAN EKO d.o.o. ( MLADEN MALOČA)</item>
    </derivirana_varijabla>
  </DomainObject.Predmet.StrankaListNazivFormatedOIB>
  <DomainObject.Predmet.ProtuStrankaListFormated>
    <izvorni_sadrzaj>
      <item>SAN EKO društvo s ograničenom odgovornošću za usluge dezinfekcije, dezinsekcije i deratizacije</item>
    </izvorni_sadrzaj>
    <derivirana_varijabla naziv="DomainObject.Predmet.ProtuStrankaListFormated_1">
      <item>SAN EKO društvo s ograničenom odgovornošću za usluge dezinfekcije, dezinsekcije i deratizacije</item>
    </derivirana_varijabla>
  </DomainObject.Predmet.ProtuStrankaListFormated>
  <DomainObject.Predmet.ProtuStrankaListFormatedOIB>
    <izvorni_sadrzaj>
      <item>SAN EKO društvo s ograničenom odgovornošću za usluge dezinfekcije, dezinsekcije i deratizacije, OIB 29749895262</item>
    </izvorni_sadrzaj>
    <derivirana_varijabla naziv="DomainObject.Predmet.ProtuStrankaListFormatedOIB_1">
      <item>SAN EKO društvo s ograničenom odgovornošću za usluge dezinfekcije, dezinsekcije i deratizacije, OIB 29749895262</item>
    </derivirana_varijabla>
  </DomainObject.Predmet.ProtuStrankaListFormatedOIB>
  <DomainObject.Predmet.ProtuStrankaListFormatedWithAdress>
    <izvorni_sadrzaj>
      <item>SAN EKO društvo s ograničenom odgovornošću za usluge dezinfekcije, dezinsekcije i deratizacije, Vinogradska cesta 3, Zagreb</item>
    </izvorni_sadrzaj>
    <derivirana_varijabla naziv="DomainObject.Predmet.ProtuStrankaListFormatedWithAdress_1">
      <item>SAN EKO društvo s ograničenom odgovornošću za usluge dezinfekcije, dezinsekcije i deratizacije, Vinogradska cesta 3, Zagreb</item>
    </derivirana_varijabla>
  </DomainObject.Predmet.ProtuStrankaListFormatedWithAdress>
  <DomainObject.Predmet.ProtuStrankaListFormatedWithAdressOIB>
    <izvorni_sadrzaj>
      <item>SAN EKO društvo s ograničenom odgovornošću za usluge dezinfekcije, dezinsekcije i deratizacije, OIB 29749895262, Vinogradska cesta 3, Zagreb</item>
    </izvorni_sadrzaj>
    <derivirana_varijabla naziv="DomainObject.Predmet.ProtuStrankaListFormatedWithAdressOIB_1">
      <item>SAN EKO društvo s ograničenom odgovornošću za usluge dezinfekcije, dezinsekcije i deratizacije, OIB 29749895262, Vinogradska cesta 3, Zagreb</item>
    </derivirana_varijabla>
  </DomainObject.Predmet.ProtuStrankaListFormatedWithAdressOIB>
  <DomainObject.Predmet.ProtuStrankaListNazivFormated>
    <izvorni_sadrzaj>
      <item>SAN EKO društvo s ograničenom odgovornošću za usluge dezinfekcije, dezinsekcije i deratizacije</item>
    </izvorni_sadrzaj>
    <derivirana_varijabla naziv="DomainObject.Predmet.ProtuStrankaListNazivFormated_1">
      <item>SAN EKO društvo s ograničenom odgovornošću za usluge dezinfekcije, dezinsekcije i deratizacije</item>
    </derivirana_varijabla>
  </DomainObject.Predmet.ProtuStrankaListNazivFormated>
  <DomainObject.Predmet.ProtuStrankaListNazivFormatedOIB>
    <izvorni_sadrzaj>
      <item>SAN EKO društvo s ograničenom odgovornošću za usluge dezinfekcije, dezinsekcije i deratizacije, OIB 29749895262</item>
    </izvorni_sadrzaj>
    <derivirana_varijabla naziv="DomainObject.Predmet.ProtuStrankaListNazivFormatedOIB_1">
      <item>SAN EKO društvo s ograničenom odgovornošću za usluge dezinfekcije, dezinsekcije i deratizacije, OIB 29749895262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St-79/2012-17</izvorni_sadrzaj>
    <derivirana_varijabla naziv="DomainObject.PoslovniBrojDokumenta_1">St-79/2012-17</derivirana_varijabla>
  </DomainObject.PoslovniBrojDokumenta>
  <DomainObject.Predmet.StrankaIDrugi>
    <izvorni_sadrzaj>SAN EKO d.o.o. ( MLADEN MALOČA)</izvorni_sadrzaj>
    <derivirana_varijabla naziv="DomainObject.Predmet.StrankaIDrugi_1">SAN EKO d.o.o. ( MLADEN MALOČA)</derivirana_varijabla>
  </DomainObject.Predmet.StrankaIDrugi>
  <DomainObject.Predmet.ProtustrankaIDrugi>
    <izvorni_sadrzaj>SAN EKO društvo s ograničenom odgovornošću za usluge dezinfekcije, dezinsekcije i deratizacije</izvorni_sadrzaj>
    <derivirana_varijabla naziv="DomainObject.Predmet.ProtustrankaIDrugi_1">SAN EKO društvo s ograničenom odgovornošću za usluge dezinfekcije, dezinsekcije i deratizacije</derivirana_varijabla>
  </DomainObject.Predmet.ProtustrankaIDrugi>
  <DomainObject.Predmet.StrankaIDrugiAdressOIB>
    <izvorni_sadrzaj>SAN EKO d.o.o. ( MLADEN MALOČA), 10000 Zagreb</izvorni_sadrzaj>
    <derivirana_varijabla naziv="DomainObject.Predmet.StrankaIDrugiAdressOIB_1">SAN EKO d.o.o. ( MLADEN MALOČA), 10000 Zagreb</derivirana_varijabla>
  </DomainObject.Predmet.StrankaIDrugiAdressOIB>
  <DomainObject.Predmet.ProtustrankaIDrugiAdressOIB>
    <izvorni_sadrzaj>SAN EKO društvo s ograničenom odgovornošću za usluge dezinfekcije, dezinsekcije i deratizacije, OIB 29749895262, Vinogradska cesta 3, Zagreb</izvorni_sadrzaj>
    <derivirana_varijabla naziv="DomainObject.Predmet.ProtustrankaIDrugiAdressOIB_1">SAN EKO društvo s ograničenom odgovornošću za usluge dezinfekcije, dezinsekcije i deratizacije, OIB 29749895262, Vinogradska cesta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2012.</izvorni_sadrzaj>
    <derivirana_varijabla naziv="DomainObject.Predmet.OdlukaRjesenje.DatumDonosenjaOdluke_1">22. svibnja 2012.</derivirana_varijabla>
  </DomainObject.Predmet.OdlukaRjesenje.DatumDonosenjaOdluke>
  <DomainObject.Predmet.OdlukaRjesenje.DatumPravomocnosti>
    <izvorni_sadrzaj>21. lipnja 2012.</izvorni_sadrzaj>
    <derivirana_varijabla naziv="DomainObject.Predmet.OdlukaRjesenje.DatumPravomocnosti_1">21. lipnja 2012.</derivirana_varijabla>
  </DomainObject.Predmet.OdlukaRjesenje.DatumPravomocnosti>
  <DomainObject.Predmet.OdlukaRjesenje.Oznaka>
    <izvorni_sadrzaj>St-79/2012-8</izvorni_sadrzaj>
    <derivirana_varijabla naziv="DomainObject.Predmet.OdlukaRjesenje.Oznaka_1">St-79/2012-8</derivirana_varijabla>
  </DomainObject.Predmet.OdlukaRjesenje.Oznaka>
  <DomainObject.Predmet.SudioniciListNaziv>
    <izvorni_sadrzaj>
      <item>SAN EKO društvo s ograničenom odgovornošću za usluge dezinfekcije, dezinsekcije i deratizacije</item>
      <item>SAN EKO d.o.o. ( MLADEN MALOČA)</item>
    </izvorni_sadrzaj>
    <derivirana_varijabla naziv="DomainObject.Predmet.SudioniciListNaziv_1">
      <item>SAN EKO društvo s ograničenom odgovornošću za usluge dezinfekcije, dezinsekcije i deratizacije</item>
      <item>SAN EKO d.o.o. ( MLADEN MALOČA)</item>
    </derivirana_varijabla>
    <derivirana_varijabla naziv="OstaliSudionici">
      <item>SAN EKO društvo s ograničenom odgovornošću za usluge dezinfekcije, dezinsekcije i deratizacije</item>
      <item>SAN EKO d.o.o. ( MLADEN MALOČA)</item>
    </derivirana_varijabla>
  </DomainObject.Predmet.SudioniciListNaziv>
  <DomainObject.Predmet.SudioniciListAdressOIB>
    <izvorni_sadrzaj>
      <item>SAN EKO društvo s ograničenom odgovornošću za usluge dezinfekcije, dezinsekcije i deratizacije, OIB 29749895262, Vinogradska cesta 3,Zagreb</item>
      <item>SAN EKO d.o.o. ( MLADEN MALOČA), 10000 Zagreb</item>
    </izvorni_sadrzaj>
    <derivirana_varijabla naziv="DomainObject.Predmet.SudioniciListAdressOIB_1">
      <item>SAN EKO društvo s ograničenom odgovornošću za usluge dezinfekcije, dezinsekcije i deratizacije, OIB 29749895262, Vinogradska cesta 3,Zagreb</item>
      <item>SAN EKO d.o.o. ( MLADEN MALOČA),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SAN EKO d.o.o. ( MLADEN MALOČA)</izvorni_sadrzaj>
    <derivirana_varijabla naziv="DomainObject.Predmet.PristojbeSudionikNazivOIB_1">SAN EKO d.o.o., OIB:29749895262, Vinogradska cesta 3, 10000 Zagreb</derivirana_varijabla>
  </DomainObject.Predmet.PristojbeSudionikNazivOIB>
  <DomainObject.Predmet.PristojbePNB>
    <izvorni_sadrzaj>HR635045-20735-10023411627</izvorni_sadrzaj>
    <derivirana_varijabla naziv="DomainObject.Predmet.PristojbePNB_1">HR635045-20735-10023411627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St-79/2012, TS ZG</izvorni_sadrzaj>
    <derivirana_varijabla naziv="DomainObject.Predmet.PristojbeOpisPlacanja_1">Pristojbe iz predmeta St-79/2012,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29749895262</item>
      <item>, OIB null</item>
    </izvorni_sadrzaj>
    <derivirana_varijabla naziv="DomainObject.Predmet.SudioniciListNazivOIB_1">
      <item>, OIB 29749895262</item>
      <item>, OIB null</item>
    </derivirana_varijabla>
  </DomainObject.Predmet.SudioniciListNazivOIB>
  <DomainObject.Barcode>
    <izvorni_sadrzaj>iVBORw0KGgoAAAANSUhEUgAABVUAAAFTAQAAAAAR99EcAAAEkElEQVR42u3dTWojMRDFcUEfwEfS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</izvorni_sadrzaj>
    <derivirana_varijabla naziv="DomainObject.Barcode_1">iVBORw0KGgoAAAANSUhEUgAABVUAAAFTAQAAAAAR99EcAAAEkElEQVR42u3dTWojMRDFcUEfwEfS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</derivirana_varijabla>
  </DomainObject.Barcode>
  <DomainObject.Predmet.PristojbeDatumRokPlacanja>
    <izvorni_sadrzaj>16. ožujka 2016.</izvorni_sadrzaj>
    <derivirana_varijabla naziv="DomainObject.Predmet.PristojbeDatumRokPlacanja_1">16. ožujka 2016.</derivirana_varijabla>
  </DomainObject.Predmet.PristojbeDatumRokPlacanja>
  <DomainObject.Predmet.PristojbeNazivVrste>
    <izvorni_sadrzaj>Pristojbe iz predmeta St-79/2012, TS ZG</izvorni_sadrzaj>
    <derivirana_varijabla naziv="DomainObject.Predmet.PristojbeNazivVrste_1">Pristojbe iz predmeta St-79/2012,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0C142-7092-48DC-AF1B-A9F510EFD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453</properties:Words>
  <properties:Characters>2596</properties:Characters>
  <properties:Lines>77</properties:Lines>
  <properties:Paragraphs>39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2016-03-02T13:40:00Z</cp:lastPrinted>
  <dcterms:modified xmlns:xsi="http://www.w3.org/2001/XMLSchema-instance" xsi:type="dcterms:W3CDTF">2016-03-02T13:41:00Z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St-79/2012-17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