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5a29" w14:paraId="5145a29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825EEB" w:rsidRPr="00937537">
        <w:rPr>
          <w:rFonts w:hAnsi="Times New Roman" w:ascii="Times New Roman"/>
          <w:color w:val="auto"/>
          <w:sz w:val="24"/>
          <w:szCs w:val="24"/>
          <w:lang w:val="hr-HR"/>
        </w:rPr>
        <w:t>4235/16-11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</w:t>
      </w:r>
      <w:r w:rsidR="00F44270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>otvaranje stečajnog postupka nad dužnikom</w:t>
      </w:r>
      <w:r w:rsidR="0091272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80A55" w:rsidRPr="00937537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765A1D" w:rsidRPr="00937537">
        <w:rPr>
          <w:rFonts w:hAnsi="Times New Roman" w:ascii="Times New Roman"/>
          <w:color w:val="auto"/>
          <w:sz w:val="24"/>
          <w:szCs w:val="24"/>
        </w:rPr>
        <w:t>BIŠĆAN TRGOVINA j.d.o.o., Ravno Brezje, Ravno Brezje 13, OIB 17890443494</w:t>
      </w:r>
      <w:r w:rsidR="00F44270" w:rsidRPr="00937537">
        <w:rPr>
          <w:rFonts w:hAnsi="Times New Roman" w:ascii="Times New Roman"/>
          <w:color w:val="auto"/>
          <w:sz w:val="24"/>
          <w:szCs w:val="24"/>
          <w:lang w:val="hr-HR"/>
        </w:rPr>
        <w:t>, 10. kolovoza 2017.</w:t>
      </w:r>
    </w:p>
    <w:p w:rsidRDefault="00737E32" w:rsidP="00E2213A" w:rsidR="00737E32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37537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37537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65A1D" w:rsidRPr="00937537">
        <w:rPr>
          <w:rFonts w:hAnsi="Times New Roman" w:ascii="Times New Roman"/>
          <w:color w:val="auto"/>
          <w:sz w:val="24"/>
          <w:szCs w:val="24"/>
        </w:rPr>
        <w:t>BIŠĆAN TRGOVINA j.d.o.o., Ravno Brezje, Ravno Brezje 13, OIB 17890443494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765A1D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765A1D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Ante Jukić, Zagreb, Majstora Radonje 12, OIB </w:t>
      </w:r>
      <w:r w:rsidR="00937537" w:rsidRPr="00937537">
        <w:rPr>
          <w:rFonts w:hAnsi="Times New Roman" w:ascii="Times New Roman"/>
          <w:color w:val="auto"/>
          <w:sz w:val="24"/>
          <w:szCs w:val="24"/>
          <w:lang w:val="hr-HR"/>
        </w:rPr>
        <w:t>74320689175.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765A1D" w:rsidRPr="00937537">
        <w:rPr>
          <w:rFonts w:hAnsi="Times New Roman" w:ascii="Times New Roman"/>
          <w:color w:val="auto"/>
          <w:sz w:val="24"/>
          <w:szCs w:val="24"/>
        </w:rPr>
        <w:t>BIŠĆAN TRGOVINA j.d.o.o., Ravno Brezje, Ravno Brezje 13, OIB 17890443494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37537" w:rsidP="00937537" w:rsidR="0093753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svibnja  2016. prijedlog za otvaranje stečajnog postupka nad gore navedenom pravnom osobom.</w:t>
      </w:r>
    </w:p>
    <w:p w:rsidRDefault="00937537" w:rsidP="00937537" w:rsid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642 dana u ukupnom iznosu od 123.582,13 kn.</w:t>
      </w:r>
    </w:p>
    <w:p w:rsidRDefault="00937537" w:rsidP="00937537" w:rsid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937537" w:rsidP="00937537" w:rsid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12. svibnja 2016.</w:t>
      </w:r>
    </w:p>
    <w:p w:rsidRDefault="00937537" w:rsidP="00937537" w:rsid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</w:t>
      </w:r>
      <w:r w:rsidR="001705DD">
        <w:rPr>
          <w:rFonts w:hAnsi="Times New Roman" w:ascii="Times New Roman"/>
          <w:color w:val="auto"/>
          <w:sz w:val="24"/>
          <w:szCs w:val="24"/>
          <w:lang w:val="hr-HR"/>
        </w:rPr>
        <w:t xml:space="preserve">ovog suda broj St-4235/16-6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7. veljače 2017.  pokrenut prethodni postupak radi utvrđivanja uvjeta za otvaranje stečajnog postupka. 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1705DD" w:rsidP="001705DD" w:rsidR="001705D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1. lipnja 2017.,  nije pristupio zakonski zastupnik dužnika niti je postupio po nalogu suda.</w:t>
      </w:r>
    </w:p>
    <w:p w:rsidRDefault="001705DD" w:rsidP="001705DD" w:rsidR="001705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14. veljače 2017. proizlazi da  dužnik ima evidentirane neizvršene osnove za plaćanje u neprekinutom razdoblju od 1169 dana u iznosu od 154.738,48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1705DD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1705DD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1705DD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2413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24132" w:rsidP="00AB7A2F" w:rsidR="00324132" w:rsidRPr="0032413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24132" w:rsidP="00995CE9" w:rsidR="00324132" w:rsidRPr="0032413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2413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32413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32413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2413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25EEB">
      <w:rPr>
        <w:rFonts w:hAnsi="Verdana" w:ascii="Verdana"/>
        <w:color w:val="auto"/>
        <w:sz w:val="22"/>
        <w:szCs w:val="22"/>
      </w:rPr>
      <w:t>4235</w:t>
    </w:r>
    <w:r w:rsidR="000E3E39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E093E"/>
    <w:rsid w:val="000E3E39"/>
    <w:rsid w:val="00101496"/>
    <w:rsid w:val="00102EBB"/>
    <w:rsid w:val="00114082"/>
    <w:rsid w:val="001218D5"/>
    <w:rsid w:val="001705DD"/>
    <w:rsid w:val="001E5A2C"/>
    <w:rsid w:val="002256D8"/>
    <w:rsid w:val="00266C0E"/>
    <w:rsid w:val="002C62C4"/>
    <w:rsid w:val="002D3AC5"/>
    <w:rsid w:val="002E299E"/>
    <w:rsid w:val="00324132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60948"/>
    <w:rsid w:val="00584E68"/>
    <w:rsid w:val="005B26BC"/>
    <w:rsid w:val="005C459B"/>
    <w:rsid w:val="005C5019"/>
    <w:rsid w:val="006031BB"/>
    <w:rsid w:val="006248E6"/>
    <w:rsid w:val="00642D18"/>
    <w:rsid w:val="006B11E6"/>
    <w:rsid w:val="006D11F7"/>
    <w:rsid w:val="006D6C0A"/>
    <w:rsid w:val="007062EF"/>
    <w:rsid w:val="00716442"/>
    <w:rsid w:val="00737E32"/>
    <w:rsid w:val="00762591"/>
    <w:rsid w:val="00765A1D"/>
    <w:rsid w:val="0078325E"/>
    <w:rsid w:val="007C5E77"/>
    <w:rsid w:val="007F1D20"/>
    <w:rsid w:val="00802913"/>
    <w:rsid w:val="00814109"/>
    <w:rsid w:val="0082353D"/>
    <w:rsid w:val="00825EEB"/>
    <w:rsid w:val="008507C3"/>
    <w:rsid w:val="008566DB"/>
    <w:rsid w:val="00871137"/>
    <w:rsid w:val="009027EE"/>
    <w:rsid w:val="00912725"/>
    <w:rsid w:val="00937537"/>
    <w:rsid w:val="00943EC2"/>
    <w:rsid w:val="00966A9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C515F"/>
    <w:rsid w:val="00F44270"/>
    <w:rsid w:val="00F517D6"/>
    <w:rsid w:val="00F52BBF"/>
    <w:rsid w:val="00F651B1"/>
    <w:rsid w:val="00F77357"/>
    <w:rsid w:val="00F80A55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4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13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13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13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13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4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13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13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13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13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4235</izvorni_sadrzaj>
    <derivirana_varijabla naziv="DomainObject.Predmet.Broj_1">4235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St-4235/2016</izvorni_sadrzaj>
    <derivirana_varijabla naziv="DomainObject.Predmet.OznakaBroj_1">St-4235/2016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BIŠĆAN TRGOVINA j.d.o.o. zastupanog po punomoćniku Tomislav Bišćan</izvorni_sadrzaj>
    <derivirana_varijabla naziv="DomainObject.Predmet.ProtustrankaFormated_1">  BIŠĆAN TRGOVINA j.d.o.o. zastupanog po punomoćniku Tomislav Bišćan</derivirana_varijabla>
  </DomainObject.Predmet.ProtustrankaFormated>
  <DomainObject.Predmet.ProtustrankaFormatedOIB>
    <izvorni_sadrzaj>  BIŠĆAN TRGOVINA j.d.o.o., OIB 17890443494 zastupanog po punomoćniku Tomislav Bišćan</izvorni_sadrzaj>
    <derivirana_varijabla naziv="DomainObject.Predmet.ProtustrankaFormatedOIB_1">  BIŠĆAN TRGOVINA j.d.o.o., OIB 17890443494 zastupanog po punomoćniku Tomislav Bišćan</derivirana_varijabla>
  </DomainObject.Predmet.ProtustrankaFormatedOIB>
  <DomainObject.Predmet.ProtustrankaFormatedWithAdress>
    <izvorni_sadrzaj> BIŠĆAN TRGOVINA j.d.o.o., Ravno Brezje 13, 49295 Ravno Brezje zastupanog po punomoćniku Tomislav Bišćan</izvorni_sadrzaj>
    <derivirana_varijabla naziv="DomainObject.Predmet.ProtustrankaFormatedWithAdress_1"> BIŠĆAN TRGOVINA j.d.o.o., Ravno Brezje 13, 49295 Ravno Brezje zastupanog po punomoćniku Tomislav Bišćan</derivirana_varijabla>
  </DomainObject.Predmet.ProtustrankaFormatedWithAdress>
  <DomainObject.Predmet.ProtustrankaFormatedWithAdressOIB>
    <izvorni_sadrzaj> BIŠĆAN TRGOVINA j.d.o.o., OIB 17890443494, Ravno Brezje 13, 49295 Ravno Brezje zastupanog po punomoćniku Tomislav Bišćan</izvorni_sadrzaj>
    <derivirana_varijabla naziv="DomainObject.Predmet.ProtustrankaFormatedWithAdressOIB_1"> BIŠĆAN TRGOVINA j.d.o.o., OIB 17890443494, Ravno Brezje 13, 49295 Ravno Brezje zastupanog po punomoćniku Tomislav Bišćan</derivirana_varijabla>
  </DomainObject.Predmet.ProtustrankaFormatedWithAdressOIB>
  <DomainObject.Predmet.ProtustrankaWithAdress>
    <izvorni_sadrzaj>BIŠĆAN TRGOVINA j.d.o.o. Ravno Brezje 13, 49295 Ravno Brezje</izvorni_sadrzaj>
    <derivirana_varijabla naziv="DomainObject.Predmet.ProtustrankaWithAdress_1">BIŠĆAN TRGOVINA j.d.o.o. Ravno Brezje 13, 49295 Ravno Brezje</derivirana_varijabla>
  </DomainObject.Predmet.ProtustrankaWithAdress>
  <DomainObject.Predmet.ProtustrankaWithAdressOIB>
    <izvorni_sadrzaj>BIŠĆAN TRGOVINA j.d.o.o., OIB 17890443494, Ravno Brezje 13, 49295 Ravno Brezje</izvorni_sadrzaj>
    <derivirana_varijabla naziv="DomainObject.Predmet.ProtustrankaWithAdressOIB_1">BIŠĆAN TRGOVINA j.d.o.o., OIB 17890443494, Ravno Brezje 13, 49295 Ravno Brezje</derivirana_varijabla>
  </DomainObject.Predmet.ProtustrankaWithAdressOIB>
  <DomainObject.Predmet.ProtustrankaNazivFormated>
    <izvorni_sadrzaj>BIŠĆAN TRGOVINA j.d.o.o.</izvorni_sadrzaj>
    <derivirana_varijabla naziv="DomainObject.Predmet.ProtustrankaNazivFormated_1">BIŠĆAN TRGOVINA j.d.o.o.</derivirana_varijabla>
  </DomainObject.Predmet.ProtustrankaNazivFormated>
  <DomainObject.Predmet.ProtustrankaNazivFormatedOIB>
    <izvorni_sadrzaj>BIŠĆAN TRGOVINA j.d.o.o., OIB 17890443494</izvorni_sadrzaj>
    <derivirana_varijabla naziv="DomainObject.Predmet.ProtustrankaNazivFormatedOIB_1">BIŠĆAN TRGOVINA j.d.o.o., OIB 17890443494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Bišćan; vjerovnici</izvorni_sadrzaj>
    <derivirana_varijabla naziv="DomainObject.Predmet.StrankaFormated_1">  FINA Regionalni centar Zagreb; Tomislav Bišćan; vjerovnici</derivirana_varijabla>
  </DomainObject.Predmet.StrankaFormated>
  <DomainObject.Predmet.StrankaFormatedOIB>
    <izvorni_sadrzaj>  FINA Regionalni centar Zagreb, OIB 85821130368; Tomislav Bišćan, OIB 15910227801; vjerovnici</izvorni_sadrzaj>
    <derivirana_varijabla naziv="DomainObject.Predmet.StrankaFormatedOIB_1">  FINA Regionalni centar Zagreb, OIB 85821130368; Tomislav Bišćan, OIB 15910227801; vjerovnici</derivirana_varijabla>
  </DomainObject.Predmet.StrankaFormatedOIB>
  <DomainObject.Predmet.StrankaFormatedWithAdress>
    <izvorni_sadrzaj> FINA Regionalni centar Zagreb, Trg svibanjskih žrtava 1995. 1, 10000 Zagreb; Tomislav Bišćan, Brezakovec 38, 49296 Brezakovec; vjerovnici</izvorni_sadrzaj>
    <derivirana_varijabla naziv="DomainObject.Predmet.StrankaFormatedWithAdress_1"> FINA Regionalni centar Zagreb, Trg svibanjskih žrtava 1995. 1, 10000 Zagreb; Tomislav Bišćan, Brezakovec 38, 49296 Brezakovec; vjerovnici</derivirana_varijabla>
  </DomainObject.Predmet.StrankaFormatedWithAdress>
  <DomainObject.Predmet.StrankaFormatedWithAdressOIB>
    <izvorni_sadrzaj> FINA Regionalni centar Zagreb, OIB 85821130368, Trg svibanjskih žrtava 1995. 1, 10000 Zagreb; Tomislav Bišćan, OIB 15910227801, Brezakovec 38, 49296 Brezakovec; vjerovnici</izvorni_sadrzaj>
    <derivirana_varijabla naziv="DomainObject.Predmet.StrankaFormatedWithAdressOIB_1"> FINA Regionalni centar Zagreb, OIB 85821130368, Trg svibanjskih žrtava 1995. 1, 10000 Zagreb; Tomislav Bišćan, OIB 15910227801, Brezakovec 38, 49296 Brezakovec; vjerovnici</derivirana_varijabla>
  </DomainObject.Predmet.StrankaFormatedWithAdressOIB>
  <DomainObject.Predmet.StrankaWithAdress>
    <izvorni_sadrzaj>FINA Regionalni centar Zagreb Trg svibanjskih žrtava 1995. 1,10000 Zagreb,Tomislav Bišćan Brezakovec 38,49296 Brezakovec,vjerovnici </izvorni_sadrzaj>
    <derivirana_varijabla naziv="DomainObject.Predmet.StrankaWithAdress_1">FINA Regionalni centar Zagreb Trg svibanjskih žrtava 1995. 1,10000 Zagreb,Tomislav Bišćan Brezakovec 38,49296 Brezakovec,vjerovnici </derivirana_varijabla>
  </DomainObject.Predmet.StrankaWithAdress>
  <DomainObject.Predmet.StrankaWithAdressOIB>
    <izvorni_sadrzaj>FINA Regionalni centar Zagreb, OIB 85821130368, Trg svibanjskih žrtava 1995. 1,10000 Zagreb,Tomislav Bišćan, OIB 15910227801, Brezakovec 38,49296 Brezakovec,vjerovnici</izvorni_sadrzaj>
    <derivirana_varijabla naziv="DomainObject.Predmet.StrankaWithAdressOIB_1">FINA Regionalni centar Zagreb, OIB 85821130368, Trg svibanjskih žrtava 1995. 1,10000 Zagreb,Tomislav Bišćan, OIB 15910227801, Brezakovec 38,49296 Brezakovec,vjerovnici</derivirana_varijabla>
  </DomainObject.Predmet.StrankaWithAdressOIB>
  <DomainObject.Predmet.StrankaNazivFormated>
    <izvorni_sadrzaj>FINA Regionalni centar Zagreb,Tomislav Bišćan,vjerovnici</izvorni_sadrzaj>
    <derivirana_varijabla naziv="DomainObject.Predmet.StrankaNazivFormated_1">FINA Regionalni centar Zagreb,Tomislav Bišćan,vjerovnici</derivirana_varijabla>
  </DomainObject.Predmet.StrankaNazivFormated>
  <DomainObject.Predmet.StrankaNazivFormatedOIB>
    <izvorni_sadrzaj>FINA Regionalni centar Zagreb, OIB 85821130368,Tomislav Bišćan, OIB 15910227801,vjerovnici</izvorni_sadrzaj>
    <derivirana_varijabla naziv="DomainObject.Predmet.StrankaNazivFormatedOIB_1">FINA Regionalni centar Zagreb, OIB 85821130368,Tomislav Bišćan, OIB 15910227801,vjerovnici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Tomislav Bišćan</item>
      <item>vjerovnici</item>
    </izvorni_sadrzaj>
    <derivirana_varijabla naziv="DomainObject.Predmet.StrankaListFormated_1">
      <item>FINA Regionalni centar Zagreb</item>
      <item>Tomislav Bišćan</item>
      <item>vjerovnici</item>
    </derivirana_varijabla>
  </DomainObject.Predmet.StrankaListFormated>
  <DomainObject.Predmet.StrankaListFormatedOIB>
    <izvorni_sadrzaj>
      <item>FINA Regionalni centar Zagreb, OIB 85821130368</item>
      <item>Tomislav Bišćan, OIB 15910227801</item>
      <item>vjerovnici</item>
    </izvorni_sadrzaj>
    <derivirana_varijabla naziv="DomainObject.Predmet.StrankaListFormatedOIB_1">
      <item>FINA Regionalni centar Zagreb, OIB 85821130368</item>
      <item>Tomislav Bišćan, OIB 15910227801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Tomislav Bišćan, Brezakovec 38, 49296 Brezakovec</item>
      <item>vjerovnici</item>
    </izvorni_sadrzaj>
    <derivirana_varijabla naziv="DomainObject.Predmet.StrankaListFormatedWithAdress_1">
      <item>FINA Regionalni centar Zagreb, Trg svibanjskih žrtava 1995. 1, 10000 Zagreb</item>
      <item>Tomislav Bišćan, Brezakovec 38, 49296 Brezakovec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Bišćan, OIB 15910227801, Brezakovec 38, 49296 Brezakovec</item>
      <item>vjerovnici</item>
    </izvorni_sadrzaj>
    <derivirana_varijabla naziv="DomainObject.Predmet.StrankaListFormatedWithAdressOIB_1">
      <item>FINA Regionalni centar Zagreb, OIB 85821130368, Trg svibanjskih žrtava 1995. 1, 10000 Zagreb</item>
      <item>Tomislav Bišćan, OIB 15910227801, Brezakovec 38, 49296 Brezakovec</item>
      <item>vjerovnici</item>
    </derivirana_varijabla>
  </DomainObject.Predmet.StrankaListFormatedWithAdressOIB>
  <DomainObject.Predmet.StrankaListNazivFormated>
    <izvorni_sadrzaj>
      <item>FINA Regionalni centar Zagreb</item>
      <item>Tomislav Bišćan</item>
      <item>vjerovnici</item>
    </izvorni_sadrzaj>
    <derivirana_varijabla naziv="DomainObject.Predmet.StrankaListNazivFormated_1">
      <item>FINA Regionalni centar Zagreb</item>
      <item>Tomislav Bišćan</item>
      <item>vjerovnici</item>
    </derivirana_varijabla>
  </DomainObject.Predmet.StrankaListNazivFormated>
  <DomainObject.Predmet.StrankaListNazivFormatedOIB>
    <izvorni_sadrzaj>
      <item>FINA Regionalni centar Zagreb, OIB 85821130368</item>
      <item>Tomislav Bišćan, OIB 15910227801</item>
      <item>vjerovnici</item>
    </izvorni_sadrzaj>
    <derivirana_varijabla naziv="DomainObject.Predmet.StrankaListNazivFormatedOIB_1">
      <item>FINA Regionalni centar Zagreb, OIB 85821130368</item>
      <item>Tomislav Bišćan, OIB 15910227801</item>
      <item>vjerovnici</item>
    </derivirana_varijabla>
  </DomainObject.Predmet.StrankaListNazivFormatedOIB>
  <DomainObject.Predmet.ProtuStrankaListFormated>
    <izvorni_sadrzaj>
      <item>BIŠĆAN TRGOVINA j.d.o.o. zastupanog po punomoćniku Tomislav Bišćan</item>
    </izvorni_sadrzaj>
    <derivirana_varijabla naziv="DomainObject.Predmet.ProtuStrankaListFormated_1">
      <item>BIŠĆAN TRGOVINA j.d.o.o. zastupanog po punomoćniku Tomislav Bišćan</item>
    </derivirana_varijabla>
  </DomainObject.Predmet.ProtuStrankaListFormated>
  <DomainObject.Predmet.ProtuStrankaListFormatedOIB>
    <izvorni_sadrzaj>
      <item>BIŠĆAN TRGOVINA j.d.o.o., OIB 17890443494 zastupanog po punomoćniku Tomislav Bišćan</item>
    </izvorni_sadrzaj>
    <derivirana_varijabla naziv="DomainObject.Predmet.ProtuStrankaListFormatedOIB_1">
      <item>BIŠĆAN TRGOVINA j.d.o.o., OIB 17890443494 zastupanog po punomoćniku Tomislav Bišćan</item>
    </derivirana_varijabla>
  </DomainObject.Predmet.ProtuStrankaListFormatedOIB>
  <DomainObject.Predmet.ProtuStrankaListFormatedWithAdress>
    <izvorni_sadrzaj>
      <item>BIŠĆAN TRGOVINA j.d.o.o., Ravno Brezje 13, 49295 Ravno Brezje zastupanog po punomoćniku Tomislav Bišćan</item>
    </izvorni_sadrzaj>
    <derivirana_varijabla naziv="DomainObject.Predmet.ProtuStrankaListFormatedWithAdress_1">
      <item>BIŠĆAN TRGOVINA j.d.o.o., Ravno Brezje 13, 49295 Ravno Brezje zastupanog po punomoćniku Tomislav Bišćan</item>
    </derivirana_varijabla>
  </DomainObject.Predmet.ProtuStrankaListFormatedWithAdress>
  <DomainObject.Predmet.ProtuStrankaListFormatedWithAdressOIB>
    <izvorni_sadrzaj>
      <item>BIŠĆAN TRGOVINA j.d.o.o., OIB 17890443494, Ravno Brezje 13, 49295 Ravno Brezje zastupanog po punomoćniku Tomislav Bišćan</item>
    </izvorni_sadrzaj>
    <derivirana_varijabla naziv="DomainObject.Predmet.ProtuStrankaListFormatedWithAdressOIB_1">
      <item>BIŠĆAN TRGOVINA j.d.o.o., OIB 17890443494, Ravno Brezje 13, 49295 Ravno Brezje zastupanog po punomoćniku Tomislav Bišćan</item>
    </derivirana_varijabla>
  </DomainObject.Predmet.ProtuStrankaListFormatedWithAdressOIB>
  <DomainObject.Predmet.ProtuStrankaListNazivFormated>
    <izvorni_sadrzaj>
      <item>BIŠĆAN TRGOVINA j.d.o.o.</item>
    </izvorni_sadrzaj>
    <derivirana_varijabla naziv="DomainObject.Predmet.ProtuStrankaListNazivFormated_1">
      <item>BIŠĆAN TRGOVINA j.d.o.o.</item>
    </derivirana_varijabla>
  </DomainObject.Predmet.ProtuStrankaListNazivFormated>
  <DomainObject.Predmet.ProtuStrankaListNazivFormatedOIB>
    <izvorni_sadrzaj>
      <item>BIŠĆAN TRGOVINA j.d.o.o., OIB 17890443494</item>
    </izvorni_sadrzaj>
    <derivirana_varijabla naziv="DomainObject.Predmet.ProtuStrankaListNazivFormatedOIB_1">
      <item>BIŠĆAN TRGOVINA j.d.o.o., OIB 17890443494</item>
    </derivirana_varijabla>
  </DomainObject.Predmet.ProtuStrankaListNazivFormatedOIB>
  <DomainObject.Predmet.OstaliListFormated>
    <izvorni_sadrzaj>
      <item>Tomislav Bišćan punomoćnik sudionika u postupku BIŠĆAN TRGOVINA j.d.o.o.</item>
      <item>Ante Jukić</item>
    </izvorni_sadrzaj>
    <derivirana_varijabla naziv="DomainObject.Predmet.OstaliListFormated_1">
      <item>Tomislav Bišćan punomoćnik sudionika u postupku BIŠĆAN TRGOVINA j.d.o.o.</item>
      <item>Ante Jukić</item>
    </derivirana_varijabla>
  </DomainObject.Predmet.OstaliListFormated>
  <DomainObject.Predmet.OstaliListFormatedOIB>
    <izvorni_sadrzaj>
      <item>Tomislav Bišćan, OIB 15910227801 punomoćnik sudionika u postupku BIŠĆAN TRGOVINA j.d.o.o.</item>
      <item>Ante Jukić, OIB 74320689175</item>
    </izvorni_sadrzaj>
    <derivirana_varijabla naziv="DomainObject.Predmet.OstaliListFormatedOIB_1">
      <item>Tomislav Bišćan, OIB 15910227801 punomoćnik sudionika u postupku BIŠĆAN TRGOVINA j.d.o.o.</item>
      <item>Ante Jukić, OIB 74320689175</item>
    </derivirana_varijabla>
  </DomainObject.Predmet.OstaliListFormatedOIB>
  <DomainObject.Predmet.OstaliListFormatedWithAdress>
    <izvorni_sadrzaj>
      <item>Tomislav Bišćan, Brezakovec 38, 49296 Brezakovec punomoćnik sudionika u postupku BIŠĆAN TRGOVINA j.d.o.o.</item>
      <item>Ante Jukić, Majstora Radonje 12, 10000 Zagreb</item>
    </izvorni_sadrzaj>
    <derivirana_varijabla naziv="DomainObject.Predmet.OstaliListFormatedWithAdress_1">
      <item>Tomislav Bišćan, Brezakovec 38, 49296 Brezakovec punomoćnik sudionika u postupku BIŠĆAN TRGOVINA j.d.o.o.</item>
      <item>Ante Jukić, Majstora Radonje 12, 10000 Zagreb</item>
    </derivirana_varijabla>
  </DomainObject.Predmet.OstaliListFormatedWithAdress>
  <DomainObject.Predmet.OstaliListFormatedWithAdressOIB>
    <izvorni_sadrzaj>
      <item>Tomislav Bišćan, OIB 15910227801, Brezakovec 38, 49296 Brezakovec punomoćnik sudionika u postupku BIŠĆAN TRGOVINA j.d.o.o.</item>
      <item>Ante Jukić, OIB 74320689175, Majstora Radonje 12, 10000 Zagreb</item>
    </izvorni_sadrzaj>
    <derivirana_varijabla naziv="DomainObject.Predmet.OstaliListFormatedWithAdressOIB_1">
      <item>Tomislav Bišćan, OIB 15910227801, Brezakovec 38, 49296 Brezakovec punomoćnik sudionika u postupku BIŠĆAN TRGOVINA j.d.o.o.</item>
      <item>Ante Jukić, OIB 74320689175, Majstora Radonje 12, 10000 Zagreb</item>
    </derivirana_varijabla>
  </DomainObject.Predmet.OstaliListFormatedWithAdressOIB>
  <DomainObject.Predmet.OstaliListNazivFormated>
    <izvorni_sadrzaj>
      <item>Tomislav Bišćan</item>
      <item>Ante Jukić</item>
    </izvorni_sadrzaj>
    <derivirana_varijabla naziv="DomainObject.Predmet.OstaliListNazivFormated_1">
      <item>Tomislav Bišćan</item>
      <item>Ante Jukić</item>
    </derivirana_varijabla>
  </DomainObject.Predmet.OstaliListNazivFormated>
  <DomainObject.Predmet.OstaliListNazivFormatedOIB>
    <izvorni_sadrzaj>
      <item>Tomislav Bišćan, OIB 15910227801</item>
      <item>Ante Jukić, OIB 74320689175</item>
    </izvorni_sadrzaj>
    <derivirana_varijabla naziv="DomainObject.Predmet.OstaliListNazivFormatedOIB_1">
      <item>Tomislav Bišćan, OIB 15910227801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BIŠĆAN TRGOVINA j.d.o.o.</izvorni_sadrzaj>
    <derivirana_varijabla naziv="DomainObject.Predmet.ProtustrankaIDrugi_1">BIŠĆAN TRGOVINA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BIŠĆAN TRGOVINA j.d.o.o., OIB 17890443494, Ravno Brezje 13, 49295 Ravno Brezje</izvorni_sadrzaj>
    <derivirana_varijabla naziv="DomainObject.Predmet.ProtustrankaIDrugiAdressOIB_1">BIŠĆAN TRGOVINA j.d.o.o., OIB 17890443494, Ravno Brezje 13, 49295 Ravno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BIŠĆAN TRGOVINA j.d.o.o.</item>
      <item>Tomislav Bišćan</item>
      <item>vjerovnici</item>
      <item>Tomislav Bišćan</item>
      <item>Ante Jukić</item>
    </izvorni_sadrzaj>
    <derivirana_varijabla naziv="DomainObject.Predmet.SudioniciListNaziv_1">
      <item>FINA Regionalni centar Zagreb</item>
      <item>BIŠĆAN TRGOVINA j.d.o.o.</item>
      <item>Tomislav Bišćan</item>
      <item>vjerovnici</item>
      <item>Tomislav Bišćan</item>
      <item>Ante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BIŠĆAN TRGOVINA j.d.o.o., OIB 17890443494, Ravno Brezje 13,49295 Ravno Brezje</item>
      <item>Tomislav Bišćan, OIB 15910227801, Brezakovec 38,49296 Brezakovec</item>
      <item>vjerovnici</item>
      <item>Tomislav Bišćan, OIB 15910227801, Brezakovec 38,49296 Brezakovec</item>
      <item>Ante Jukić, OIB 74320689175, Majstora Radonje 12,10000 Zagreb</item>
    </izvorni_sadrzaj>
    <derivirana_varijabla naziv="DomainObject.Predmet.SudioniciListAdressOIB_1">
      <item>FINA Regionalni centar Zagreb, OIB 85821130368, Trg svibanjskih žrtava 1995. 1,10000 Zagreb</item>
      <item>BIŠĆAN TRGOVINA j.d.o.o., OIB 17890443494, Ravno Brezje 13,49295 Ravno Brezje</item>
      <item>Tomislav Bišćan, OIB 15910227801, Brezakovec 38,49296 Brezakovec</item>
      <item>vjerovnici</item>
      <item>Tomislav Bišćan, OIB 15910227801, Brezakovec 38,49296 Brezakovec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17890443494</item>
      <item>, OIB 15910227801</item>
      <item>, OIB null</item>
      <item>, OIB 15910227801</item>
      <item>, OIB 74320689175</item>
    </izvorni_sadrzaj>
    <derivirana_varijabla naziv="DomainObject.Predmet.SudioniciListNazivOIB_1">
      <item>, OIB 85821130368</item>
      <item>, OIB 17890443494</item>
      <item>, OIB 15910227801</item>
      <item>, OIB null</item>
      <item>, OIB 15910227801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3434</properties:Characters>
  <properties:Lines>79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2017-08-10T09:55:00Z</dcterms:created>
  <dc:creator>ksvajger</dc:creator>
  <cp:lastModifiedBy>Kristina Švajger</cp:lastModifiedBy>
  <cp:lastPrinted>2017-08-10T10:01:00Z</cp:lastPrinted>
  <dcterms:modified xmlns:xsi="http://www.w3.org/2001/XMLSchema-instance" xsi:type="dcterms:W3CDTF">2017-08-10T10:01:00Z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