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ffa9" w14:paraId="106ffa9" w:rsidRDefault="00C82729" w:rsidR="000A5B0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571F2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7084/15-5</w:t>
      </w:r>
    </w:p>
    <w:p w:rsidRDefault="00C82729" w:rsidR="000A5B0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71F2C" w:rsidR="000A5B0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B05" w:rsidR="000A5B05">
      <w:pPr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82729" w:rsidR="000A5B0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82729" w:rsidR="000A5B0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82729" w:rsidR="000A5B0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A5B05" w:rsidR="000A5B05">
      <w:pPr>
        <w:jc w:val="center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St-7084/15, temeljem odredbe čl.430. Stečajnog zakona (NN br. 71/15),  dana  16. prosinca 2015., objavljuje </w:t>
      </w:r>
    </w:p>
    <w:p w:rsidRDefault="000A5B05" w:rsidR="000A5B05">
      <w:pPr>
        <w:jc w:val="both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A5B05" w:rsidR="000A5B05">
      <w:pPr>
        <w:jc w:val="center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AUTO REALLY KLUB DAKAR iz Zagreba, Srebrnjak 94a, OIB:42341802199.</w:t>
      </w:r>
    </w:p>
    <w:p w:rsidRDefault="000A5B05" w:rsidR="000A5B0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243.383,27 kn.</w:t>
      </w:r>
    </w:p>
    <w:p w:rsidRDefault="000A5B05" w:rsidR="000A5B0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A5B05" w:rsidR="000A5B0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A5B05" w:rsidR="000A5B0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82729" w:rsidR="000A5B0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82729" w:rsidR="000A5B0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A5B05" w:rsidR="000A5B0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0A5B05" w:rsidR="000A5B05">
      <w:pPr>
        <w:jc w:val="both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82729" w:rsidR="000A5B0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A5B05" w:rsidR="000A5B05">
      <w:pPr>
        <w:jc w:val="right"/>
        <w:rPr>
          <w:rFonts w:hAnsi="Times New Roman" w:ascii="Times New Roman"/>
          <w:szCs w:val="24"/>
          <w:lang w:val="hr-HR"/>
        </w:rPr>
      </w:pPr>
    </w:p>
    <w:p w:rsidRDefault="000A5B05" w:rsidR="000A5B05">
      <w:pPr>
        <w:jc w:val="right"/>
        <w:rPr>
          <w:rFonts w:hAnsi="Times New Roman" w:ascii="Times New Roman"/>
          <w:szCs w:val="24"/>
          <w:lang w:val="hr-HR"/>
        </w:rPr>
      </w:pPr>
    </w:p>
    <w:p w:rsidRDefault="00C82729" w:rsidR="000A5B0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82729" w:rsidR="000A5B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82729" w:rsidR="00C82729"/>
    <w:sectPr w:rsidR="00C8272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F2C"/>
    <w:rsid w:val="000A5B05"/>
    <w:rsid w:val="00571F2C"/>
    <w:rsid w:val="00C82729"/>
    <w:rsid w:val="00D1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158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2A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15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8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158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2A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15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8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7084</izvorni_sadrzaj>
    <derivirana_varijabla naziv="DomainObject.Predmet.Broj_1">7084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St-7084/2015</izvorni_sadrzaj>
    <derivirana_varijabla naziv="DomainObject.Predmet.OznakaBroj_1">St-7084/2015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RALLY KLUB DAKAR</izvorni_sadrzaj>
    <derivirana_varijabla naziv="DomainObject.Predmet.ProtustrankaFormated_1">  AUTO RALLY KLUB DAKAR</derivirana_varijabla>
  </DomainObject.Predmet.ProtustrankaFormated>
  <DomainObject.Predmet.ProtustrankaFormatedOIB>
    <izvorni_sadrzaj>  AUTO RALLY KLUB DAKAR, OIB 42341802199</izvorni_sadrzaj>
    <derivirana_varijabla naziv="DomainObject.Predmet.ProtustrankaFormatedOIB_1">  AUTO RALLY KLUB DAKAR, OIB 42341802199</derivirana_varijabla>
  </DomainObject.Predmet.ProtustrankaFormatedOIB>
  <DomainObject.Predmet.ProtustrankaFormatedWithAdress>
    <izvorni_sadrzaj> AUTO RALLY KLUB DAKAR, Srebrnjak 94a, 10000 Zagreb</izvorni_sadrzaj>
    <derivirana_varijabla naziv="DomainObject.Predmet.ProtustrankaFormatedWithAdress_1"> AUTO RALLY KLUB DAKAR, Srebrnjak 94a, 10000 Zagreb</derivirana_varijabla>
  </DomainObject.Predmet.ProtustrankaFormatedWithAdress>
  <DomainObject.Predmet.ProtustrankaFormatedWithAdressOIB>
    <izvorni_sadrzaj> AUTO RALLY KLUB DAKAR, OIB 42341802199, Srebrnjak 94a, 10000 Zagreb</izvorni_sadrzaj>
    <derivirana_varijabla naziv="DomainObject.Predmet.ProtustrankaFormatedWithAdressOIB_1"> AUTO RALLY KLUB DAKAR, OIB 42341802199, Srebrnjak 94a, 10000 Zagreb</derivirana_varijabla>
  </DomainObject.Predmet.ProtustrankaFormatedWithAdressOIB>
  <DomainObject.Predmet.ProtustrankaWithAdress>
    <izvorni_sadrzaj>AUTO RALLY KLUB DAKAR Srebrnjak 94a, 10000 Zagreb</izvorni_sadrzaj>
    <derivirana_varijabla naziv="DomainObject.Predmet.ProtustrankaWithAdress_1">AUTO RALLY KLUB DAKAR Srebrnjak 94a, 10000 Zagreb</derivirana_varijabla>
  </DomainObject.Predmet.ProtustrankaWithAdress>
  <DomainObject.Predmet.ProtustrankaWithAdressOIB>
    <izvorni_sadrzaj>AUTO RALLY KLUB DAKAR, OIB 42341802199, Srebrnjak 94a, 10000 Zagreb</izvorni_sadrzaj>
    <derivirana_varijabla naziv="DomainObject.Predmet.ProtustrankaWithAdressOIB_1">AUTO RALLY KLUB DAKAR, OIB 42341802199, Srebrnjak 94a, 10000 Zagreb</derivirana_varijabla>
  </DomainObject.Predmet.ProtustrankaWithAdressOIB>
  <DomainObject.Predmet.ProtustrankaNazivFormated>
    <izvorni_sadrzaj>AUTO RALLY KLUB DAKAR</izvorni_sadrzaj>
    <derivirana_varijabla naziv="DomainObject.Predmet.ProtustrankaNazivFormated_1">AUTO RALLY KLUB DAKAR</derivirana_varijabla>
  </DomainObject.Predmet.ProtustrankaNazivFormated>
  <DomainObject.Predmet.ProtustrankaNazivFormatedOIB>
    <izvorni_sadrzaj>AUTO RALLY KLUB DAKAR, OIB 42341802199</izvorni_sadrzaj>
    <derivirana_varijabla naziv="DomainObject.Predmet.ProtustrankaNazivFormatedOIB_1">AUTO RALLY KLUB DAKAR, OIB 42341802199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RALLY KLUB DAKAR</item>
    </izvorni_sadrzaj>
    <derivirana_varijabla naziv="DomainObject.Predmet.ProtuStrankaListFormated_1">
      <item>AUTO RALLY KLUB DAKAR</item>
    </derivirana_varijabla>
  </DomainObject.Predmet.ProtuStrankaListFormated>
  <DomainObject.Predmet.ProtuStrankaListFormatedOIB>
    <izvorni_sadrzaj>
      <item>AUTO RALLY KLUB DAKAR, OIB 42341802199</item>
    </izvorni_sadrzaj>
    <derivirana_varijabla naziv="DomainObject.Predmet.ProtuStrankaListFormatedOIB_1">
      <item>AUTO RALLY KLUB DAKAR, OIB 42341802199</item>
    </derivirana_varijabla>
  </DomainObject.Predmet.ProtuStrankaListFormatedOIB>
  <DomainObject.Predmet.ProtuStrankaListFormatedWithAdress>
    <izvorni_sadrzaj>
      <item>AUTO RALLY KLUB DAKAR, Srebrnjak 94a, 10000 Zagreb</item>
    </izvorni_sadrzaj>
    <derivirana_varijabla naziv="DomainObject.Predmet.ProtuStrankaListFormatedWithAdress_1">
      <item>AUTO RALLY KLUB DAKAR, Srebrnjak 94a, 10000 Zagreb</item>
    </derivirana_varijabla>
  </DomainObject.Predmet.ProtuStrankaListFormatedWithAdress>
  <DomainObject.Predmet.ProtuStrankaListFormatedWithAdressOIB>
    <izvorni_sadrzaj>
      <item>AUTO RALLY KLUB DAKAR, OIB 42341802199, Srebrnjak 94a, 10000 Zagreb</item>
    </izvorni_sadrzaj>
    <derivirana_varijabla naziv="DomainObject.Predmet.ProtuStrankaListFormatedWithAdressOIB_1">
      <item>AUTO RALLY KLUB DAKAR, OIB 42341802199, Srebrnjak 94a, 10000 Zagreb</item>
    </derivirana_varijabla>
  </DomainObject.Predmet.ProtuStrankaListFormatedWithAdressOIB>
  <DomainObject.Predmet.ProtuStrankaListNazivFormated>
    <izvorni_sadrzaj>
      <item>AUTO RALLY KLUB DAKAR</item>
    </izvorni_sadrzaj>
    <derivirana_varijabla naziv="DomainObject.Predmet.ProtuStrankaListNazivFormated_1">
      <item>AUTO RALLY KLUB DAKAR</item>
    </derivirana_varijabla>
  </DomainObject.Predmet.ProtuStrankaListNazivFormated>
  <DomainObject.Predmet.ProtuStrankaListNazivFormatedOIB>
    <izvorni_sadrzaj>
      <item>AUTO RALLY KLUB DAKAR, OIB 42341802199</item>
    </izvorni_sadrzaj>
    <derivirana_varijabla naziv="DomainObject.Predmet.ProtuStrankaListNazivFormatedOIB_1">
      <item>AUTO RALLY KLUB DAKAR, OIB 42341802199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RALLY KLUB DAKAR</izvorni_sadrzaj>
    <derivirana_varijabla naziv="DomainObject.Predmet.ProtustrankaIDrugi_1">AUTO RALLY KLUB DAKAR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RALLY KLUB DAKAR, OIB 42341802199, Srebrnjak 94a, 10000 Zagreb</izvorni_sadrzaj>
    <derivirana_varijabla naziv="DomainObject.Predmet.ProtustrankaIDrugiAdressOIB_1">AUTO RALLY KLUB DAKAR, OIB 42341802199, Srebrnjak 94a,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RALLY KLUB DAKAR</item>
      <item>FINA Regionalni centar Zagreb</item>
    </izvorni_sadrzaj>
    <derivirana_varijabla naziv="DomainObject.Predmet.SudioniciListNaziv_1">
      <item>AUTO RALLY KLUB DAKAR</item>
      <item>FINA Regionalni centar Zagreb</item>
    </derivirana_varijabla>
  </DomainObject.Predmet.SudioniciListNaziv>
  <DomainObject.Predmet.SudioniciListAdressOIB>
    <izvorni_sadrzaj>
      <item>AUTO RALLY KLUB DAKAR, OIB 42341802199, Srebrnjak 94a,10000 Zagreb</item>
      <item>FINA Regionalni centar Zagreb, OIB 85821130368, Trg svibanjskih žrtava 1995. br. 1,10000 Zagreb</item>
    </izvorni_sadrzaj>
    <derivirana_varijabla naziv="DomainObject.Predmet.SudioniciListAdressOIB_1">
      <item>AUTO RALLY KLUB DAKAR, OIB 42341802199, Srebrnjak 94a,10000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42341802199</item>
      <item>, OIB 85821130368</item>
    </izvorni_sadrzaj>
    <derivirana_varijabla naziv="DomainObject.Predmet.SudioniciListNazivOIB_1">
      <item>, OIB 42341802199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2015-12-16T06:39:00Z</dcterms:created>
  <dc:creator>Sudsko vijeæe</dc:creator>
  <cp:lastModifiedBy>Marina Markić</cp:lastModifiedBy>
  <cp:lastPrinted>2015-12-16T06:35:00Z</cp:lastPrinted>
  <dcterms:modified xmlns:xsi="http://www.w3.org/2001/XMLSchema-instance" xsi:type="dcterms:W3CDTF">2015-12-16T06:40:00Z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