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a42e" w14:paraId="ea9a42e" w:rsidRDefault="002775D1" w:rsidP="007F50E6" w:rsidR="002775D1" w:rsidRPr="00042EC5">
      <w:pPr>
        <w15:collapsed w:val="false"/>
      </w:pPr>
      <w:bookmarkStart w:name="_GoBack" w:id="0"/>
      <w:bookmarkEnd w:id="0"/>
      <w:r w:rsidRPr="00042EC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2EC5">
        <w:t xml:space="preserve">                                                        </w:t>
      </w:r>
      <w:r w:rsidR="007F50E6">
        <w:t xml:space="preserve">                                                  </w:t>
      </w:r>
      <w:r w:rsidRPr="00042EC5">
        <w:t xml:space="preserve">   3  St-1065/11</w:t>
      </w:r>
    </w:p>
    <w:p w:rsidRDefault="002775D1" w:rsidP="002775D1" w:rsidR="002775D1" w:rsidRPr="00042EC5">
      <w:r w:rsidRPr="00042EC5">
        <w:t>REPUBLIKA HRVATSKA</w:t>
      </w:r>
    </w:p>
    <w:p w:rsidRDefault="002775D1" w:rsidP="002775D1" w:rsidR="002775D1" w:rsidRPr="00042EC5">
      <w:r w:rsidRPr="00042EC5">
        <w:t>TRGOVAČKI SUD U ZAGREBU</w:t>
      </w:r>
    </w:p>
    <w:p w:rsidRDefault="002775D1" w:rsidP="002775D1" w:rsidR="002775D1" w:rsidRPr="00042EC5">
      <w:r w:rsidRPr="00042EC5">
        <w:t xml:space="preserve">STALNA SLUŽBA </w:t>
      </w:r>
    </w:p>
    <w:p w:rsidRDefault="002775D1" w:rsidP="002775D1" w:rsidR="002775D1" w:rsidRPr="00042EC5">
      <w:r w:rsidRPr="00042EC5">
        <w:t xml:space="preserve">Karlovac, Ljudevita Šestića 4 </w:t>
      </w:r>
    </w:p>
    <w:p w:rsidRDefault="002775D1" w:rsidP="002775D1" w:rsidR="002775D1" w:rsidRPr="00042EC5"/>
    <w:p w:rsidRDefault="002775D1" w:rsidP="002775D1" w:rsidR="002775D1" w:rsidRPr="00042EC5">
      <w:pPr>
        <w:jc w:val="center"/>
      </w:pPr>
      <w:r w:rsidRPr="00042EC5">
        <w:t>R E P U B L I K A  H R V A T S K A</w:t>
      </w:r>
    </w:p>
    <w:p w:rsidRDefault="007F50E6" w:rsidP="002775D1" w:rsidR="002775D1" w:rsidRPr="00042EC5">
      <w:pPr>
        <w:jc w:val="center"/>
      </w:pPr>
      <w:r>
        <w:t xml:space="preserve">Z A K L J U Č A K </w:t>
      </w:r>
    </w:p>
    <w:p w:rsidRDefault="002775D1" w:rsidP="002775D1" w:rsidR="002775D1" w:rsidRPr="00042EC5">
      <w:pPr>
        <w:jc w:val="center"/>
      </w:pPr>
    </w:p>
    <w:p w:rsidRDefault="002775D1" w:rsidP="002775D1" w:rsidR="002775D1" w:rsidRPr="00042EC5">
      <w:r w:rsidRPr="00042EC5">
        <w:t xml:space="preserve"> Trgovački sud u Zagrebu, Stalna služba, po stečajnom sucu Vesni Fundurulić Perišin,  u stečajnom postupku nad stečajnim dužnikom IZGRADNJA HOTELI d.o.o. Selce,  Emila Antića 78, OIB: 08462001075,  2</w:t>
      </w:r>
      <w:r w:rsidR="00C46D17">
        <w:t>2</w:t>
      </w:r>
      <w:r w:rsidRPr="00042EC5">
        <w:t>. listopada 2015.</w:t>
      </w:r>
    </w:p>
    <w:p w:rsidRDefault="002775D1" w:rsidP="002775D1" w:rsidR="002775D1" w:rsidRPr="00042EC5"/>
    <w:p w:rsidRDefault="007F50E6" w:rsidP="002775D1" w:rsidR="002775D1" w:rsidRPr="00042EC5">
      <w:pPr>
        <w:jc w:val="center"/>
      </w:pPr>
      <w:r>
        <w:t>z a k l j u č i o</w:t>
      </w:r>
      <w:r w:rsidR="002775D1" w:rsidRPr="00042EC5">
        <w:t xml:space="preserve">   j e</w:t>
      </w:r>
    </w:p>
    <w:p w:rsidRDefault="002775D1" w:rsidP="002775D1" w:rsidR="002775D1" w:rsidRPr="00042EC5"/>
    <w:p w:rsidRDefault="007F50E6" w:rsidP="00086039" w:rsidR="007F50E6">
      <w:pPr>
        <w:jc w:val="both"/>
      </w:pPr>
      <w:r>
        <w:t xml:space="preserve">I  Rješenjem o prodaji St-1065/11 od </w:t>
      </w:r>
      <w:r w:rsidR="00086039">
        <w:t>10. rujna 2013</w:t>
      </w:r>
      <w:r>
        <w:t xml:space="preserve">. određena je prodaja nekretnina u vlasništvu stečajnog dužnika IZGRADNJA HOTELI d.o.o. Selce,  Emila Antića 78, OIB: </w:t>
      </w:r>
      <w:r w:rsidR="00086039">
        <w:t>08462001075</w:t>
      </w:r>
      <w:r>
        <w:t>, uz odgovarajuću primjenu pravila o ovrsi na nekretninama i to:</w:t>
      </w:r>
    </w:p>
    <w:p w:rsidRDefault="007F50E6" w:rsidP="007F50E6" w:rsidR="007F50E6"/>
    <w:p w:rsidRDefault="00086039" w:rsidP="00086039" w:rsidR="00086039">
      <w:r>
        <w:t xml:space="preserve">1.  – kč.br. 3883/2 – neplodno Lomost u površini od 80 čhv, </w:t>
      </w:r>
    </w:p>
    <w:p w:rsidRDefault="00086039" w:rsidP="00086039" w:rsidR="00086039">
      <w:r>
        <w:t xml:space="preserve">      – kč.br. 3883/6 – oranica  Lomost u površini od 142 čhv</w:t>
      </w:r>
    </w:p>
    <w:p w:rsidRDefault="00086039" w:rsidP="00086039" w:rsidR="00086039">
      <w:r>
        <w:t xml:space="preserve">      – kč.br. 3883/7 – oranica Lomost u površini od 174 čhv</w:t>
      </w:r>
    </w:p>
    <w:p w:rsidRDefault="00086039" w:rsidP="00086039" w:rsidR="00086039">
      <w:r>
        <w:t xml:space="preserve">      – kč.br. 3980/2 – oranica Lomost u površini od 231 čhv</w:t>
      </w:r>
    </w:p>
    <w:p w:rsidRDefault="00086039" w:rsidP="00086039" w:rsidR="00086039">
      <w:r>
        <w:t xml:space="preserve">          sve upisane u zk.ul. 2812, k.o. Ogulin</w:t>
      </w:r>
    </w:p>
    <w:p w:rsidRDefault="00086039" w:rsidP="00086039" w:rsidR="00086039"/>
    <w:p w:rsidRDefault="00086039" w:rsidP="00086039" w:rsidR="00086039">
      <w:r>
        <w:t xml:space="preserve">2.  - kč.br.  2757/1 - 7 poslovnih objekata i dvorište u površini             </w:t>
      </w:r>
    </w:p>
    <w:p w:rsidRDefault="00086039" w:rsidP="00086039" w:rsidR="00086039">
      <w:r>
        <w:t xml:space="preserve">        od 5 jut. i 64 čhv</w:t>
      </w:r>
    </w:p>
    <w:p w:rsidRDefault="00086039" w:rsidP="00086039" w:rsidR="00086039">
      <w:r>
        <w:t xml:space="preserve">     - kč.br.  2757/2 - oranica u površini od 471 čhv</w:t>
      </w:r>
    </w:p>
    <w:p w:rsidRDefault="00086039" w:rsidP="00086039" w:rsidR="00086039">
      <w:r>
        <w:t xml:space="preserve">     - kč.br.  2757/3 - put u površini od  72 čhv, </w:t>
      </w:r>
    </w:p>
    <w:p w:rsidRDefault="00086039" w:rsidP="00086039" w:rsidR="00086039">
      <w:r>
        <w:t xml:space="preserve">       sve upisane u zk.ul. 7565, k.o. Ogulin (lokacija Drenovac)</w:t>
      </w:r>
    </w:p>
    <w:p w:rsidRDefault="00086039" w:rsidP="00086039" w:rsidR="00086039"/>
    <w:p w:rsidRDefault="00086039" w:rsidP="00086039" w:rsidR="00086039">
      <w:r>
        <w:t>3. kč.br. 211/2 – poslovna zgrada (autobusni kolodvor), upisana u zk.ul. 62, podulošci 7 do 29    k.o. Ogulin, i to:</w:t>
      </w:r>
    </w:p>
    <w:p w:rsidRDefault="00086039" w:rsidP="00086039" w:rsidR="00086039">
      <w:r>
        <w:t>- ½ dijela 5 etaže 2/100 – posebni dio kotlovnica u površini od 14,40m2</w:t>
      </w:r>
    </w:p>
    <w:p w:rsidRDefault="00086039" w:rsidP="00086039" w:rsidR="00086039">
      <w:r>
        <w:t>-   7 etaža 3/100 – poslovni prostor broj 10 u površini od 22,34m2</w:t>
      </w:r>
    </w:p>
    <w:p w:rsidRDefault="00086039" w:rsidP="00086039" w:rsidR="00086039"/>
    <w:p w:rsidRDefault="00086039" w:rsidP="00086039" w:rsidR="00086039"/>
    <w:p w:rsidRDefault="00086039" w:rsidP="00086039" w:rsidR="00086039">
      <w:r>
        <w:t>-   8 etaža 2/100 – poslovni prostor broj 11 u površini od 22,31m2</w:t>
      </w:r>
    </w:p>
    <w:p w:rsidRDefault="00086039" w:rsidP="00086039" w:rsidR="00086039">
      <w:r>
        <w:t>-   9 etaža 2/100 – poslovni prostor broj 12 u površini od 22,31m2</w:t>
      </w:r>
    </w:p>
    <w:p w:rsidRDefault="00086039" w:rsidP="00086039" w:rsidR="00086039">
      <w:r>
        <w:t>- 10 etaža 2/100 – poslovni prostor broj 13 u površini od 22,31m2</w:t>
      </w:r>
    </w:p>
    <w:p w:rsidRDefault="00086039" w:rsidP="00086039" w:rsidR="00086039">
      <w:r>
        <w:t>- 11 etaža 2/100 – poslovni prostor broj 14 u površini od 22,31m2</w:t>
      </w:r>
    </w:p>
    <w:p w:rsidRDefault="00086039" w:rsidP="00086039" w:rsidR="00086039">
      <w:r>
        <w:t>- 12 etaža 3/100 – poslovni prostor broj 15 u površini od 22,74m2</w:t>
      </w:r>
    </w:p>
    <w:p w:rsidRDefault="00086039" w:rsidP="00086039" w:rsidR="00086039">
      <w:r>
        <w:t>- 13 etaža 3/100 – poslovni prostor broj 16 u površini od 22,74m2</w:t>
      </w:r>
    </w:p>
    <w:p w:rsidRDefault="00086039" w:rsidP="00086039" w:rsidR="00086039">
      <w:r>
        <w:t>- 14 etaža 2/100 – poslovni prostor broj 17 u površini od 22,31m2</w:t>
      </w:r>
    </w:p>
    <w:p w:rsidRDefault="00086039" w:rsidP="00086039" w:rsidR="00086039">
      <w:r>
        <w:t>- 15 etaža 2/100 – poslovni prostor broj 18 u površini od 22,31m2</w:t>
      </w:r>
    </w:p>
    <w:p w:rsidRDefault="00086039" w:rsidP="00086039" w:rsidR="00086039">
      <w:r>
        <w:t>- 16 etaža 2/100 – poslovni prostor broj 19 u površini od 22,31m2</w:t>
      </w:r>
    </w:p>
    <w:p w:rsidRDefault="00086039" w:rsidP="00086039" w:rsidR="00086039">
      <w:r>
        <w:t>- 17 etaža 2/100 – poslovni prostor broj 20 u površini od 22,31m2</w:t>
      </w:r>
    </w:p>
    <w:p w:rsidRDefault="00086039" w:rsidP="00086039" w:rsidR="00086039">
      <w:r>
        <w:t>- 18 etaža 6/100 – poslovni prostor broj 21 u površini od 46,41m2</w:t>
      </w:r>
    </w:p>
    <w:p w:rsidRDefault="00086039" w:rsidP="00086039" w:rsidR="00086039">
      <w:r>
        <w:t>- 19 etaža 2/100 – poslovni prostor broj 22 u površini od 21,90m2</w:t>
      </w:r>
    </w:p>
    <w:p w:rsidRDefault="00086039" w:rsidP="00086039" w:rsidR="00086039">
      <w:r>
        <w:t>- 20 etaža 2/100 – poslovni prostor broj 23 u površini od 22,33m2</w:t>
      </w:r>
    </w:p>
    <w:p w:rsidRDefault="00086039" w:rsidP="00086039" w:rsidR="00086039">
      <w:r>
        <w:t>- 21 etaža 2/100 – poslovni prostor broj 24 u površini od 22,33m2</w:t>
      </w:r>
    </w:p>
    <w:p w:rsidRDefault="00086039" w:rsidP="00086039" w:rsidR="00086039">
      <w:r>
        <w:t>- 22 etaža 2/100 – poslovni prostor broj 25 u površini od 22,33m2</w:t>
      </w:r>
    </w:p>
    <w:p w:rsidRDefault="00086039" w:rsidP="00086039" w:rsidR="00086039">
      <w:r>
        <w:t>- 23 etaža 4/100 – poslovni prostor broj 26 u površini od 30,61m2</w:t>
      </w:r>
    </w:p>
    <w:p w:rsidRDefault="00086039" w:rsidP="00086039" w:rsidR="00086039">
      <w:r>
        <w:t>- 24 etaža 4/100 – poslovni prostor broj 27 u površini od 30,61m2</w:t>
      </w:r>
    </w:p>
    <w:p w:rsidRDefault="00086039" w:rsidP="00086039" w:rsidR="00086039">
      <w:r>
        <w:t>- 25 etaža 2/100 – poslovni prostor broj 28 u površini od 22,33m2</w:t>
      </w:r>
    </w:p>
    <w:p w:rsidRDefault="00086039" w:rsidP="00086039" w:rsidR="00086039">
      <w:r>
        <w:t>- 26 etaža 2/100 – poslovni prostor broj 29 u površini od 22,33m2</w:t>
      </w:r>
    </w:p>
    <w:p w:rsidRDefault="00086039" w:rsidP="00086039" w:rsidR="00086039">
      <w:r>
        <w:t>- 27 etaža 2/100 – poslovni prostor broj 30 u površini od 22,33m2</w:t>
      </w:r>
    </w:p>
    <w:p w:rsidRDefault="00086039" w:rsidP="00086039" w:rsidR="00086039">
      <w:r>
        <w:t>- 28 etaža 2/100 – poslovni prostor broj 31 u površini od 19,21m2</w:t>
      </w:r>
    </w:p>
    <w:p w:rsidRDefault="00086039" w:rsidP="00086039" w:rsidR="00086039"/>
    <w:p w:rsidRDefault="00086039" w:rsidP="00086039" w:rsidR="00086039">
      <w:r>
        <w:t>Na nekretninama opisanim pod točkom I.1. i  I.2.  upisano je razlučno pravo  vjerovnika Karlovačka banka d.d. Karlovac, Hypo Alpe Adria Bank d.d. Zagreb – sada H-ABDUCO d.o.o. Zagreb i RH Ministarstvo financija, Porezna uprava, Područni ured Karlovac.</w:t>
      </w:r>
    </w:p>
    <w:p w:rsidRDefault="00086039" w:rsidP="00086039" w:rsidR="00086039"/>
    <w:p w:rsidRDefault="00086039" w:rsidP="00086039" w:rsidR="00086039">
      <w:r>
        <w:t>Na nekretninama opisanom pod točkom I.3. upisano je razlučno pravo RH Ministarstvo financija i Hypo Alpe Adria Bank d.d. Zagreb – sada H-ABDUCO d.o.o. Zagreb.</w:t>
      </w:r>
    </w:p>
    <w:p w:rsidRDefault="00086039" w:rsidP="00086039" w:rsidR="00086039"/>
    <w:p w:rsidRDefault="00086039" w:rsidP="00086039" w:rsidR="00086039">
      <w:r>
        <w:t xml:space="preserve">II    UTVRĐENA VRIJEDNOST nekretnina iz točke I ovog zaključka </w:t>
      </w:r>
    </w:p>
    <w:p w:rsidRDefault="00086039" w:rsidP="00086039" w:rsidR="00086039">
      <w:r>
        <w:t xml:space="preserve"> 1.  – kč.br. 3883/2 – neplodno Lomost u površini od 80 čhv, </w:t>
      </w:r>
    </w:p>
    <w:p w:rsidRDefault="00086039" w:rsidP="00086039" w:rsidR="00086039">
      <w:r>
        <w:t xml:space="preserve">      – kč.br. 3883/6 – oranica  Lomost u površini od 142 čhv</w:t>
      </w:r>
    </w:p>
    <w:p w:rsidRDefault="00086039" w:rsidP="00086039" w:rsidR="00086039">
      <w:r>
        <w:t xml:space="preserve">      – kč.br. 3883/7 – oranica Lomost u površini od 174 čhv</w:t>
      </w:r>
    </w:p>
    <w:p w:rsidRDefault="00086039" w:rsidP="00086039" w:rsidR="00086039">
      <w:r>
        <w:t xml:space="preserve">      – kč.br. 3980/2 – oranica Lomost u površini od 231 čhv</w:t>
      </w:r>
    </w:p>
    <w:p w:rsidRDefault="00086039" w:rsidP="00086039" w:rsidR="00086039">
      <w:r>
        <w:t xml:space="preserve">          sve upisane u zk.ul. 2812, k.o. Ogulin – u iznosu od  </w:t>
      </w:r>
    </w:p>
    <w:p w:rsidRDefault="00086039" w:rsidP="00086039" w:rsidR="00086039">
      <w:r>
        <w:t xml:space="preserve">         1.353.060,00 kn.</w:t>
      </w:r>
    </w:p>
    <w:p w:rsidRDefault="00086039" w:rsidP="00086039" w:rsidR="00086039"/>
    <w:p w:rsidRDefault="00086039" w:rsidP="00086039" w:rsidR="00086039">
      <w:r>
        <w:t xml:space="preserve">2.  - kč.br.  2757/1 - 7 poslovnih objekata i dvorište u površini             </w:t>
      </w:r>
    </w:p>
    <w:p w:rsidRDefault="00086039" w:rsidP="00086039" w:rsidR="00086039">
      <w:r>
        <w:t xml:space="preserve">        od 5 jut. i 64 čhv</w:t>
      </w:r>
    </w:p>
    <w:p w:rsidRDefault="00086039" w:rsidP="00086039" w:rsidR="00086039">
      <w:r>
        <w:t xml:space="preserve">     - kč.br.  2757/2 - oranica u površini od 471 čhv</w:t>
      </w:r>
    </w:p>
    <w:p w:rsidRDefault="00086039" w:rsidP="00086039" w:rsidR="00086039">
      <w:r>
        <w:t xml:space="preserve">     - kč.br.  2757/3 - put u površini od  72 čhv, </w:t>
      </w:r>
    </w:p>
    <w:p w:rsidRDefault="00086039" w:rsidP="00086039" w:rsidR="00086039">
      <w:r>
        <w:t xml:space="preserve">       sve upisane u zk.ul. 7565, k.o. Ogulin (lokacija Drenovac) -</w:t>
      </w:r>
    </w:p>
    <w:p w:rsidRDefault="00086039" w:rsidP="00086039" w:rsidR="00086039">
      <w:r>
        <w:t xml:space="preserve">       u iznosu od 6.943.710,45 kn. </w:t>
      </w:r>
    </w:p>
    <w:p w:rsidRDefault="00086039" w:rsidP="00086039" w:rsidR="00086039"/>
    <w:p w:rsidRDefault="00086039" w:rsidP="00086039" w:rsidR="00086039">
      <w:r>
        <w:t>3. kč.br. 211/2 – poslovna zgrada (autobusni kolodvor), upisana u zk.ul. 62, podulošci 7 do 29    k.o. Ogulin, i to:</w:t>
      </w:r>
    </w:p>
    <w:p w:rsidRDefault="00086039" w:rsidP="00086039" w:rsidR="00086039"/>
    <w:p w:rsidRDefault="00086039" w:rsidP="00086039" w:rsidR="00086039">
      <w:r>
        <w:t>- ½ dijela 5 etaže 2/100 – posebni dio kotlovnica u površini od 14,40 m2,</w:t>
      </w:r>
    </w:p>
    <w:p w:rsidRDefault="00086039" w:rsidP="00086039" w:rsidR="00086039">
      <w:r>
        <w:t xml:space="preserve">     u iznosu od 57.545,28 kn.</w:t>
      </w:r>
    </w:p>
    <w:p w:rsidRDefault="00086039" w:rsidP="00086039" w:rsidR="00086039">
      <w:r>
        <w:t xml:space="preserve">-   7 etaža 3/100 – poslovni prostor broj 10 u površini od 22,34m2, </w:t>
      </w:r>
    </w:p>
    <w:p w:rsidRDefault="00086039" w:rsidP="00086039" w:rsidR="00086039">
      <w:r>
        <w:t xml:space="preserve">    u iznosu od 107.810,59 kn. </w:t>
      </w:r>
    </w:p>
    <w:p w:rsidRDefault="00086039" w:rsidP="00086039" w:rsidR="00086039">
      <w:r>
        <w:t xml:space="preserve">     -  8 etaža 2/100 – poslovni prostor broj 11 u površini od 22,31m2   </w:t>
      </w:r>
    </w:p>
    <w:p w:rsidRDefault="00086039" w:rsidP="00086039" w:rsidR="00086039">
      <w:r>
        <w:t xml:space="preserve">     u iznosu od 99.613,53 kn,</w:t>
      </w:r>
    </w:p>
    <w:p w:rsidRDefault="00086039" w:rsidP="00086039" w:rsidR="00086039">
      <w:r>
        <w:t xml:space="preserve">-   9 etaža 2/100 – poslovni prostor broj 12 u površini od 22,31m2, </w:t>
      </w:r>
    </w:p>
    <w:p w:rsidRDefault="00086039" w:rsidP="00086039" w:rsidR="00086039">
      <w:r>
        <w:t xml:space="preserve">     u iznosu od 99.613,53 kn,</w:t>
      </w:r>
    </w:p>
    <w:p w:rsidRDefault="00086039" w:rsidP="00086039" w:rsidR="00086039">
      <w:r>
        <w:t xml:space="preserve">- 10 etaža 2/100 – poslovni prostor broj 13 u površini od 22,31m2, </w:t>
      </w:r>
    </w:p>
    <w:p w:rsidRDefault="00086039" w:rsidP="00086039" w:rsidR="00086039">
      <w:r>
        <w:t xml:space="preserve">   u iznosu od 99.613,53 kn,</w:t>
      </w:r>
    </w:p>
    <w:p w:rsidRDefault="00086039" w:rsidP="00086039" w:rsidR="00086039">
      <w:r>
        <w:t xml:space="preserve">- 11 etaža 2/100 – poslovni prostor broj 14 u površini od 22,31m2, </w:t>
      </w:r>
    </w:p>
    <w:p w:rsidRDefault="00086039" w:rsidP="00086039" w:rsidR="00086039">
      <w:r>
        <w:t xml:space="preserve">   u iznosu od 99.613,53 kn,</w:t>
      </w:r>
    </w:p>
    <w:p w:rsidRDefault="00086039" w:rsidP="00086039" w:rsidR="00086039">
      <w:r>
        <w:t>- 12 etaža 3/100 – poslovni prostor broj 15 u površini od 22,74m2</w:t>
      </w:r>
    </w:p>
    <w:p w:rsidRDefault="00086039" w:rsidP="00086039" w:rsidR="00086039">
      <w:r>
        <w:t xml:space="preserve">    u iznosu od 109.165,09 kn, </w:t>
      </w:r>
    </w:p>
    <w:p w:rsidRDefault="00086039" w:rsidP="00086039" w:rsidR="00086039">
      <w:r>
        <w:t xml:space="preserve">- 13 etaža 3/100 – poslovni prostor broj 16 u površini od 22,74m2 </w:t>
      </w:r>
    </w:p>
    <w:p w:rsidRDefault="00086039" w:rsidP="00086039" w:rsidR="00086039">
      <w:r>
        <w:t xml:space="preserve">   u iznosu od 109.165,09 kn,</w:t>
      </w:r>
    </w:p>
    <w:p w:rsidRDefault="00086039" w:rsidP="00086039" w:rsidR="00086039">
      <w:r>
        <w:t xml:space="preserve">- 14 etaža 2/100 – poslovni prostor broj 17 u površini od 22,31m2, </w:t>
      </w:r>
    </w:p>
    <w:p w:rsidRDefault="00086039" w:rsidP="00086039" w:rsidR="00086039">
      <w:r>
        <w:t xml:space="preserve">   u iznosu od 99.613,53 kn,</w:t>
      </w:r>
    </w:p>
    <w:p w:rsidRDefault="00086039" w:rsidP="00086039" w:rsidR="00086039">
      <w:r>
        <w:t xml:space="preserve">- 15 etaža 2/100 – poslovni prostor broj 18 u površini od 22,31m2, </w:t>
      </w:r>
    </w:p>
    <w:p w:rsidRDefault="00086039" w:rsidP="00086039" w:rsidR="00086039">
      <w:r>
        <w:t xml:space="preserve">   u iznosu od 99.613,53 kn,</w:t>
      </w:r>
    </w:p>
    <w:p w:rsidRDefault="00086039" w:rsidP="00086039" w:rsidR="00086039">
      <w:r>
        <w:t xml:space="preserve">- 16 etaža 2/100 – poslovni prostor broj 19 u površini od 22,31m2, </w:t>
      </w:r>
    </w:p>
    <w:p w:rsidRDefault="00086039" w:rsidP="00086039" w:rsidR="00086039">
      <w:r>
        <w:t xml:space="preserve">   u iznosu od 99.613,53 kn,</w:t>
      </w:r>
    </w:p>
    <w:p w:rsidRDefault="00086039" w:rsidP="00086039" w:rsidR="00086039">
      <w:r>
        <w:t>- 17 etaža 2/100 – poslovni prostor broj 20 u površini od 22,31 m2</w:t>
      </w:r>
    </w:p>
    <w:p w:rsidRDefault="00086039" w:rsidP="00086039" w:rsidR="00086039">
      <w:r>
        <w:t xml:space="preserve">   u iznosu od 99.613,53 kn,</w:t>
      </w:r>
    </w:p>
    <w:p w:rsidRDefault="00086039" w:rsidP="00086039" w:rsidR="00086039">
      <w:r>
        <w:t>- 18 etaža 6/100 – poslovni prostor broj 21 u površini od 46,41m2</w:t>
      </w:r>
    </w:p>
    <w:p w:rsidRDefault="00086039" w:rsidP="00086039" w:rsidR="00086039">
      <w:r>
        <w:t xml:space="preserve">   u iznosu od 213.604,41 kn, </w:t>
      </w:r>
    </w:p>
    <w:p w:rsidRDefault="00086039" w:rsidP="00086039" w:rsidR="00086039">
      <w:r>
        <w:lastRenderedPageBreak/>
        <w:t xml:space="preserve">- 19 etaža 2/100 – poslovni prostor broj 22 u površini od 21,90m2 </w:t>
      </w:r>
    </w:p>
    <w:p w:rsidRDefault="00086039" w:rsidP="00086039" w:rsidR="00086039">
      <w:r>
        <w:t xml:space="preserve">   u iznosu od 98.225,16 kn,</w:t>
      </w:r>
    </w:p>
    <w:p w:rsidRDefault="00086039" w:rsidP="00086039" w:rsidR="00086039">
      <w:r>
        <w:t>- 20 etaža 2/100 – poslovni prostor broj 23 u površini od 22,33m2</w:t>
      </w:r>
    </w:p>
    <w:p w:rsidRDefault="00086039" w:rsidP="00086039" w:rsidR="00086039">
      <w:r>
        <w:t xml:space="preserve">   u iznosu od 99.681,25 kn, </w:t>
      </w:r>
    </w:p>
    <w:p w:rsidRDefault="00086039" w:rsidP="00086039" w:rsidR="00086039">
      <w:r>
        <w:t xml:space="preserve">- 21 etaža 2/100 – poslovni prostor broj 24 u površini od 22,33m2, </w:t>
      </w:r>
    </w:p>
    <w:p w:rsidRDefault="00086039" w:rsidP="00086039" w:rsidR="00086039">
      <w:r>
        <w:t xml:space="preserve">   u iznosu od 99.681,25 kn,</w:t>
      </w:r>
    </w:p>
    <w:p w:rsidRDefault="00086039" w:rsidP="00086039" w:rsidR="00086039">
      <w:r>
        <w:t>- 22 etaža 2/100 – poslovni prostor broj 25 u površini od 22,33m2,</w:t>
      </w:r>
    </w:p>
    <w:p w:rsidRDefault="00086039" w:rsidP="00086039" w:rsidR="00086039">
      <w:r>
        <w:t xml:space="preserve">   u iznosu od 99.681,25 kn,</w:t>
      </w:r>
    </w:p>
    <w:p w:rsidRDefault="00086039" w:rsidP="00086039" w:rsidR="00086039">
      <w:r>
        <w:t xml:space="preserve">- 23 etaža 4/100 – poslovni prostor broj 26 u površini od 30,61m2, </w:t>
      </w:r>
    </w:p>
    <w:p w:rsidRDefault="00086039" w:rsidP="00086039" w:rsidR="00086039">
      <w:r>
        <w:t xml:space="preserve">   u iznosu od 143.910,48 kn,</w:t>
      </w:r>
    </w:p>
    <w:p w:rsidRDefault="00086039" w:rsidP="00086039" w:rsidR="00086039">
      <w:r>
        <w:t xml:space="preserve">- 24 etaža 4/100 – poslovni prostor broj 27 u površini od 30,61m2, </w:t>
      </w:r>
    </w:p>
    <w:p w:rsidRDefault="00086039" w:rsidP="00086039" w:rsidR="00086039">
      <w:r>
        <w:t xml:space="preserve">   u iznosu od 143.910,48 kn,</w:t>
      </w:r>
    </w:p>
    <w:p w:rsidRDefault="00086039" w:rsidP="00086039" w:rsidR="00086039">
      <w:r>
        <w:t xml:space="preserve">- 25 etaža 2/100 – poslovni prostor broj 28 u površini od 22,33m2, </w:t>
      </w:r>
    </w:p>
    <w:p w:rsidRDefault="00086039" w:rsidP="00086039" w:rsidR="00086039">
      <w:r>
        <w:t xml:space="preserve">   u iznosu od 99.681,25 kn,</w:t>
      </w:r>
    </w:p>
    <w:p w:rsidRDefault="00086039" w:rsidP="00086039" w:rsidR="00086039">
      <w:r>
        <w:t xml:space="preserve">- 26 etaža 2/100 – poslovni prostor broj 29 u površini od 22,33m2, </w:t>
      </w:r>
    </w:p>
    <w:p w:rsidRDefault="00086039" w:rsidP="00086039" w:rsidR="00086039">
      <w:r>
        <w:t xml:space="preserve">   u iznosu od 99.681,25 kn,</w:t>
      </w:r>
    </w:p>
    <w:p w:rsidRDefault="00086039" w:rsidP="00086039" w:rsidR="00086039">
      <w:r>
        <w:t xml:space="preserve">- 27 etaža 2/100 – poslovni prostor broj 30 u površini od 22,33m2, </w:t>
      </w:r>
    </w:p>
    <w:p w:rsidRDefault="00086039" w:rsidP="00086039" w:rsidR="00086039">
      <w:r>
        <w:t xml:space="preserve">   u iznosu od 99.681,25 kn,</w:t>
      </w:r>
    </w:p>
    <w:p w:rsidRDefault="00086039" w:rsidP="00086039" w:rsidR="00086039">
      <w:r>
        <w:t xml:space="preserve">- 28 etaža 2/100 – poslovni prostor broj 31 u površini od 19,21m2, </w:t>
      </w:r>
    </w:p>
    <w:p w:rsidRDefault="00086039" w:rsidP="00086039" w:rsidR="00086039">
      <w:r>
        <w:t xml:space="preserve">   u iznosu od 89.116,11 kn, </w:t>
      </w:r>
    </w:p>
    <w:p w:rsidRDefault="00086039" w:rsidP="00086039" w:rsidR="00086039"/>
    <w:p w:rsidRDefault="00086039" w:rsidP="00086039" w:rsidR="00086039">
      <w:r>
        <w:t>III   NAČIN PRODAJE:</w:t>
      </w:r>
    </w:p>
    <w:p w:rsidRDefault="00086039" w:rsidP="00086039" w:rsidR="00086039">
      <w:r>
        <w:t>Nekretnina iz točke I ovog zaključka prodavat će se u stečajnom postupku trinaestom usmenom javnom dražbom.</w:t>
      </w:r>
    </w:p>
    <w:p w:rsidRDefault="00086039" w:rsidP="00086039" w:rsidR="00086039"/>
    <w:p w:rsidRDefault="00086039" w:rsidP="00086039" w:rsidR="00086039">
      <w:pPr>
        <w:rPr>
          <w:b/>
        </w:rPr>
      </w:pPr>
      <w:r>
        <w:t xml:space="preserve">Ročište za prodaju održat će se pred stečajnim sucem u zgradi Trgovačkog suda u Zagrebu, Stalne službe u Karlovcu, soba broj 339/III, </w:t>
      </w:r>
      <w:r>
        <w:rPr>
          <w:b/>
        </w:rPr>
        <w:t>dana 4. prosinca 2015. u 13,30 sati.</w:t>
      </w:r>
    </w:p>
    <w:p w:rsidRDefault="00086039" w:rsidP="00086039" w:rsidR="00086039"/>
    <w:p w:rsidRDefault="00086039" w:rsidP="00086039" w:rsidR="00086039">
      <w:r>
        <w:t xml:space="preserve">    Ročište će se održati i ako na njemu sudjeluje samo jedan ponuditelj.</w:t>
      </w:r>
    </w:p>
    <w:p w:rsidRDefault="00086039" w:rsidP="00086039" w:rsidR="00086039"/>
    <w:p w:rsidRDefault="00086039" w:rsidP="00086039" w:rsidR="00086039">
      <w:pPr>
        <w:jc w:val="both"/>
      </w:pPr>
      <w:r>
        <w:t>IV   Ovaj zaključak o prodaji objavit će se na oglasnoj ploči Trgovačkog suda u Zagrebu, i pri Hrvatskoj gospodarskoj komori te na Internet stranicama Visokog trgovačkog suda u Zagrebu.</w:t>
      </w:r>
    </w:p>
    <w:p w:rsidRDefault="00086039" w:rsidP="00086039" w:rsidR="00086039"/>
    <w:p w:rsidRDefault="00086039" w:rsidP="00086039" w:rsidR="00086039">
      <w:r>
        <w:t>Rok od objave zaključka o prodaji nekretnina na oglasnoj ploči do prodaje iznosi najmanje 15 dana.</w:t>
      </w:r>
    </w:p>
    <w:p w:rsidRDefault="00086039" w:rsidP="00086039" w:rsidR="00086039"/>
    <w:p w:rsidRDefault="00086039" w:rsidP="00086039" w:rsidR="00086039"/>
    <w:p w:rsidRDefault="00086039" w:rsidP="00086039" w:rsidR="00086039"/>
    <w:p w:rsidRDefault="00086039" w:rsidP="00086039" w:rsidR="00086039">
      <w:r>
        <w:t>V       UVJETI PRODAJE</w:t>
      </w:r>
    </w:p>
    <w:p w:rsidRDefault="00086039" w:rsidP="00086039" w:rsidR="00086039">
      <w:r>
        <w:t>1. Prodaju se nekretnine navedene u točki I ovog zaključka.</w:t>
      </w:r>
    </w:p>
    <w:p w:rsidRDefault="00086039" w:rsidP="00086039" w:rsidR="00086039">
      <w:r>
        <w:t>2. Utvrđena vrijednost svake pojedine nekretnine posebno  je naznačena u točki II. ovog zaključka.</w:t>
      </w:r>
    </w:p>
    <w:p w:rsidRDefault="00086039" w:rsidP="00086039" w:rsidR="00086039">
      <w:r>
        <w:t>3.Nekretnine iz točke I ov</w:t>
      </w:r>
      <w:r w:rsidR="000B5B63">
        <w:t>og zaključka prodavat će se na trinaestom</w:t>
      </w:r>
      <w:r>
        <w:t xml:space="preserve"> ročištu za dražbu po početnoj cijeni koja je umanjena za 10% od zadnje prodajne cijene, kako slijedi:</w:t>
      </w:r>
    </w:p>
    <w:p w:rsidRDefault="00086039" w:rsidP="00086039" w:rsidR="00086039"/>
    <w:p w:rsidRDefault="00086039" w:rsidP="00086039" w:rsidR="00086039">
      <w:r>
        <w:t xml:space="preserve"> 3.1.  – kč.br. 3883/2 – neplodno Lomost u površini od 80 čhv, </w:t>
      </w:r>
    </w:p>
    <w:p w:rsidRDefault="00086039" w:rsidP="00086039" w:rsidR="00086039">
      <w:r>
        <w:t xml:space="preserve">      – kč.br. 3883/6 – oranica  Lomost u površini od 142 čhv</w:t>
      </w:r>
    </w:p>
    <w:p w:rsidRDefault="00086039" w:rsidP="00086039" w:rsidR="00086039">
      <w:r>
        <w:t xml:space="preserve">      – kč.br. 3883/7 – oranica Lomost u površini od 174 čhv</w:t>
      </w:r>
    </w:p>
    <w:p w:rsidRDefault="00086039" w:rsidP="00086039" w:rsidR="00086039">
      <w:r>
        <w:t xml:space="preserve">      – kč.br. 3980/2 – oranica Lomost u površini od 231 čhv</w:t>
      </w:r>
    </w:p>
    <w:p w:rsidRDefault="00086039" w:rsidP="00086039" w:rsidR="00086039">
      <w:r>
        <w:t xml:space="preserve">          sve upisane u zk.ul. 2812, k.o. Ogulin – u iznosu od  </w:t>
      </w:r>
    </w:p>
    <w:p w:rsidRDefault="00086039" w:rsidP="00086039" w:rsidR="00086039">
      <w:r>
        <w:t xml:space="preserve">         </w:t>
      </w:r>
      <w:r w:rsidR="00C6715C">
        <w:t>424.604,60</w:t>
      </w:r>
      <w:r>
        <w:t xml:space="preserve"> kn.</w:t>
      </w:r>
    </w:p>
    <w:p w:rsidRDefault="00086039" w:rsidP="00086039" w:rsidR="00086039"/>
    <w:p w:rsidRDefault="00086039" w:rsidP="00086039" w:rsidR="00086039">
      <w:r>
        <w:t xml:space="preserve">3.2. - kč.br.  2757/1 - 7 poslovnih objekata i dvorište u površini             </w:t>
      </w:r>
    </w:p>
    <w:p w:rsidRDefault="00086039" w:rsidP="00086039" w:rsidR="00086039">
      <w:r>
        <w:t xml:space="preserve">        od 5 jut. i 64 čhv</w:t>
      </w:r>
    </w:p>
    <w:p w:rsidRDefault="00086039" w:rsidP="00086039" w:rsidR="00086039">
      <w:r>
        <w:t xml:space="preserve">     - kč.br.  2757/2 - oranica u površini od 471 čhv</w:t>
      </w:r>
    </w:p>
    <w:p w:rsidRDefault="00086039" w:rsidP="00086039" w:rsidR="00086039">
      <w:r>
        <w:t xml:space="preserve">     - kč.br.  2757/3 - put u površini od  72 čhv, </w:t>
      </w:r>
    </w:p>
    <w:p w:rsidRDefault="00086039" w:rsidP="00086039" w:rsidR="00086039">
      <w:r>
        <w:t xml:space="preserve">       sve upisane u zk.ul. 7565, k.o. Ogulin (lokacija Drenovac) -</w:t>
      </w:r>
    </w:p>
    <w:p w:rsidRDefault="00086039" w:rsidP="00086039" w:rsidR="00086039">
      <w:r>
        <w:t xml:space="preserve">       u iznosu od 2.</w:t>
      </w:r>
      <w:r w:rsidR="00C6715C">
        <w:t>179.009,90</w:t>
      </w:r>
      <w:r>
        <w:t xml:space="preserve"> kn. </w:t>
      </w:r>
    </w:p>
    <w:p w:rsidRDefault="00086039" w:rsidP="00086039" w:rsidR="00086039"/>
    <w:p w:rsidRDefault="00086039" w:rsidP="00086039" w:rsidR="00086039">
      <w:r>
        <w:t>3.3. kč.br. 211/2 – poslovna zgrada (autobusni kolodvor), upisana u zk.ul. 62, podulošci 7 do 29  k.o. Ogulin, i to:</w:t>
      </w:r>
    </w:p>
    <w:p w:rsidRDefault="00086039" w:rsidP="00086039" w:rsidR="00086039"/>
    <w:p w:rsidRDefault="00086039" w:rsidP="00086039" w:rsidR="00086039">
      <w:r>
        <w:t xml:space="preserve">- ½ dijela 5 etaže 2/100 – posebni dio kotlovnica u površini od 14,40 m2, u iznosu od </w:t>
      </w:r>
      <w:r w:rsidR="00C6715C">
        <w:t>18.058,30</w:t>
      </w:r>
      <w:r>
        <w:t xml:space="preserve"> kn.</w:t>
      </w:r>
    </w:p>
    <w:p w:rsidRDefault="00086039" w:rsidP="00086039" w:rsidR="00086039">
      <w:r>
        <w:t xml:space="preserve">-   7 etaža 3/100 – poslovni prostor broj 10 u površini od 22,34m2, </w:t>
      </w:r>
    </w:p>
    <w:p w:rsidRDefault="00086039" w:rsidP="00086039" w:rsidR="00086039">
      <w:r>
        <w:t xml:space="preserve">    u iznosu od </w:t>
      </w:r>
      <w:r w:rsidR="00C6715C">
        <w:t>33.832,10</w:t>
      </w:r>
      <w:r>
        <w:t xml:space="preserve"> kn. </w:t>
      </w:r>
    </w:p>
    <w:p w:rsidRDefault="00086039" w:rsidP="00086039" w:rsidR="00086039">
      <w:r>
        <w:t xml:space="preserve">     -  8 etaža 2/100 – poslovni prostor broj 11 u površini od 22,31m2   </w:t>
      </w:r>
    </w:p>
    <w:p w:rsidRDefault="00086039" w:rsidP="00086039" w:rsidR="00086039">
      <w:r>
        <w:t xml:space="preserve">        u iznosu od </w:t>
      </w:r>
      <w:r w:rsidR="00C6715C">
        <w:t>33.925,10</w:t>
      </w:r>
      <w:r>
        <w:t xml:space="preserve"> kn,</w:t>
      </w:r>
    </w:p>
    <w:p w:rsidRDefault="00086039" w:rsidP="00086039" w:rsidR="00086039">
      <w:r>
        <w:t xml:space="preserve">-   9 etaža 2/100 – poslovni prostor broj 12 u površini od 22,31m2, </w:t>
      </w:r>
    </w:p>
    <w:p w:rsidRDefault="00086039" w:rsidP="00086039" w:rsidR="00086039">
      <w:r>
        <w:t xml:space="preserve">     u iznosu od </w:t>
      </w:r>
      <w:r w:rsidR="00C6715C">
        <w:t>33.925,10</w:t>
      </w:r>
      <w:r>
        <w:t xml:space="preserve"> kn,</w:t>
      </w:r>
    </w:p>
    <w:p w:rsidRDefault="00086039" w:rsidP="00086039" w:rsidR="00086039">
      <w:r>
        <w:t xml:space="preserve">- 10 etaža 2/100 – poslovni prostor broj 13 u površini od 22,31m2, </w:t>
      </w:r>
    </w:p>
    <w:p w:rsidRDefault="00086039" w:rsidP="00086039" w:rsidR="00086039">
      <w:r>
        <w:t xml:space="preserve">   u iznosu od </w:t>
      </w:r>
      <w:r w:rsidR="00C6715C">
        <w:t xml:space="preserve">33.925,10 </w:t>
      </w:r>
      <w:r>
        <w:t>kn,</w:t>
      </w:r>
    </w:p>
    <w:p w:rsidRDefault="00086039" w:rsidP="00086039" w:rsidR="00086039">
      <w:r>
        <w:t xml:space="preserve">- 11 etaža 2/100 – poslovni prostor broj 14 u površini od 22,31m2, </w:t>
      </w:r>
    </w:p>
    <w:p w:rsidRDefault="00086039" w:rsidP="00086039" w:rsidR="00086039">
      <w:r>
        <w:lastRenderedPageBreak/>
        <w:t xml:space="preserve">   u iznosu od  </w:t>
      </w:r>
      <w:r w:rsidR="00C6715C">
        <w:t xml:space="preserve">33.925,10 </w:t>
      </w:r>
      <w:r>
        <w:t>kn,</w:t>
      </w:r>
    </w:p>
    <w:p w:rsidRDefault="00086039" w:rsidP="00086039" w:rsidR="00086039">
      <w:r>
        <w:t>- 12 etaža 3/100 – poslovni prostor broj 15 u površini od 22,74m2,</w:t>
      </w:r>
    </w:p>
    <w:p w:rsidRDefault="00086039" w:rsidP="00086039" w:rsidR="00086039">
      <w:r>
        <w:t xml:space="preserve"> u iznosu od  </w:t>
      </w:r>
      <w:r w:rsidR="00C6715C">
        <w:t>34.257,15</w:t>
      </w:r>
      <w:r>
        <w:t xml:space="preserve"> kn, </w:t>
      </w:r>
    </w:p>
    <w:p w:rsidRDefault="00086039" w:rsidP="00086039" w:rsidR="00086039">
      <w:r>
        <w:t xml:space="preserve">- 13 etaža 3/100 – poslovni prostor broj 16 u površini od 22,74m2 </w:t>
      </w:r>
    </w:p>
    <w:p w:rsidRDefault="00086039" w:rsidP="00086039" w:rsidR="00086039">
      <w:r>
        <w:t xml:space="preserve">   u iznosu od </w:t>
      </w:r>
      <w:r w:rsidR="00C6715C">
        <w:t xml:space="preserve">34.257,15 </w:t>
      </w:r>
      <w:r>
        <w:t>kn,</w:t>
      </w:r>
    </w:p>
    <w:p w:rsidRDefault="00086039" w:rsidP="00086039" w:rsidR="00086039">
      <w:r>
        <w:t xml:space="preserve">- 14 etaža 2/100 – poslovni prostor broj 17 u površini od 22,31m2, </w:t>
      </w:r>
    </w:p>
    <w:p w:rsidRDefault="00086039" w:rsidP="00086039" w:rsidR="00086039">
      <w:r>
        <w:t xml:space="preserve">   u iznosu od </w:t>
      </w:r>
      <w:r w:rsidR="00C6715C">
        <w:t xml:space="preserve">33.925,10 </w:t>
      </w:r>
      <w:r>
        <w:t>kn,</w:t>
      </w:r>
    </w:p>
    <w:p w:rsidRDefault="00086039" w:rsidP="00086039" w:rsidR="00086039">
      <w:r>
        <w:t xml:space="preserve">- 15 etaža 2/100 – poslovni prostor broj 18 u površini od 22,31m2, </w:t>
      </w:r>
    </w:p>
    <w:p w:rsidRDefault="00086039" w:rsidP="00086039" w:rsidR="00086039">
      <w:r>
        <w:t xml:space="preserve">   u iznosu od </w:t>
      </w:r>
      <w:r w:rsidR="00C6715C">
        <w:t xml:space="preserve">33.925,10 </w:t>
      </w:r>
      <w:r>
        <w:t>kn,</w:t>
      </w:r>
    </w:p>
    <w:p w:rsidRDefault="00086039" w:rsidP="00086039" w:rsidR="00086039">
      <w:r>
        <w:t xml:space="preserve">- 16 etaža 2/100 – poslovni prostor broj 19 u površini od 22,31m2, </w:t>
      </w:r>
    </w:p>
    <w:p w:rsidRDefault="00086039" w:rsidP="00086039" w:rsidR="00086039">
      <w:r>
        <w:t xml:space="preserve">   u iznosu od </w:t>
      </w:r>
      <w:r w:rsidR="00C6715C">
        <w:t xml:space="preserve">33.925,10 </w:t>
      </w:r>
      <w:r>
        <w:t>kn,</w:t>
      </w:r>
    </w:p>
    <w:p w:rsidRDefault="00086039" w:rsidP="00086039" w:rsidR="00086039">
      <w:r>
        <w:t>- 17 etaža 2/100 – poslovni prostor broj 20 u površini od 22,31 m2</w:t>
      </w:r>
    </w:p>
    <w:p w:rsidRDefault="00086039" w:rsidP="00086039" w:rsidR="00086039">
      <w:r>
        <w:t xml:space="preserve">   u iznosu od </w:t>
      </w:r>
      <w:r w:rsidR="00C6715C">
        <w:t xml:space="preserve">33.925,10 </w:t>
      </w:r>
      <w:r>
        <w:t>kn,</w:t>
      </w:r>
    </w:p>
    <w:p w:rsidRDefault="00086039" w:rsidP="00086039" w:rsidR="00086039">
      <w:r>
        <w:t>- 18 etaža 6/100 – poslovni prostor broj 21 u površini od 46,41m2</w:t>
      </w:r>
    </w:p>
    <w:p w:rsidRDefault="00086039" w:rsidP="00086039" w:rsidR="00086039">
      <w:r>
        <w:t xml:space="preserve">   u iznosu od </w:t>
      </w:r>
      <w:r w:rsidR="00C6715C">
        <w:t>67.031,30</w:t>
      </w:r>
      <w:r>
        <w:t xml:space="preserve"> kn, </w:t>
      </w:r>
    </w:p>
    <w:p w:rsidRDefault="00086039" w:rsidP="00086039" w:rsidR="00086039">
      <w:r>
        <w:t xml:space="preserve">- 19 etaža 2/100 – poslovni prostor broj 22 u površini od 21,90m2 </w:t>
      </w:r>
    </w:p>
    <w:p w:rsidRDefault="00086039" w:rsidP="00086039" w:rsidR="00086039">
      <w:r>
        <w:t xml:space="preserve">   u iznosu od </w:t>
      </w:r>
      <w:r w:rsidR="00C6715C">
        <w:t>30.824,10</w:t>
      </w:r>
      <w:r>
        <w:t xml:space="preserve"> kn,</w:t>
      </w:r>
    </w:p>
    <w:p w:rsidRDefault="00086039" w:rsidP="00086039" w:rsidR="00086039">
      <w:r>
        <w:t>- 20 etaža 2/100 – poslovni prostor broj 23 u površini od 22,33m2</w:t>
      </w:r>
    </w:p>
    <w:p w:rsidRDefault="00086039" w:rsidP="00086039" w:rsidR="00086039">
      <w:r>
        <w:t xml:space="preserve">   u iznosu od </w:t>
      </w:r>
      <w:r w:rsidR="00C6715C">
        <w:t>31.281,00</w:t>
      </w:r>
      <w:r>
        <w:t xml:space="preserve"> kn, </w:t>
      </w:r>
    </w:p>
    <w:p w:rsidRDefault="00086039" w:rsidP="00086039" w:rsidR="00086039">
      <w:r>
        <w:t xml:space="preserve">- 21 etaža 2/100 – poslovni prostor broj 24 u površini od 22,33m2, </w:t>
      </w:r>
    </w:p>
    <w:p w:rsidRDefault="00086039" w:rsidP="00086039" w:rsidR="00086039">
      <w:r>
        <w:t xml:space="preserve">   u iznosu od </w:t>
      </w:r>
      <w:r w:rsidR="00C6715C">
        <w:t xml:space="preserve">31.281,00 </w:t>
      </w:r>
      <w:r>
        <w:t>kn,</w:t>
      </w:r>
    </w:p>
    <w:p w:rsidRDefault="00086039" w:rsidP="00086039" w:rsidR="00086039">
      <w:r>
        <w:t>- 22 etaža 2/100 – poslovni prostor broj 25 u površini od 22,33m2,</w:t>
      </w:r>
    </w:p>
    <w:p w:rsidRDefault="00086039" w:rsidP="00086039" w:rsidR="00086039">
      <w:r>
        <w:t xml:space="preserve">   u iznosu od  </w:t>
      </w:r>
      <w:r w:rsidR="00C6715C">
        <w:t xml:space="preserve">31.281,00 </w:t>
      </w:r>
      <w:r>
        <w:t>kn,</w:t>
      </w:r>
    </w:p>
    <w:p w:rsidRDefault="00086039" w:rsidP="00086039" w:rsidR="00086039">
      <w:r>
        <w:t xml:space="preserve">- 23 etaža 4/100 – poslovni prostor broj 26 u površini od 30,61m2, </w:t>
      </w:r>
    </w:p>
    <w:p w:rsidRDefault="00086039" w:rsidP="00086039" w:rsidR="00086039">
      <w:r>
        <w:t xml:space="preserve">   u iznosu od </w:t>
      </w:r>
      <w:r w:rsidR="00C6715C">
        <w:t>45.160,60</w:t>
      </w:r>
      <w:r>
        <w:t xml:space="preserve"> kn,</w:t>
      </w:r>
    </w:p>
    <w:p w:rsidRDefault="00086039" w:rsidP="00086039" w:rsidR="00086039">
      <w:r>
        <w:t xml:space="preserve">- 24 etaža 4/100 – poslovni prostor broj 27 u površini od 30,61m2, </w:t>
      </w:r>
    </w:p>
    <w:p w:rsidRDefault="00086039" w:rsidP="00086039" w:rsidR="00086039">
      <w:r>
        <w:t xml:space="preserve">   u iznosu od  </w:t>
      </w:r>
      <w:r w:rsidR="00C6715C">
        <w:t xml:space="preserve">45.160,60 </w:t>
      </w:r>
      <w:r>
        <w:t>kn,</w:t>
      </w:r>
    </w:p>
    <w:p w:rsidRDefault="00086039" w:rsidP="00086039" w:rsidR="00086039">
      <w:r>
        <w:t xml:space="preserve">- 25 etaža 2/100 – poslovni prostor broj 28 u površini od 22,33m2, </w:t>
      </w:r>
    </w:p>
    <w:p w:rsidRDefault="00086039" w:rsidP="00086039" w:rsidR="00086039">
      <w:r>
        <w:t xml:space="preserve">   u iznosu od </w:t>
      </w:r>
      <w:r w:rsidR="00C6715C">
        <w:t xml:space="preserve">30.824,10 </w:t>
      </w:r>
      <w:r>
        <w:t>kn,</w:t>
      </w:r>
    </w:p>
    <w:p w:rsidRDefault="00086039" w:rsidP="00086039" w:rsidR="00086039">
      <w:r>
        <w:t xml:space="preserve">- 26 etaža 2/100 – poslovni prostor broj 29 u površini od 22,33m2, </w:t>
      </w:r>
    </w:p>
    <w:p w:rsidRDefault="00086039" w:rsidP="00086039" w:rsidR="00086039">
      <w:r>
        <w:t xml:space="preserve">   u iznosu od </w:t>
      </w:r>
      <w:r w:rsidR="00C6715C">
        <w:t xml:space="preserve">30.824,10 </w:t>
      </w:r>
      <w:r>
        <w:t>kn ,</w:t>
      </w:r>
    </w:p>
    <w:p w:rsidRDefault="00086039" w:rsidP="00086039" w:rsidR="00086039">
      <w:r>
        <w:t xml:space="preserve">- 27 etaža 2/100 – poslovni prostor broj 30 u površini od 22,33m2, </w:t>
      </w:r>
    </w:p>
    <w:p w:rsidRDefault="00086039" w:rsidP="00086039" w:rsidR="00086039">
      <w:r>
        <w:t xml:space="preserve">   u iznosu od </w:t>
      </w:r>
      <w:r w:rsidR="00C6715C">
        <w:t xml:space="preserve">30.824,10 </w:t>
      </w:r>
      <w:r>
        <w:t>kn,</w:t>
      </w:r>
    </w:p>
    <w:p w:rsidRDefault="00086039" w:rsidP="00086039" w:rsidR="00086039">
      <w:r>
        <w:t xml:space="preserve">- 28 etaža 2/100 – poslovni prostor broj 31 u površini od 19,21m2, </w:t>
      </w:r>
    </w:p>
    <w:p w:rsidRDefault="00086039" w:rsidP="00086039" w:rsidR="00086039">
      <w:r>
        <w:t xml:space="preserve">   u iznosu od </w:t>
      </w:r>
      <w:r w:rsidR="00C6715C">
        <w:t>27.965,60 kn.</w:t>
      </w:r>
    </w:p>
    <w:p w:rsidRDefault="00C6715C" w:rsidP="00086039" w:rsidR="00C6715C"/>
    <w:p w:rsidRDefault="00086039" w:rsidP="00086039" w:rsidR="00086039"/>
    <w:p w:rsidRDefault="00086039" w:rsidP="00086039" w:rsidR="00086039">
      <w:r>
        <w:lastRenderedPageBreak/>
        <w:t>4. Sve poreze i pristojbe u svezi s prodajom nekretnine snosi kupac.</w:t>
      </w:r>
    </w:p>
    <w:p w:rsidRDefault="00086039" w:rsidP="00086039" w:rsidR="00086039"/>
    <w:p w:rsidRDefault="00086039" w:rsidP="00086039" w:rsidR="00086039">
      <w:pPr>
        <w:jc w:val="both"/>
      </w:pPr>
      <w: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086039" w:rsidP="00086039" w:rsidR="00086039"/>
    <w:p w:rsidRDefault="00086039" w:rsidP="00086039" w:rsidR="00086039">
      <w:r>
        <w:t>Punomoćnici ponuditelja mogu sudjelovati na dražbi samo uz ovjerenu specijalnu punomoć.</w:t>
      </w:r>
    </w:p>
    <w:p w:rsidRDefault="00086039" w:rsidP="00086039" w:rsidR="00086039">
      <w:r>
        <w:t>Sudionicima dražbe koji ne uspiju u nadmetanju, osiguranje odnosno bankarska garancija će se vratiti odmah nakon zaključenja javne dražbe.</w:t>
      </w:r>
    </w:p>
    <w:p w:rsidRDefault="00086039" w:rsidP="00086039" w:rsidR="00086039">
      <w:pPr>
        <w:jc w:val="both"/>
      </w:pPr>
      <w:r>
        <w:t xml:space="preserve">Osiguranje nisu dužni položiti razlučni vjerovnici kojima je to pravo upisano u zemljišnim knjigama. </w:t>
      </w:r>
    </w:p>
    <w:p w:rsidRDefault="00086039" w:rsidP="00086039" w:rsidR="00086039"/>
    <w:p w:rsidRDefault="00086039" w:rsidP="00086039" w:rsidR="00086039">
      <w:r>
        <w:t>6. Kupac je dužan uplatiti razliku između osiguranja i postignute kupoprodajne cijene u roku od tri mjeseca od dana zaključenja javne dražbe na račun sudskog depozita.</w:t>
      </w:r>
    </w:p>
    <w:p w:rsidRDefault="00086039" w:rsidP="00C6715C" w:rsidR="00086039">
      <w:pPr>
        <w:jc w:val="both"/>
      </w:pPr>
      <w: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086039" w:rsidP="00086039" w:rsidR="00086039"/>
    <w:p w:rsidRDefault="00086039" w:rsidP="00086039" w:rsidR="00086039">
      <w:pPr>
        <w:jc w:val="both"/>
      </w:pPr>
      <w: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086039" w:rsidP="00086039" w:rsidR="00086039"/>
    <w:p w:rsidRDefault="00086039" w:rsidP="00086039" w:rsidR="00086039">
      <w: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086039" w:rsidP="00086039" w:rsidR="00086039"/>
    <w:p w:rsidRDefault="00086039" w:rsidP="00086039" w:rsidR="00086039">
      <w:pPr>
        <w:jc w:val="both"/>
      </w:pPr>
      <w: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086039" w:rsidP="00086039" w:rsidR="00086039"/>
    <w:p w:rsidRDefault="00086039" w:rsidP="00086039" w:rsidR="00086039">
      <w:pPr>
        <w:jc w:val="both"/>
      </w:pPr>
      <w:r>
        <w:lastRenderedPageBreak/>
        <w:t xml:space="preserve">10. Nakon pravomoćnosti rješenja o dosudi i nakon što kupac položi kupovninu sud će donijeti zaključak o predaju nekretnina kupcu, čime kupac stupa u posjed istih. </w:t>
      </w:r>
    </w:p>
    <w:p w:rsidRDefault="00086039" w:rsidP="00086039" w:rsidR="00086039"/>
    <w:p w:rsidRDefault="00086039" w:rsidP="00086039" w:rsidR="00086039">
      <w:pPr>
        <w:jc w:val="both"/>
      </w:pPr>
      <w: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086039" w:rsidP="00086039" w:rsidR="00086039"/>
    <w:p w:rsidRDefault="00086039" w:rsidP="00086039" w:rsidR="00086039">
      <w:pPr>
        <w:jc w:val="both"/>
      </w:pPr>
      <w: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086039" w:rsidP="00086039" w:rsidR="00086039"/>
    <w:p w:rsidRDefault="00086039" w:rsidP="00086039" w:rsidR="00086039">
      <w:r>
        <w:t xml:space="preserve">12. Prodaja se obavlja po načelu "viđeno-kupljeno", što isključuje svake naknadne prigovore kupca. </w:t>
      </w:r>
    </w:p>
    <w:p w:rsidRDefault="00086039" w:rsidP="00086039" w:rsidR="00086039">
      <w:r>
        <w:t xml:space="preserve">Razgledati nekretnine i dokumentaciju vezane uz iste, zainteresirane osobe mogu u vrijeme dogovoreno sa stečajnim upraviteljem Vladimir Špehar na broj 091 2026292. </w:t>
      </w:r>
    </w:p>
    <w:p w:rsidRDefault="00086039" w:rsidP="00086039" w:rsidR="00086039"/>
    <w:p w:rsidRDefault="00086039" w:rsidP="00086039" w:rsidR="00086039">
      <w:pPr>
        <w:jc w:val="center"/>
      </w:pPr>
      <w:r>
        <w:t>Obrazloženje</w:t>
      </w:r>
    </w:p>
    <w:p w:rsidRDefault="00086039" w:rsidP="00086039" w:rsidR="00086039"/>
    <w:p w:rsidRDefault="00086039" w:rsidP="00086039" w:rsidR="00086039">
      <w:pPr>
        <w:jc w:val="both"/>
      </w:pPr>
      <w:r>
        <w:t>Rješenjem ovog suda posl.br. St-1065/11 od 30. rujna 2011. otvoren je stečajni postupak nad imovinom dužnika IZGRADNJA HOTELI d.o.o. Selce, E. Antića 78 ,  a stečajnu masu čine i nekretnine koje su predmet ove prodaje, a na kojima je upisano razlučno pravo u korist  Karlovačka banka d.d. Karlovac, Hypo Alpe Adria Bank d.d. Zagreb</w:t>
      </w:r>
      <w:r w:rsidR="00C6715C">
        <w:t xml:space="preserve"> – sada H-ABDUCO d.o.o. Zagreb</w:t>
      </w:r>
      <w:r>
        <w:t>, RH Ministarstvo financija, Porezna uprava, Područni ured Karlovac i RH Ministarstvo financija.</w:t>
      </w:r>
    </w:p>
    <w:p w:rsidRDefault="00086039" w:rsidP="00086039" w:rsidR="00086039"/>
    <w:p w:rsidRDefault="00086039" w:rsidP="00086039" w:rsidR="00086039">
      <w:pPr>
        <w:jc w:val="both"/>
      </w:pPr>
      <w:r>
        <w:t xml:space="preserve"> Stečajni upravitelj je podnio prijedlog da se nekretnine upisane u točki I. ovog zaključka, a na kojima postoji razlučno pravo, prodaju u stečajnom postupku uz odgovarajuću primjenu pravila o ovrsi na nekretninama, sukladno čl.164.st.1. Stečajnog zakona ("Narodne novine" broj  44/96, 29/99, 129/00, 123/03, 82/06, 116/10, 25/12 - dalje SZ).</w:t>
      </w:r>
    </w:p>
    <w:p w:rsidRDefault="00C6715C" w:rsidP="00086039" w:rsidR="00C6715C">
      <w:pPr>
        <w:jc w:val="both"/>
      </w:pPr>
    </w:p>
    <w:p w:rsidRDefault="00C6715C" w:rsidP="00086039" w:rsidR="00C6715C">
      <w:pPr>
        <w:jc w:val="both"/>
      </w:pPr>
    </w:p>
    <w:p w:rsidRDefault="00C6715C" w:rsidP="00086039" w:rsidR="00C6715C">
      <w:pPr>
        <w:jc w:val="both"/>
      </w:pPr>
    </w:p>
    <w:p w:rsidRDefault="00C6715C" w:rsidP="00086039" w:rsidR="00C6715C">
      <w:pPr>
        <w:jc w:val="both"/>
      </w:pPr>
    </w:p>
    <w:p w:rsidRDefault="00086039" w:rsidP="00086039" w:rsidR="00086039"/>
    <w:p w:rsidRDefault="00086039" w:rsidP="00086039" w:rsidR="00086039">
      <w:r>
        <w:t xml:space="preserve">Budući nekretnine nisu prodane na </w:t>
      </w:r>
      <w:r w:rsidR="00C6715C">
        <w:t>dvanaestom</w:t>
      </w:r>
      <w:r>
        <w:t xml:space="preserve"> ročištu za prodaju po utvrđenoj vrijednosti to su stečajni upravitelj i punomoćnik razlučnog vjerovnika predložili da se na narednom ročištu nekretnine prodaju za cijenu 10% nižu od zadnje objavljene cijene, a što je prihvatio i stečajni sudac.</w:t>
      </w:r>
    </w:p>
    <w:p w:rsidRDefault="00086039" w:rsidP="00086039" w:rsidR="00086039"/>
    <w:p w:rsidRDefault="00086039" w:rsidP="00086039" w:rsidR="00086039">
      <w:r>
        <w:t>O uvjetima i načinu prodaje odlučeno je temeljem odredbe čl. 92., 93., 94., 95., 98. 100., 100a, i 101. a. OZ-a u vezi s čl. 164. SZ-a.</w:t>
      </w:r>
    </w:p>
    <w:p w:rsidRDefault="00086039" w:rsidP="00086039" w:rsidR="00086039">
      <w:r>
        <w:t xml:space="preserve">      </w:t>
      </w:r>
    </w:p>
    <w:p w:rsidRDefault="007F50E6" w:rsidP="007F50E6" w:rsidR="007F50E6"/>
    <w:p w:rsidRDefault="002775D1" w:rsidP="002775D1" w:rsidR="002775D1" w:rsidRPr="00042EC5">
      <w:pPr>
        <w:jc w:val="center"/>
      </w:pPr>
      <w:r w:rsidRPr="00042EC5">
        <w:t xml:space="preserve">U Karlovcu </w:t>
      </w:r>
      <w:r w:rsidR="009E0674" w:rsidRPr="00042EC5">
        <w:t>2</w:t>
      </w:r>
      <w:r w:rsidR="00C46D17">
        <w:t>2</w:t>
      </w:r>
      <w:r w:rsidR="009E0674" w:rsidRPr="00042EC5">
        <w:t>. listopada</w:t>
      </w:r>
      <w:r w:rsidRPr="00042EC5">
        <w:t xml:space="preserve"> 2015.</w:t>
      </w:r>
    </w:p>
    <w:p w:rsidRDefault="002775D1" w:rsidP="002775D1" w:rsidR="002775D1" w:rsidRPr="00042EC5"/>
    <w:p w:rsidRDefault="002775D1" w:rsidP="002775D1" w:rsidR="002775D1" w:rsidRPr="00042EC5">
      <w:pPr>
        <w:jc w:val="right"/>
      </w:pPr>
      <w:r w:rsidRPr="00042EC5">
        <w:t>STEČAJNI SUDAC:</w:t>
      </w:r>
    </w:p>
    <w:p w:rsidRDefault="002775D1" w:rsidP="00042EC5" w:rsidR="002775D1">
      <w:pPr>
        <w:jc w:val="right"/>
      </w:pPr>
      <w:r w:rsidRPr="00042EC5">
        <w:t>Vesna Fundurulić Perišin</w:t>
      </w:r>
    </w:p>
    <w:p w:rsidRDefault="007F50E6" w:rsidP="00042EC5" w:rsidR="007F50E6">
      <w:pPr>
        <w:jc w:val="right"/>
      </w:pPr>
    </w:p>
    <w:p w:rsidRDefault="007F50E6" w:rsidP="00042EC5" w:rsidR="007F50E6" w:rsidRPr="00042EC5">
      <w:pPr>
        <w:jc w:val="right"/>
      </w:pPr>
    </w:p>
    <w:p w:rsidRDefault="002775D1" w:rsidP="002775D1" w:rsidR="002775D1">
      <w:r w:rsidRPr="00042EC5">
        <w:t>UPUTA O PRAVNOM LIJEKU:</w:t>
      </w:r>
    </w:p>
    <w:p w:rsidRDefault="007F50E6" w:rsidP="007F50E6" w:rsidR="007F50E6">
      <w:r>
        <w:t xml:space="preserve">Protiv ovog rješenja pravo na žalbu ima stečajni upravitelj i razlučni vjerovnici. </w:t>
      </w:r>
    </w:p>
    <w:p w:rsidRDefault="007F50E6" w:rsidP="007F50E6" w:rsidR="007F50E6">
      <w:r>
        <w:t xml:space="preserve"> Rok za žalbu iznosi 8 dana računajući od dana dostave pisanog otpravka. Žalba se podnosi Visokom trgovačkom sudu Republike Hrvatske putem ovog suda u tri primjerka.</w:t>
      </w:r>
    </w:p>
    <w:p w:rsidRDefault="007F50E6" w:rsidP="002775D1" w:rsidR="007F50E6" w:rsidRPr="00042EC5"/>
    <w:p w:rsidRDefault="002775D1" w:rsidP="002775D1" w:rsidR="002775D1" w:rsidRPr="00042EC5">
      <w:r w:rsidRPr="00042EC5">
        <w:t>Dna:</w:t>
      </w:r>
    </w:p>
    <w:p w:rsidRDefault="000E3302" w:rsidP="000E3302" w:rsidR="005F06BF">
      <w:r>
        <w:t>1.</w:t>
      </w:r>
      <w:r w:rsidR="002775D1" w:rsidRPr="00042EC5">
        <w:t>Stečajni upravitelj</w:t>
      </w:r>
    </w:p>
    <w:p w:rsidRDefault="007F50E6" w:rsidP="000E3302" w:rsidR="007F50E6">
      <w:r>
        <w:t>2. Razlučni vjerovnici</w:t>
      </w:r>
    </w:p>
    <w:p w:rsidRDefault="007F50E6" w:rsidP="000E3302" w:rsidR="007F50E6">
      <w:r>
        <w:t>3. Oglasna ploča suda</w:t>
      </w:r>
    </w:p>
    <w:p w:rsidRDefault="007F50E6" w:rsidP="000E3302" w:rsidR="007F50E6">
      <w:r>
        <w:t>4. Spis</w:t>
      </w:r>
    </w:p>
    <w:p w:rsidRDefault="009701A0" w:rsidP="007F50E6" w:rsidR="009701A0">
      <w:pPr>
        <w:jc w:val="both"/>
      </w:pPr>
    </w:p>
    <w:p w:rsidRDefault="009701A0" w:rsidP="005F06BF" w:rsidR="009701A0">
      <w:pPr>
        <w:jc w:val="both"/>
      </w:pPr>
    </w:p>
    <w:p w:rsidRDefault="005F06BF" w:rsidP="005F06BF" w:rsidR="005F06BF">
      <w:pPr>
        <w:jc w:val="both"/>
      </w:pPr>
    </w:p>
    <w:p w:rsidRDefault="002207BD" w:rsidP="002207BD" w:rsidR="002207BD">
      <w:pPr>
        <w:jc w:val="both"/>
      </w:pPr>
    </w:p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3422B3" w:rsidP="002775D1" w:rsidR="003422B3" w:rsidRPr="00042EC5"/>
    <w:sectPr w:rsidSect="00DB5B2A" w:rsidR="003422B3" w:rsidRPr="00042EC5">
      <w:headerReference w:type="default" r:id="rId11"/>
      <w:pgSz w:code="9" w:h="16838" w:w="11906"/>
      <w:pgMar w:gutter="0" w:footer="709" w:header="709" w:left="1418" w:bottom="295" w:right="1418" w:top="1418"/>
      <w:paperSrc w:other="2" w:firs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AFF" w:rsidR="00BB4AFF">
      <w:r>
        <w:separator/>
      </w:r>
    </w:p>
  </w:endnote>
  <w:endnote w:id="0" w:type="continuationSeparator">
    <w:p w:rsidRDefault="00BB4AFF" w:rsidR="00BB4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AFF" w:rsidR="00BB4AFF">
      <w:r>
        <w:separator/>
      </w:r>
    </w:p>
  </w:footnote>
  <w:footnote w:id="0" w:type="continuationSeparator">
    <w:p w:rsidRDefault="00BB4AFF" w:rsidR="00BB4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083">
          <w:rPr>
            <w:noProof/>
          </w:rPr>
          <w:t>10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BB6083" w:rsidR="0060670C">
        <w:pPr>
          <w:pStyle w:val="Zaglavlje"/>
          <w:jc w:val="center"/>
        </w:pPr>
      </w:p>
    </w:sdtContent>
  </w:sdt>
  <w:p w:rsidRDefault="00BB608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86039"/>
    <w:rsid w:val="00092E8E"/>
    <w:rsid w:val="00096468"/>
    <w:rsid w:val="000A302D"/>
    <w:rsid w:val="000B5B63"/>
    <w:rsid w:val="000E3302"/>
    <w:rsid w:val="00181C25"/>
    <w:rsid w:val="0019399D"/>
    <w:rsid w:val="00200FA9"/>
    <w:rsid w:val="002207BD"/>
    <w:rsid w:val="002775D1"/>
    <w:rsid w:val="00277787"/>
    <w:rsid w:val="002D485F"/>
    <w:rsid w:val="003422B3"/>
    <w:rsid w:val="00395F7D"/>
    <w:rsid w:val="00456E7D"/>
    <w:rsid w:val="004C28B3"/>
    <w:rsid w:val="005F06BF"/>
    <w:rsid w:val="005F7E02"/>
    <w:rsid w:val="006862D5"/>
    <w:rsid w:val="006D50C3"/>
    <w:rsid w:val="007F50E6"/>
    <w:rsid w:val="00813D04"/>
    <w:rsid w:val="00827435"/>
    <w:rsid w:val="008753F6"/>
    <w:rsid w:val="009701A0"/>
    <w:rsid w:val="00997385"/>
    <w:rsid w:val="009D733B"/>
    <w:rsid w:val="009E0674"/>
    <w:rsid w:val="00A85C1E"/>
    <w:rsid w:val="00BA6D04"/>
    <w:rsid w:val="00BB4AFF"/>
    <w:rsid w:val="00BB6083"/>
    <w:rsid w:val="00BE4259"/>
    <w:rsid w:val="00C327CC"/>
    <w:rsid w:val="00C46D17"/>
    <w:rsid w:val="00C6715C"/>
    <w:rsid w:val="00E64B06"/>
    <w:rsid w:val="00F115F0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5D1"/>
    <w:rPr>
      <w:rFonts w:cs="Times New Roman" w:eastAsia="Times New Roman"/>
      <w:position w:val="16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75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5D1"/>
    <w:rPr>
      <w:rFonts w:cs="Times New Roman" w:eastAsia="Times New Roman"/>
      <w:position w:val="16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75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86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Jurić i dr. zastupanog po punomoćniku Gordana Palajsa; JASNA KNEŽEVIĆ; TURISTIČKA ZAJEDNICA GRADA CRIKVENICE; OSTALI VJEROVNICI; BERNARD BERTOVIĆ; LJERKO ŽANIĆ; Marijo Ivančić; BOLČEVIĆ GRADNJA; OPĆINSKI SUD U CRIKVENICI; OPĆINSKI SUD U RIJECI</izvorni_sadrzaj>
    <derivirana_varijabla naziv="DomainObject.Predmet.StrankaFormated_1">  Marko Jurić i dr. zastupanog po punomoćniku Gordana Palajsa; JASNA KNEŽEVIĆ; TURISTIČKA ZAJEDNICA GRADA CRIKVENICE; OSTALI VJEROVNICI; BERNARD BERTOVIĆ; LJERKO ŽANIĆ; Marijo Ivančić; BOLČEVIĆ GRADNJA; OPĆINSKI SUD U CRIKVENICI; OPĆINSKI SUD U RIJECI</derivirana_varijabla>
  </DomainObject.Predmet.StrankaFormated>
  <DomainObject.Predmet.StrankaFormatedOIB>
    <izvorni_sadrzaj>  Marko Jurić i dr. zastupanog po punomoćniku Gordana Palajsa; JASNA KNEŽEVIĆ; TURISTIČKA ZAJEDNICA GRADA CRIKVENICE, OIB 78748346087; OSTALI VJEROVNICI; BERNARD BERTOVIĆ; LJERKO ŽANIĆ; Marijo Ivančić; BOLČEVIĆ GRADNJA; OPĆINSKI SUD U CRIKVENICI; OPĆINSKI SUD U RIJECI, OIB 00000000001</izvorni_sadrzaj>
    <derivirana_varijabla naziv="DomainObject.Predmet.StrankaFormatedOIB_1">  Marko Jurić i dr. zastupanog po punomoćniku Gordana Palajsa; JASNA KNEŽEVIĆ; TURISTIČKA ZAJEDNICA GRADA CRIKVENICE, OIB 78748346087; OSTALI VJEROVNICI; BERNARD BERTOVIĆ; LJERKO ŽANIĆ; Marijo Ivančić; BOLČEVIĆ GRADNJA; OPĆINSKI SUD U CRIKVENICI; OPĆINSKI SUD U RIJECI, OIB 00000000001</derivirana_varijabla>
  </DomainObject.Predmet.StrankaFormatedOIB>
  <DomainObject.Predmet.StrankaFormatedWithAdress>
    <izvorni_sadrzaj> Marko Jurić i dr., Kačjak 11, Dramalj zastupanog po punomoćniku Gordana Palajsa; JASNA KNEŽEVIĆ; TURISTIČKA ZAJEDNICA GRADA CRIKVENICE; OSTALI VJEROVNICI, ; BERNARD BERTOVIĆ; LJERKO ŽANIĆ; Marijo Ivančić; BOLČEVIĆ GRADNJA; OPĆINSKI SUD U CRIKVENICI; OPĆINSKI SUD U RIJECI</izvorni_sadrzaj>
    <derivirana_varijabla naziv="DomainObject.Predmet.StrankaFormatedWithAdress_1"> Marko Jurić i dr., Kačjak 11, Dramalj zastupanog po punomoćniku Gordana Palajsa; JASNA KNEŽEVIĆ; TURISTIČKA ZAJEDNICA GRADA CRIKVENICE; OSTALI VJEROVNICI, ; BERNARD BERTOVIĆ; LJERKO ŽANIĆ; Marijo Ivančić; BOLČEVIĆ GRADNJA; OPĆINSKI SUD U CRIKVENICI; OPĆINSKI SUD U RIJECI</derivirana_varijabla>
  </DomainObject.Predmet.StrankaFormatedWithAdress>
  <DomainObject.Predmet.StrankaFormatedWithAdressOIB>
    <izvorni_sadrzaj> Marko Jurić i dr., Kačjak 11, Dramalj zastupanog po punomoćniku Gordana Palajsa; JASNA KNEŽEVIĆ; TURISTIČKA ZAJEDNICA GRADA CRIKVENICE, OIB 78748346087; OSTALI VJEROVNICI, ; BERNARD BERTOVIĆ; LJERKO ŽANIĆ; Marijo Ivančić; BOLČEVIĆ GRADNJA; OPĆINSKI SUD U CRIKVENICI; OPĆINSKI SUD U RIJECI, OIB 00000000001</izvorni_sadrzaj>
    <derivirana_varijabla naziv="DomainObject.Predmet.StrankaFormatedWithAdressOIB_1"> Marko Jurić i dr., Kačjak 11, Dramalj zastupanog po punomoćniku Gordana Palajsa; JASNA KNEŽEVIĆ; TURISTIČKA ZAJEDNICA GRADA CRIKVENICE, OIB 78748346087; OSTALI VJEROVNICI, ; BERNARD BERTOVIĆ; LJERKO ŽANIĆ; Marijo Ivančić; BOLČEVIĆ GRADNJA; OPĆINSKI SUD U CRIKVENICI; OPĆINSKI SUD U RIJECI, OIB 00000000001</derivirana_varijabla>
  </DomainObject.Predmet.StrankaFormatedWithAdressOIB>
  <DomainObject.Predmet.StrankaWithAdress>
    <izvorni_sadrzaj>Marko Jurić i dr. Kačjak 11,Dramalj,JASNA KNEŽEVIĆ ,TURISTIČKA ZAJEDNICA GRADA CRIKVENICE ,OSTALI VJEROVNICI ,BERNARD BERTOVIĆ ,LJERKO ŽANIĆ ,Marijo Ivančić ,BOLČEVIĆ GRADNJA ,OPĆINSKI SUD U CRIKVENICI ,OPĆINSKI SUD U RIJECI </izvorni_sadrzaj>
    <derivirana_varijabla naziv="DomainObject.Predmet.StrankaWithAdress_1">Marko Jurić i dr. Kačjak 11,Dramalj,JASNA KNEŽEVIĆ ,TURISTIČKA ZAJEDNICA GRADA CRIKVENICE ,OSTALI VJEROVNICI ,BERNARD BERTOVIĆ ,LJERKO ŽANIĆ ,Marijo Ivančić ,BOLČEVIĆ GRADNJA ,OPĆINSKI SUD U CRIKVENICI ,OPĆINSKI SUD U RIJECI </derivirana_varijabla>
  </DomainObject.Predmet.StrankaWithAdress>
  <DomainObject.Predmet.StrankaWithAdressOIB>
    <izvorni_sadrzaj>Marko Jurić i dr., Kačjak 11,Dramalj,JASNA KNEŽEVIĆ,TURISTIČKA ZAJEDNICA GRADA CRIKVENICE, OIB 78748346087,OSTALI VJEROVNICI, ,BERNARD BERTOVIĆ,LJERKO ŽANIĆ,Marijo Ivančić,BOLČEVIĆ GRADNJA,OPĆINSKI SUD U CRIKVENICI,OPĆINSKI SUD U RIJECI, OIB 00000000001</izvorni_sadrzaj>
    <derivirana_varijabla naziv="DomainObject.Predmet.StrankaWithAdressOIB_1">Marko Jurić i dr., Kačjak 11,Dramalj,JASNA KNEŽEVIĆ,TURISTIČKA ZAJEDNICA GRADA CRIKVENICE, OIB 78748346087,OSTALI VJEROVNICI, ,BERNARD BERTOVIĆ,LJERKO ŽANIĆ,Marijo Ivančić,BOLČEVIĆ GRADNJA,OPĆINSKI SUD U CRIKVENICI,OPĆINSKI SUD U RIJECI, OIB 00000000001</derivirana_varijabla>
  </DomainObject.Predmet.StrankaWithAdressOIB>
  <DomainObject.Predmet.StrankaNazivFormated>
    <izvorni_sadrzaj>Marko Jurić i dr.,JASNA KNEŽEVIĆ,TURISTIČKA ZAJEDNICA GRADA CRIKVENICE,OSTALI VJEROVNICI,BERNARD BERTOVIĆ,LJERKO ŽANIĆ,Marijo Ivančić,BOLČEVIĆ GRADNJA,OPĆINSKI SUD U CRIKVENICI,OPĆINSKI SUD U RIJECI</izvorni_sadrzaj>
    <derivirana_varijabla naziv="DomainObject.Predmet.StrankaNazivFormated_1">Marko Jurić i dr.,JASNA KNEŽEVIĆ,TURISTIČKA ZAJEDNICA GRADA CRIKVENICE,OSTALI VJEROVNICI,BERNARD BERTOVIĆ,LJERKO ŽANIĆ,Marijo Ivančić,BOLČEVIĆ GRADNJA,OPĆINSKI SUD U CRIKVENICI,OPĆINSKI SUD U RIJECI</derivirana_varijabla>
  </DomainObject.Predmet.StrankaNazivFormated>
  <DomainObject.Predmet.StrankaNazivFormatedOIB>
    <izvorni_sadrzaj>Marko Jurić i dr.,JASNA KNEŽEVIĆ,TURISTIČKA ZAJEDNICA GRADA CRIKVENICE, OIB 78748346087,OSTALI VJEROVNICI,BERNARD BERTOVIĆ,LJERKO ŽANIĆ,Marijo Ivančić,BOLČEVIĆ GRADNJA,OPĆINSKI SUD U CRIKVENICI,OPĆINSKI SUD U RIJECI, OIB 00000000001</izvorni_sadrzaj>
    <derivirana_varijabla naziv="DomainObject.Predmet.StrankaNazivFormatedOIB_1">Marko Jurić i dr.,JASNA KNEŽEVIĆ,TURISTIČKA ZAJEDNICA GRADA CRIKVENICE, OIB 78748346087,OSTALI VJEROVNICI,BERNARD BERTOVIĆ,LJERKO ŽANIĆ,Marijo Ivančić,BOLČEVIĆ GRADNJA,OPĆINSKI SUD U CRIKVENICI,OPĆINSKI SUD U RIJECI,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Marko Jurić i dr. zastupanog po punomoćniku Gordana Palajsa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Formated_1">
      <item>Marko Jurić i dr. zastupanog po punomoćniku Gordana Palajsa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Formated>
  <DomainObject.Predmet.StrankaListFormatedOIB>
    <izvorni_sadrzaj>
      <item>Marko Jurić i dr. zastupanog po punomoćniku Gordana Palajsa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FormatedOIB_1">
      <item>Marko Jurić i dr. zastupanog po punomoćniku Gordana Palajsa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FormatedOIB>
  <DomainObject.Predmet.StrankaListFormatedWithAdress>
    <izvorni_sadrzaj>
      <item>Marko Jurić i dr., Kačjak 11, Dramalj zastupanog po punomoćniku Gordana Palajsa</item>
      <item>JASNA KNEŽEVIĆ</item>
      <item>TURISTIČKA ZAJEDNICA GRADA CRIKVENICE</item>
      <item>OSTALI VJEROVNICI, 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FormatedWithAdress_1">
      <item>Marko Jurić i dr., Kačjak 11, Dramalj zastupanog po punomoćniku Gordana Palajsa</item>
      <item>JASNA KNEŽEVIĆ</item>
      <item>TURISTIČKA ZAJEDNICA GRADA CRIKVENICE</item>
      <item>OSTALI VJEROVNICI, 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FormatedWithAdress>
  <DomainObject.Predmet.StrankaListFormatedWithAdressOIB>
    <izvorni_sadrzaj>
      <item>Marko Jurić i dr., Kačjak 11, Dramalj zastupanog po punomoćniku Gordana Palajsa</item>
      <item>JASNA KNEŽEVIĆ</item>
      <item>TURISTIČKA ZAJEDNICA GRADA CRIKVENICE, OIB 78748346087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FormatedWithAdressOIB_1">
      <item>Marko Jurić i dr., Kačjak 11, Dramalj zastupanog po punomoćniku Gordana Palajsa</item>
      <item>JASNA KNEŽEVIĆ</item>
      <item>TURISTIČKA ZAJEDNICA GRADA CRIKVENICE, OIB 78748346087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FormatedWithAdressOIB>
  <DomainObject.Predmet.StrankaListNazivFormated>
    <izvorni_sadrzaj>
      <item>Marko Jurić i dr.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NazivFormated_1">
      <item>Marko Jurić i dr.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NazivFormated>
  <DomainObject.Predmet.StrankaListNazivFormatedOIB>
    <izvorni_sadrzaj>
      <item>Marko Jurić i dr.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NazivFormatedOIB_1">
      <item>Marko Jurić i dr.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 punomoćnik sudionika u postupku Marko Jurić i dr.</item>
      <item>Vladimir Špehar</item>
    </izvorni_sadrzaj>
    <derivirana_varijabla naziv="DomainObject.Predmet.OstaliListFormated_1">
      <item>Gordana Palajsa punomoćnik sudionika u postupku Marko Jurić i dr.</item>
      <item>Vladimir Špehar</item>
    </derivirana_varijabla>
  </DomainObject.Predmet.OstaliListFormated>
  <DomainObject.Predmet.OstaliListFormatedOIB>
    <izvorni_sadrzaj>
      <item>Gordana Palajsa, OIB 20163245737 punomoćnik sudionika u postupku Marko Jurić i dr.</item>
      <item>Vladimir Špehar, OIB 20275924066</item>
    </izvorni_sadrzaj>
    <derivirana_varijabla naziv="DomainObject.Predmet.OstaliListFormatedOIB_1">
      <item>Gordana Palajsa, OIB 20163245737 punomoćnik sudionika u postupku Marko Jurić i dr.</item>
      <item>Vladimir Špehar, OIB 20275924066</item>
    </derivirana_varijabla>
  </DomainObject.Predmet.OstaliListFormatedOIB>
  <DomainObject.Predmet.OstaliListFormatedWithAdress>
    <izvorni_sadrzaj>
      <item>Gordana Palajsa, Šebetićeva 2, Karlovac  SSSH punomoćnik sudionika u postupku Marko Jurić i dr.</item>
      <item>Vladimir Špehar</item>
    </izvorni_sadrzaj>
    <derivirana_varijabla naziv="DomainObject.Predmet.OstaliListFormatedWithAdress_1">
      <item>Gordana Palajsa, Šebetićeva 2, Karlovac  SSSH punomoćnik sudionika u postupku Marko Jurić i dr.</item>
      <item>Vladimir Špehar</item>
    </derivirana_varijabla>
  </DomainObject.Predmet.OstaliListFormatedWithAdress>
  <DomainObject.Predmet.OstaliListFormatedWithAdressOIB>
    <izvorni_sadrzaj>
      <item>Gordana Palajsa, OIB 20163245737, Šebetićeva 2, Karlovac  SSSH punomoćnik sudionika u postupku Marko Jurić i dr.</item>
      <item>Vladimir Špehar, OIB 20275924066</item>
    </izvorni_sadrzaj>
    <derivirana_varijabla naziv="DomainObject.Predmet.OstaliListFormatedWithAdressOIB_1">
      <item>Gordana Palajsa, OIB 20163245737, Šebetićeva 2, Karlovac  SSSH punomoćnik sudionika u postupku Marko Jurić i dr.</item>
      <item>Vladimir Špehar, OIB 20275924066</item>
    </derivirana_varijabla>
  </DomainObject.Predmet.OstaliListFormatedWithAdressOIB>
  <DomainObject.Predmet.OstaliListNazivFormated>
    <izvorni_sadrzaj>
      <item>Gordana Palajsa</item>
      <item>Vladimir Špehar</item>
    </izvorni_sadrzaj>
    <derivirana_varijabla naziv="DomainObject.Predmet.OstaliListNazivFormated_1">
      <item>Gordana Palajsa</item>
      <item>Vladimir Špehar</item>
    </derivirana_varijabla>
  </DomainObject.Predmet.OstaliListNazivFormated>
  <DomainObject.Predmet.OstaliListNazivFormatedOIB>
    <izvorni_sadrzaj>
      <item>Gordana Palajsa, OIB 20163245737</item>
      <item>Vladimir Špehar, OIB 20275924066</item>
    </izvorni_sadrzaj>
    <derivirana_varijabla naziv="DomainObject.Predmet.OstaliListNazivFormatedOIB_1">
      <item>Gordana Palajsa, OIB 20163245737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OSTALI VJEROVNICI i dr.</izvorni_sadrzaj>
    <derivirana_varijabla naziv="DomainObject.Predmet.StrankaIDrugi_1">OSTALI VJEROVNICI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OSTALI VJEROVNICI,  i dr.</izvorni_sadrzaj>
    <derivirana_varijabla naziv="DomainObject.Predmet.StrankaIDrugiAdressOIB_1">OSTALI VJEROVNICI, 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Marko Jurić i dr.</item>
      <item>IZGRADNJA  HOTELI d.o.o.</item>
      <item>JASNA KNEŽEVIĆ</item>
      <item>TURISTIČKA ZAJEDNICA GRADA CRIKVENICE</item>
      <item>Vladimir Špehar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udioniciListNaziv_1">
      <item>Gordana Palajsa</item>
      <item>Marko Jurić i dr.</item>
      <item>IZGRADNJA  HOTELI d.o.o.</item>
      <item>JASNA KNEŽEVIĆ</item>
      <item>TURISTIČKA ZAJEDNICA GRADA CRIKVENICE</item>
      <item>Vladimir Špehar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udioniciListNaziv>
  <DomainObject.Predmet.SudioniciListAdressOIB>
    <izvorni_sadrzaj>
      <item>Gordana Palajsa, OIB 20163245737, Šebetićeva 2,Karlovac  SSSH</item>
      <item>Marko Jurić i dr., Kačjak 11,Dramalj</item>
      <item>IZGRADNJA  HOTELI d.o.o., OIB 08462001075, Emila Antića 78,51260 Selce</item>
      <item>JASNA KNEŽEVIĆ</item>
      <item>TURISTIČKA ZAJEDNICA GRADA CRIKVENICE, OIB 78748346087</item>
      <item>Vladimir Špehar, OIB 20275924066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udioniciListAdressOIB_1">
      <item>Gordana Palajsa, OIB 20163245737, Šebetićeva 2,Karlovac  SSSH</item>
      <item>Marko Jurić i dr., Kačjak 11,Dramalj</item>
      <item>IZGRADNJA  HOTELI d.o.o., OIB 08462001075, Emila Antića 78,51260 Selce</item>
      <item>JASNA KNEŽEVIĆ</item>
      <item>TURISTIČKA ZAJEDNICA GRADA CRIKVENICE, OIB 78748346087</item>
      <item>Vladimir Špehar, OIB 20275924066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null</item>
      <item>, OIB 08462001075</item>
      <item>, OIB null</item>
      <item>, OIB 78748346087</item>
      <item>, OIB 20275924066</item>
      <item>, OIB null</item>
      <item>, OIB null</item>
      <item>, OIB null</item>
      <item>, OIB null</item>
      <item>, OIB null</item>
      <item>, OIB null</item>
      <item>, OIB 00000000001</item>
    </izvorni_sadrzaj>
    <derivirana_varijabla naziv="DomainObject.Predmet.SudioniciListNazivOIB_1">
      <item>, OIB 20163245737</item>
      <item>, OIB null</item>
      <item>, OIB 08462001075</item>
      <item>, OIB null</item>
      <item>, OIB 78748346087</item>
      <item>, OIB 20275924066</item>
      <item>, OIB null</item>
      <item>, OIB null</item>
      <item>, OIB null</item>
      <item>, OIB null</item>
      <item>, OIB null</item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7E6E0-0111-4AF6-A069-00117FB93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2557</properties:Words>
  <properties:Characters>12440</properties:Characters>
  <properties:Lines>356</properties:Lines>
  <properties:Paragraphs>205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2015-10-22T10:42:00Z</dcterms:created>
  <dc:creator>Gordana Grčić</dc:creator>
  <cp:lastModifiedBy>Gordana Grčić</cp:lastModifiedBy>
  <cp:lastPrinted>2015-10-22T10:34:00Z</cp:lastPrinted>
  <dcterms:modified xmlns:xsi="http://www.w3.org/2001/XMLSchema-instance" xsi:type="dcterms:W3CDTF">2015-10-26T09:39:00Z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