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fd8d" w14:paraId="53cfd8d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8F7095">
        <w:rPr>
          <w:rFonts w:cs="Times New Roman" w:hAnsi="Times New Roman" w:ascii="Times New Roman"/>
          <w:b/>
          <w:sz w:val="24"/>
          <w:szCs w:val="24"/>
        </w:rPr>
        <w:t>9 St-129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F7095">
        <w:rPr>
          <w:rFonts w:cs="Times New Roman" w:hAnsi="Times New Roman" w:ascii="Times New Roman"/>
          <w:sz w:val="24"/>
          <w:szCs w:val="24"/>
        </w:rPr>
        <w:t xml:space="preserve">VETI d.o.o. iz Šibenika, 8. Dalmatinske udarne brigade 4, OIB: </w:t>
      </w:r>
      <w:r w:rsidR="008F7095" w:rsidRPr="008F7095">
        <w:rPr>
          <w:rFonts w:cs="Times New Roman" w:hAnsi="Times New Roman" w:ascii="Times New Roman"/>
          <w:sz w:val="24"/>
          <w:szCs w:val="24"/>
        </w:rPr>
        <w:t>41812587061</w:t>
      </w:r>
      <w:r w:rsidR="00F509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8F7095">
        <w:rPr>
          <w:rFonts w:cs="Times New Roman" w:hAnsi="Times New Roman" w:ascii="Times New Roman"/>
          <w:sz w:val="24"/>
          <w:szCs w:val="24"/>
        </w:rPr>
        <w:t xml:space="preserve"> VETI d.o.o. iz Šibenika, 8. Dalmatinske udarne brigade 4, OIB: </w:t>
      </w:r>
      <w:r w:rsidR="008F7095" w:rsidRPr="008F7095">
        <w:rPr>
          <w:rFonts w:cs="Times New Roman" w:hAnsi="Times New Roman" w:ascii="Times New Roman"/>
          <w:sz w:val="24"/>
          <w:szCs w:val="24"/>
        </w:rPr>
        <w:t>41812587061</w:t>
      </w:r>
      <w:r w:rsidR="008F709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8F7095">
        <w:rPr>
          <w:rFonts w:cs="Times New Roman" w:hAnsi="Times New Roman" w:ascii="Times New Roman"/>
          <w:sz w:val="24"/>
          <w:szCs w:val="24"/>
        </w:rPr>
        <w:t>685.486,61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8F7095">
        <w:rPr>
          <w:rFonts w:cs="Times New Roman" w:hAnsi="Times New Roman" w:ascii="Times New Roman"/>
          <w:sz w:val="24"/>
          <w:szCs w:val="24"/>
        </w:rPr>
        <w:t>Ivan Šušnjara iz Vedrine,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</w:t>
      </w:r>
      <w:r w:rsidR="004933B6">
        <w:rPr>
          <w:rFonts w:cs="Times New Roman" w:hAnsi="Times New Roman" w:ascii="Times New Roman"/>
          <w:sz w:val="24"/>
          <w:szCs w:val="24"/>
        </w:rPr>
        <w:t>del 05, poziv</w:t>
      </w:r>
      <w:r w:rsidR="008F7095">
        <w:rPr>
          <w:rFonts w:cs="Times New Roman" w:hAnsi="Times New Roman" w:ascii="Times New Roman"/>
          <w:sz w:val="24"/>
          <w:szCs w:val="24"/>
        </w:rPr>
        <w:t xml:space="preserve"> na broj 221-129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F7095">
        <w:rPr>
          <w:rFonts w:cs="Times New Roman" w:hAnsi="Times New Roman" w:ascii="Times New Roman"/>
          <w:sz w:val="24"/>
          <w:szCs w:val="24"/>
        </w:rPr>
        <w:t>Ivan Šušnjara, Ulica domovinskog rata 11, Vedrine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21459D"/>
    <w:rsid w:val="00254D60"/>
    <w:rsid w:val="004933B6"/>
    <w:rsid w:val="005A5CC4"/>
    <w:rsid w:val="005C6DBB"/>
    <w:rsid w:val="0068652F"/>
    <w:rsid w:val="008F7095"/>
    <w:rsid w:val="00962771"/>
    <w:rsid w:val="00D92584"/>
    <w:rsid w:val="00E30E6A"/>
    <w:rsid w:val="00F5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54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D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D6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54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D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D6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VETI d.o.o. za trgovinu i turizam</item>
    </izvorni_sadrzaj>
    <derivirana_varijabla naziv="DomainObject.Predmet.SudioniciListNaziv_1">
      <item>FINA - Podružnica Šibenik</item>
      <item>VETI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VETI d.o.o. za trgovinu i turizam, OIB 41812587061, 8. dalmatinske udarne brigade 14,22000 Šibenik</item>
    </izvorni_sadrzaj>
    <derivirana_varijabla naziv="DomainObject.Predmet.SudioniciListAdressOIB_1">
      <item>FINA - Podružnica Šibenik, OIB 85821130368, Perivoj L. Marune 1,22000 Šibenik</item>
      <item>VETI d.o.o. za trgovinu i turizam, OIB 41812587061, 8. dalmatinske udarne brigade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41812587061</item>
    </izvorni_sadrzaj>
    <derivirana_varijabla naziv="DomainObject.Predmet.SudioniciListNazivOIB_1">
      <item>, OIB 85821130368</item>
      <item>, OIB 41812587061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2204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2016-02-01T13:38:00Z</dcterms:created>
  <dc:creator>Marina Gulin</dc:creator>
  <cp:lastModifiedBy>Marina Gulin</cp:lastModifiedBy>
  <cp:lastPrinted>2016-02-01T13:28:00Z</cp:lastPrinted>
  <dcterms:modified xmlns:xsi="http://www.w3.org/2001/XMLSchema-instance" xsi:type="dcterms:W3CDTF">2016-02-01T13:43:00Z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