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6a50" w14:paraId="4cd6a50" w:rsidRDefault="002C1AA3" w:rsidP="00910611" w:rsidR="002C1AA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1AA3" w:rsidP="00910611" w:rsidR="002C1AA3" w:rsidRPr="002C1AA3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2C1AA3">
        <w:rPr>
          <w:rFonts w:eastAsia="MS Mincho" w:hAnsi="Times New Roman" w:ascii="Times New Roman"/>
          <w:b w:val="false"/>
        </w:rPr>
        <w:t>REPUBLIKA HRVATSKA</w:t>
      </w:r>
    </w:p>
    <w:p w:rsidRDefault="002C1AA3" w:rsidP="00910611" w:rsidR="002C1AA3" w:rsidRPr="002C1AA3">
      <w:pPr>
        <w:rPr>
          <w:rFonts w:hAnsi="Times New Roman" w:ascii="Times New Roman"/>
          <w:b w:val="false"/>
        </w:rPr>
      </w:pPr>
      <w:r w:rsidRPr="002C1AA3">
        <w:rPr>
          <w:rFonts w:eastAsia="MS Mincho" w:hAnsi="Times New Roman" w:ascii="Times New Roman"/>
          <w:b w:val="false"/>
        </w:rPr>
        <w:t>TRGOVAČKI SUD U RIJECI</w:t>
      </w:r>
    </w:p>
    <w:p w:rsidRDefault="002C1AA3" w:rsidR="002C1AA3" w:rsidRPr="002C1AA3">
      <w:pPr>
        <w:rPr>
          <w:rFonts w:eastAsia="MS Mincho" w:hAnsi="Times New Roman" w:ascii="Times New Roman"/>
          <w:b w:val="false"/>
        </w:rPr>
      </w:pPr>
      <w:r w:rsidRPr="002C1AA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16900" w:rsidRPr="00C16900">
        <w:rPr>
          <w:rFonts w:hAnsi="Times New Roman" w:ascii="Times New Roman"/>
          <w:bCs/>
        </w:rPr>
        <w:t>JETT SERVICE – RI TOURS putnička agencija d.o.o. za pružanje turističkih usluga, Rijeka, Ivana Filipovića 6/XII, OIB 77244213381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1690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16900" w:rsidRPr="00C16900">
        <w:rPr>
          <w:rFonts w:hAnsi="Times New Roman" w:ascii="Times New Roman"/>
        </w:rPr>
        <w:t>JETT SERVICE – RI TOURS putnička agencija d.o.o. za pružanje turističkih usluga, Rijeka, Ivana Filipovića 6/XII, OIB 77244213381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F24B9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BF24B9">
        <w:rPr>
          <w:rFonts w:hAnsi="Times New Roman" w:ascii="Times New Roman"/>
          <w:b w:val="false"/>
        </w:rPr>
        <w:t>0</w:t>
      </w:r>
      <w:r w:rsidR="00390899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112DC7">
        <w:rPr>
          <w:rFonts w:hAnsi="Times New Roman" w:ascii="Times New Roman"/>
          <w:b w:val="false"/>
        </w:rPr>
        <w:t xml:space="preserve"> </w:t>
      </w:r>
      <w:r w:rsidR="00C16900" w:rsidRPr="00C16900">
        <w:rPr>
          <w:rFonts w:hAnsi="Times New Roman" w:ascii="Times New Roman"/>
          <w:b w:val="false"/>
        </w:rPr>
        <w:t>Dinka Trumbić iz Splita, Lovretska 10, OIB 43468134790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1690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16900" w:rsidRPr="00C16900">
        <w:rPr>
          <w:rFonts w:hAnsi="Times New Roman" w:ascii="Times New Roman"/>
        </w:rPr>
        <w:t>JETT SERVICE – RI TOURS putnička agencija d.o.o. za pružanje turističkih usluga, Rijeka, Ivana Filipovića 6/XII, OIB 77244213381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16900" w:rsidRPr="00C16900">
        <w:rPr>
          <w:rFonts w:hAnsi="Times New Roman" w:ascii="Times New Roman"/>
          <w:b w:val="false"/>
        </w:rPr>
        <w:t xml:space="preserve">JETT SERVICE – RI TOURS putnička agencija d.o.o. za pružanje turističkih usluga, Rijeka, Ivana Filipovića 6/XII, OIB 77244213381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16900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2C1AA3" w:rsidR="00390899">
      <w:pPr>
        <w:ind w:firstLine="708" w:left="1416"/>
        <w:jc w:val="right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2C1AA3">
        <w:rPr>
          <w:rFonts w:hAnsi="Times New Roman" w:ascii="Times New Roman"/>
          <w:b w:val="false"/>
        </w:rPr>
        <w:t xml:space="preserve"> </w:t>
      </w:r>
    </w:p>
    <w:p w:rsidRDefault="00D33B14" w:rsidP="001B1DB4" w:rsidR="00D33B14">
      <w:pPr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B0C81">
        <w:rPr>
          <w:rFonts w:hAnsi="Times New Roman" w:ascii="Times New Roman"/>
          <w:b w:val="false"/>
          <w:sz w:val="20"/>
          <w:szCs w:val="20"/>
        </w:rPr>
        <w:t>20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C1AA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16900">
      <w:rPr>
        <w:rFonts w:hAnsi="Times New Roman" w:ascii="Times New Roman"/>
      </w:rPr>
      <w:t>84</w:t>
    </w:r>
    <w:r w:rsidR="0013506B">
      <w:rPr>
        <w:rFonts w:hAnsi="Times New Roman" w:ascii="Times New Roman"/>
      </w:rPr>
      <w:t>/16-</w:t>
    </w:r>
    <w:r w:rsidR="00C16900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56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2DC7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C1AA3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0899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173F0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B33B3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56BC1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BF24B9"/>
    <w:rsid w:val="00C024CA"/>
    <w:rsid w:val="00C05689"/>
    <w:rsid w:val="00C0606D"/>
    <w:rsid w:val="00C066B6"/>
    <w:rsid w:val="00C16818"/>
    <w:rsid w:val="00C16900"/>
    <w:rsid w:val="00C206B8"/>
    <w:rsid w:val="00C26B2C"/>
    <w:rsid w:val="00C3444C"/>
    <w:rsid w:val="00C35F8D"/>
    <w:rsid w:val="00C42EF1"/>
    <w:rsid w:val="00C4398D"/>
    <w:rsid w:val="00C44874"/>
    <w:rsid w:val="00C47A1B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33B14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1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A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1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A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JETT SERVICE - RI TOURS d.o.o.</izvorni_sadrzaj>
    <derivirana_varijabla naziv="DomainObject.Predmet.ProtustrankaFormated_1">  JETT SERVICE - RI TOURS d.o.o.</derivirana_varijabla>
  </DomainObject.Predmet.ProtustrankaFormated>
  <DomainObject.Predmet.ProtustrankaFormatedOIB>
    <izvorni_sadrzaj>  JETT SERVICE - RI TOURS d.o.o., OIB 77244213381</izvorni_sadrzaj>
    <derivirana_varijabla naziv="DomainObject.Predmet.ProtustrankaFormatedOIB_1">  JETT SERVICE - RI TOURS d.o.o., OIB 77244213381</derivirana_varijabla>
  </DomainObject.Predmet.ProtustrankaFormatedOIB>
  <DomainObject.Predmet.ProtustrankaFormatedWithAdress>
    <izvorni_sadrzaj> JETT SERVICE - RI TOURS d.o.o., Ivana Filipovića 6, 51000 Rijeka</izvorni_sadrzaj>
    <derivirana_varijabla naziv="DomainObject.Predmet.ProtustrankaFormatedWithAdress_1"> JETT SERVICE - RI TOURS d.o.o., Ivana Filipovića 6, 51000 Rijeka</derivirana_varijabla>
  </DomainObject.Predmet.ProtustrankaFormatedWithAdress>
  <DomainObject.Predmet.ProtustrankaFormatedWithAdressOIB>
    <izvorni_sadrzaj> JETT SERVICE - RI TOURS d.o.o., OIB 77244213381, Ivana Filipovića 6, 51000 Rijeka</izvorni_sadrzaj>
    <derivirana_varijabla naziv="DomainObject.Predmet.ProtustrankaFormatedWithAdressOIB_1"> JETT SERVICE - RI TOURS d.o.o., OIB 77244213381, Ivana Filipovića 6, 51000 Rijeka</derivirana_varijabla>
  </DomainObject.Predmet.ProtustrankaFormatedWithAdressOIB>
  <DomainObject.Predmet.ProtustrankaWithAdress>
    <izvorni_sadrzaj>JETT SERVICE - RI TOURS d.o.o. Ivana Filipovića 6, 51000 Rijeka</izvorni_sadrzaj>
    <derivirana_varijabla naziv="DomainObject.Predmet.ProtustrankaWithAdress_1">JETT SERVICE - RI TOURS d.o.o. Ivana Filipovića 6, 51000 Rijeka</derivirana_varijabla>
  </DomainObject.Predmet.ProtustrankaWithAdress>
  <DomainObject.Predmet.ProtustrankaWithAdressOIB>
    <izvorni_sadrzaj>JETT SERVICE - RI TOURS d.o.o., OIB 77244213381, Ivana Filipovića 6, 51000 Rijeka</izvorni_sadrzaj>
    <derivirana_varijabla naziv="DomainObject.Predmet.ProtustrankaWithAdressOIB_1">JETT SERVICE - RI TOURS d.o.o., OIB 77244213381, Ivana Filipovića 6, 51000 Rijeka</derivirana_varijabla>
  </DomainObject.Predmet.ProtustrankaWithAdressOIB>
  <DomainObject.Predmet.ProtustrankaNazivFormated>
    <izvorni_sadrzaj>JETT SERVICE - RI TOURS d.o.o.</izvorni_sadrzaj>
    <derivirana_varijabla naziv="DomainObject.Predmet.ProtustrankaNazivFormated_1">JETT SERVICE - RI TOURS d.o.o.</derivirana_varijabla>
  </DomainObject.Predmet.ProtustrankaNazivFormated>
  <DomainObject.Predmet.ProtustrankaNazivFormatedOIB>
    <izvorni_sadrzaj>JETT SERVICE - RI TOURS d.o.o., OIB 77244213381</izvorni_sadrzaj>
    <derivirana_varijabla naziv="DomainObject.Predmet.ProtustrankaNazivFormatedOIB_1">JETT SERVICE - RI TOURS d.o.o., OIB 77244213381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JETT SERVICE - RI TOURS d.o.o.</item>
    </izvorni_sadrzaj>
    <derivirana_varijabla naziv="DomainObject.Predmet.ProtuStrankaListFormated_1">
      <item>JETT SERVICE - RI TOURS d.o.o.</item>
    </derivirana_varijabla>
  </DomainObject.Predmet.ProtuStrankaListFormated>
  <DomainObject.Predmet.ProtuStrankaListFormatedOIB>
    <izvorni_sadrzaj>
      <item>JETT SERVICE - RI TOURS d.o.o., OIB 77244213381</item>
    </izvorni_sadrzaj>
    <derivirana_varijabla naziv="DomainObject.Predmet.ProtuStrankaListFormatedOIB_1">
      <item>JETT SERVICE - RI TOURS d.o.o., OIB 77244213381</item>
    </derivirana_varijabla>
  </DomainObject.Predmet.ProtuStrankaListFormatedOIB>
  <DomainObject.Predmet.ProtuStrankaListFormatedWithAdress>
    <izvorni_sadrzaj>
      <item>JETT SERVICE - RI TOURS d.o.o., Ivana Filipovića 6, 51000 Rijeka</item>
    </izvorni_sadrzaj>
    <derivirana_varijabla naziv="DomainObject.Predmet.ProtuStrankaListFormatedWithAdress_1">
      <item>JETT SERVICE - RI TOURS d.o.o., Ivana Filipovića 6, 51000 Rijeka</item>
    </derivirana_varijabla>
  </DomainObject.Predmet.ProtuStrankaListFormatedWithAdress>
  <DomainObject.Predmet.ProtuStrankaListFormatedWithAdressOIB>
    <izvorni_sadrzaj>
      <item>JETT SERVICE - RI TOURS d.o.o., OIB 77244213381, Ivana Filipovića 6, 51000 Rijeka</item>
    </izvorni_sadrzaj>
    <derivirana_varijabla naziv="DomainObject.Predmet.ProtuStrankaListFormatedWithAdressOIB_1">
      <item>JETT SERVICE - RI TOURS d.o.o., OIB 77244213381, Ivana Filipovića 6, 51000 Rijeka</item>
    </derivirana_varijabla>
  </DomainObject.Predmet.ProtuStrankaListFormatedWithAdressOIB>
  <DomainObject.Predmet.ProtuStrankaListNazivFormated>
    <izvorni_sadrzaj>
      <item>JETT SERVICE - RI TOURS d.o.o.</item>
    </izvorni_sadrzaj>
    <derivirana_varijabla naziv="DomainObject.Predmet.ProtuStrankaListNazivFormated_1">
      <item>JETT SERVICE - RI TOURS d.o.o.</item>
    </derivirana_varijabla>
  </DomainObject.Predmet.ProtuStrankaListNazivFormated>
  <DomainObject.Predmet.ProtuStrankaListNazivFormatedOIB>
    <izvorni_sadrzaj>
      <item>JETT SERVICE - RI TOURS d.o.o., OIB 77244213381</item>
    </izvorni_sadrzaj>
    <derivirana_varijabla naziv="DomainObject.Predmet.ProtuStrankaListNazivFormatedOIB_1">
      <item>JETT SERVICE - RI TOURS d.o.o., OIB 77244213381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JETT SERVICE - RI TOURS d.o.o.</izvorni_sadrzaj>
    <derivirana_varijabla naziv="DomainObject.Predmet.ProtustrankaIDrugi_1">JETT SERVICE - RI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JETT SERVICE - RI TOURS d.o.o., OIB 77244213381, Ivana Filipovića 6, 51000 Rijeka</izvorni_sadrzaj>
    <derivirana_varijabla naziv="DomainObject.Predmet.ProtustrankaIDrugiAdressOIB_1">JETT SERVICE - RI TOURS d.o.o., OIB 77244213381, Ivana Filipovića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JETT SERVICE - RI TOURS d.o.o.</item>
    </izvorni_sadrzaj>
    <derivirana_varijabla naziv="DomainObject.Predmet.SudioniciListNaziv_1">
      <item>FINA  Rijeka</item>
      <item>JETT SERVICE - RI TOURS d.o.o.</item>
    </derivirana_varijabla>
  </DomainObject.Predmet.SudioniciListNaziv>
  <DomainObject.Predmet.SudioniciListAdressOIB>
    <izvorni_sadrzaj>
      <item>FINA  Rijeka, OIB 85821130368, Frana Kurelca 8,51000 Rijeka</item>
      <item>JETT SERVICE - RI TOURS d.o.o., OIB 77244213381, Ivana Filipovića 6,51000 Rijeka</item>
    </izvorni_sadrzaj>
    <derivirana_varijabla naziv="DomainObject.Predmet.SudioniciListAdressOIB_1">
      <item>FINA  Rijeka, OIB 85821130368, Frana Kurelca 8,51000 Rijeka</item>
      <item>JETT SERVICE - RI TOURS d.o.o., OIB 77244213381, Ivana Filipovića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77244213381</item>
    </izvorni_sadrzaj>
    <derivirana_varijabla naziv="DomainObject.Predmet.SudioniciListNazivOIB_1">
      <item>, OIB 85821130368</item>
      <item>, OIB 77244213381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840CE-B76F-4C2C-9ECF-A9082485A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2950</properties:Characters>
  <properties:Lines>89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2016-07-20T12:50:00Z</dcterms:created>
  <dc:creator>ksarlija</dc:creator>
  <cp:lastModifiedBy>Jasna Radulović</cp:lastModifiedBy>
  <cp:lastPrinted>2016-07-20T12:43:00Z</cp:lastPrinted>
  <dcterms:modified xmlns:xsi="http://www.w3.org/2001/XMLSchema-instance" xsi:type="dcterms:W3CDTF">2016-07-20T12:51:00Z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