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1e1b" w14:paraId="f911e1b" w:rsidRDefault="00222D50" w:rsidP="00222D50" w:rsidR="009A3644" w:rsidRPr="00CD306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A3644" w:rsidRPr="00CD3061">
        <w:rPr>
          <w:b/>
        </w:rPr>
        <w:t xml:space="preserve">                                                                                                                           </w:t>
      </w:r>
    </w:p>
    <w:p w:rsidRDefault="009A3644" w:rsidP="00177D52" w:rsidR="009A3644" w:rsidRPr="00CD3061">
      <w:pPr>
        <w:jc w:val="both"/>
        <w:rPr>
          <w:b/>
        </w:rPr>
      </w:pPr>
      <w:r w:rsidRPr="00CD3061">
        <w:rPr>
          <w:b/>
        </w:rPr>
        <w:t xml:space="preserve">                                                                                                                                          </w:t>
      </w:r>
      <w:r w:rsidRPr="00CD3061">
        <w:t>REPUBLIKA HRVATSKA</w:t>
      </w:r>
    </w:p>
    <w:p w:rsidRDefault="009A3644" w:rsidP="00177D52" w:rsidR="009A3644" w:rsidRPr="00CD3061">
      <w:pPr>
        <w:jc w:val="both"/>
      </w:pPr>
      <w:r w:rsidRPr="00CD3061">
        <w:t>Trgovački sud u Zagrebu</w:t>
      </w:r>
    </w:p>
    <w:p w:rsidRDefault="009A3644" w:rsidP="00177D52" w:rsidR="00177D52" w:rsidRPr="003C7C5D">
      <w:pPr>
        <w:jc w:val="both"/>
      </w:pPr>
      <w:r w:rsidRPr="00CD3061">
        <w:t xml:space="preserve">Zagreb, </w:t>
      </w:r>
      <w:proofErr w:type="spellStart"/>
      <w:r w:rsidRPr="00CD3061">
        <w:t>Amruševa</w:t>
      </w:r>
      <w:proofErr w:type="spellEnd"/>
      <w:r w:rsidRPr="00CD3061">
        <w:t xml:space="preserve"> 2/II                                               </w:t>
      </w:r>
      <w:r w:rsidR="00177D52" w:rsidRPr="00CD3061">
        <w:t xml:space="preserve">          </w:t>
      </w:r>
      <w:r w:rsidR="00222D50">
        <w:t xml:space="preserve">          </w:t>
      </w:r>
      <w:r w:rsidR="00222D50">
        <w:tab/>
        <w:t xml:space="preserve">               </w:t>
      </w:r>
      <w:r w:rsidR="00177D52" w:rsidRPr="00CD3061">
        <w:t>67.</w:t>
      </w:r>
      <w:r w:rsidRPr="00CD3061">
        <w:t xml:space="preserve"> St-</w:t>
      </w:r>
      <w:r w:rsidR="004E1DEA">
        <w:t>1123</w:t>
      </w:r>
      <w:r w:rsidR="00177D52" w:rsidRPr="00CD3061">
        <w:t>/12</w:t>
      </w:r>
      <w:r w:rsidR="00222D50">
        <w:t>-171</w:t>
      </w:r>
    </w:p>
    <w:p w:rsidRDefault="00DD0FC6" w:rsidP="00177D52" w:rsidR="00DD0FC6">
      <w:pPr>
        <w:jc w:val="center"/>
      </w:pPr>
    </w:p>
    <w:p w:rsidRDefault="009A3644" w:rsidP="00177D52" w:rsidR="009A3644" w:rsidRPr="00DD0FC6">
      <w:pPr>
        <w:jc w:val="center"/>
      </w:pPr>
      <w:r w:rsidRPr="00DD0FC6">
        <w:t xml:space="preserve">Z A K LJ U Č A K </w:t>
      </w:r>
      <w:r w:rsidR="0080272D" w:rsidRPr="00DD0FC6">
        <w:t xml:space="preserve">   </w:t>
      </w:r>
    </w:p>
    <w:p w:rsidRDefault="00177D52" w:rsidP="00177D52" w:rsidR="00177D52" w:rsidRPr="00CD3061">
      <w:pPr>
        <w:jc w:val="both"/>
        <w:rPr>
          <w:b/>
        </w:rPr>
      </w:pPr>
    </w:p>
    <w:p w:rsidRDefault="004E1DEA" w:rsidP="00177D52" w:rsidR="009A3644" w:rsidRPr="00CD3061">
      <w:pPr>
        <w:ind w:firstLine="708"/>
        <w:jc w:val="both"/>
      </w:pPr>
      <w:r w:rsidRPr="00AB064D">
        <w:t xml:space="preserve">Trgovački sud u Zagrebu, po sucu Gordanu </w:t>
      </w:r>
      <w:proofErr w:type="spellStart"/>
      <w:r w:rsidRPr="00AB064D">
        <w:t>Zubaku</w:t>
      </w:r>
      <w:proofErr w:type="spellEnd"/>
      <w:r w:rsidRPr="00AB064D">
        <w:t xml:space="preserve">, u stečajnom postupku nad stečajnim dužnikom </w:t>
      </w:r>
      <w:r w:rsidR="00E54710" w:rsidRPr="004749D7">
        <w:rPr>
          <w:bCs/>
          <w:lang w:val="pt-BR"/>
        </w:rPr>
        <w:t xml:space="preserve">ALUS PLUS d.o.o. u stečaju, Zagreb, Jurja Ves 8, </w:t>
      </w:r>
      <w:r w:rsidR="00E54710" w:rsidRPr="004749D7">
        <w:rPr>
          <w:bCs/>
        </w:rPr>
        <w:t>OIB: 48573279818</w:t>
      </w:r>
      <w:r>
        <w:t>,</w:t>
      </w:r>
      <w:r w:rsidRPr="00AB064D">
        <w:t xml:space="preserve">  </w:t>
      </w:r>
      <w:r w:rsidR="00222D50">
        <w:br/>
        <w:t>11</w:t>
      </w:r>
      <w:r w:rsidR="00DD0FC6">
        <w:t>. siječnja</w:t>
      </w:r>
      <w:r w:rsidRPr="00AB064D">
        <w:t xml:space="preserve"> 201</w:t>
      </w:r>
      <w:r w:rsidR="00DD0FC6">
        <w:t>6</w:t>
      </w:r>
      <w:r>
        <w:t xml:space="preserve">., </w:t>
      </w:r>
    </w:p>
    <w:p w:rsidRDefault="009A3644" w:rsidP="00177D52" w:rsidR="00177D52" w:rsidRPr="00CD3061">
      <w:pPr>
        <w:jc w:val="both"/>
      </w:pPr>
      <w:r w:rsidRPr="00CD3061">
        <w:tab/>
      </w:r>
      <w:r w:rsidRPr="00CD3061">
        <w:tab/>
      </w:r>
      <w:r w:rsidRPr="00CD3061">
        <w:tab/>
      </w:r>
      <w:r w:rsidRPr="00CD3061">
        <w:tab/>
      </w:r>
      <w:r w:rsidRPr="00CD3061">
        <w:tab/>
      </w:r>
    </w:p>
    <w:p w:rsidRDefault="00177D52" w:rsidP="00177D52" w:rsidR="009A3644" w:rsidRPr="00DD0FC6">
      <w:pPr>
        <w:jc w:val="center"/>
      </w:pPr>
      <w:r w:rsidRPr="00DD0FC6">
        <w:t>z a k</w:t>
      </w:r>
      <w:r w:rsidR="009A3644" w:rsidRPr="00DD0FC6">
        <w:t xml:space="preserve"> l j u č i o   j e</w:t>
      </w:r>
    </w:p>
    <w:p w:rsidRDefault="00177D52" w:rsidP="00177D52" w:rsidR="00177D52" w:rsidRPr="00CD3061">
      <w:pPr>
        <w:jc w:val="both"/>
        <w:rPr>
          <w:b/>
        </w:rPr>
      </w:pPr>
    </w:p>
    <w:p w:rsidRDefault="00177D52" w:rsidP="00CD3061" w:rsidR="00CD3061" w:rsidRPr="00CD3061">
      <w:pPr>
        <w:ind w:firstLine="708"/>
        <w:jc w:val="both"/>
      </w:pPr>
      <w:r w:rsidRPr="00CD3061">
        <w:t xml:space="preserve">I. </w:t>
      </w:r>
      <w:r w:rsidR="00E54710" w:rsidRPr="00201E57">
        <w:t xml:space="preserve">Nekretnina </w:t>
      </w:r>
      <w:r w:rsidR="001D43DC" w:rsidRPr="001D43DC">
        <w:t xml:space="preserve">upisana u zemljišnim knjigama </w:t>
      </w:r>
      <w:proofErr w:type="spellStart"/>
      <w:r w:rsidR="00DD0FC6" w:rsidRPr="00DD0FC6">
        <w:rPr>
          <w:lang w:val="en-GB"/>
        </w:rPr>
        <w:t>Općinskog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građanskog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suda</w:t>
      </w:r>
      <w:proofErr w:type="spellEnd"/>
      <w:r w:rsidR="00DD0FC6" w:rsidRPr="00DD0FC6">
        <w:rPr>
          <w:lang w:val="en-GB"/>
        </w:rPr>
        <w:t xml:space="preserve"> u </w:t>
      </w:r>
      <w:proofErr w:type="spellStart"/>
      <w:r w:rsidR="00DD0FC6" w:rsidRPr="00DD0FC6">
        <w:rPr>
          <w:lang w:val="en-GB"/>
        </w:rPr>
        <w:t>Zagrebu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i</w:t>
      </w:r>
      <w:proofErr w:type="spellEnd"/>
      <w:r w:rsidR="00DD0FC6" w:rsidRPr="00DD0FC6">
        <w:rPr>
          <w:lang w:val="en-GB"/>
        </w:rPr>
        <w:t xml:space="preserve"> to u </w:t>
      </w:r>
      <w:proofErr w:type="spellStart"/>
      <w:r w:rsidR="00DD0FC6" w:rsidRPr="00DD0FC6">
        <w:rPr>
          <w:lang w:val="en-GB"/>
        </w:rPr>
        <w:t>zk.ul</w:t>
      </w:r>
      <w:proofErr w:type="spellEnd"/>
      <w:r w:rsidR="00DD0FC6" w:rsidRPr="00DD0FC6">
        <w:rPr>
          <w:lang w:val="en-GB"/>
        </w:rPr>
        <w:t xml:space="preserve">. 73317, </w:t>
      </w:r>
      <w:proofErr w:type="spellStart"/>
      <w:r w:rsidR="00DD0FC6" w:rsidRPr="00DD0FC6">
        <w:rPr>
          <w:lang w:val="en-GB"/>
        </w:rPr>
        <w:t>poduložak</w:t>
      </w:r>
      <w:proofErr w:type="spellEnd"/>
      <w:r w:rsidR="00DD0FC6" w:rsidRPr="00DD0FC6">
        <w:rPr>
          <w:lang w:val="en-GB"/>
        </w:rPr>
        <w:t xml:space="preserve"> 1, </w:t>
      </w:r>
      <w:proofErr w:type="spellStart"/>
      <w:proofErr w:type="gramStart"/>
      <w:r w:rsidR="00DD0FC6" w:rsidRPr="00DD0FC6">
        <w:rPr>
          <w:lang w:val="en-GB"/>
        </w:rPr>
        <w:t>ko</w:t>
      </w:r>
      <w:proofErr w:type="spellEnd"/>
      <w:proofErr w:type="gram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Šestine</w:t>
      </w:r>
      <w:proofErr w:type="spellEnd"/>
      <w:r w:rsidR="00DD0FC6" w:rsidRPr="00DD0FC6">
        <w:rPr>
          <w:lang w:val="en-GB"/>
        </w:rPr>
        <w:t xml:space="preserve">, zk.č.br. 1751/4, u </w:t>
      </w:r>
      <w:proofErr w:type="spellStart"/>
      <w:r w:rsidR="00DD0FC6" w:rsidRPr="00DD0FC6">
        <w:rPr>
          <w:lang w:val="en-GB"/>
        </w:rPr>
        <w:t>stambenoj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zgradi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tlocrtne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površine</w:t>
      </w:r>
      <w:proofErr w:type="spellEnd"/>
      <w:r w:rsidR="00DD0FC6" w:rsidRPr="00DD0FC6">
        <w:rPr>
          <w:lang w:val="en-GB"/>
        </w:rPr>
        <w:t xml:space="preserve"> 161 </w:t>
      </w:r>
      <w:proofErr w:type="spellStart"/>
      <w:r w:rsidR="00DD0FC6" w:rsidRPr="00DD0FC6">
        <w:rPr>
          <w:lang w:val="en-GB"/>
        </w:rPr>
        <w:t>čm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i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dvorište</w:t>
      </w:r>
      <w:proofErr w:type="spellEnd"/>
      <w:r w:rsidR="00DD0FC6" w:rsidRPr="00DD0FC6">
        <w:rPr>
          <w:lang w:val="en-GB"/>
        </w:rPr>
        <w:t xml:space="preserve"> u </w:t>
      </w:r>
      <w:proofErr w:type="spellStart"/>
      <w:r w:rsidR="00DD0FC6" w:rsidRPr="00DD0FC6">
        <w:rPr>
          <w:lang w:val="en-GB"/>
        </w:rPr>
        <w:t>Zagrebu</w:t>
      </w:r>
      <w:proofErr w:type="spellEnd"/>
      <w:r w:rsidR="00DD0FC6" w:rsidRPr="00DD0FC6">
        <w:rPr>
          <w:lang w:val="en-GB"/>
        </w:rPr>
        <w:t xml:space="preserve">, </w:t>
      </w:r>
      <w:proofErr w:type="spellStart"/>
      <w:r w:rsidR="00DD0FC6" w:rsidRPr="00DD0FC6">
        <w:rPr>
          <w:lang w:val="en-GB"/>
        </w:rPr>
        <w:t>Šipki</w:t>
      </w:r>
      <w:proofErr w:type="spellEnd"/>
      <w:r w:rsidR="00DD0FC6" w:rsidRPr="00DD0FC6">
        <w:rPr>
          <w:lang w:val="en-GB"/>
        </w:rPr>
        <w:t xml:space="preserve"> br. 2/A, </w:t>
      </w:r>
      <w:proofErr w:type="spellStart"/>
      <w:r w:rsidR="00DD0FC6" w:rsidRPr="00DD0FC6">
        <w:rPr>
          <w:lang w:val="en-GB"/>
        </w:rPr>
        <w:t>ukupne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površine</w:t>
      </w:r>
      <w:proofErr w:type="spellEnd"/>
      <w:r w:rsidR="00DD0FC6" w:rsidRPr="00DD0FC6">
        <w:rPr>
          <w:lang w:val="en-GB"/>
        </w:rPr>
        <w:t xml:space="preserve"> 600m2, 1 </w:t>
      </w:r>
      <w:proofErr w:type="spellStart"/>
      <w:r w:rsidR="00DD0FC6" w:rsidRPr="00DD0FC6">
        <w:rPr>
          <w:lang w:val="en-GB"/>
        </w:rPr>
        <w:t>etaža</w:t>
      </w:r>
      <w:proofErr w:type="spellEnd"/>
      <w:r w:rsidR="00DD0FC6" w:rsidRPr="00DD0FC6">
        <w:rPr>
          <w:lang w:val="en-GB"/>
        </w:rPr>
        <w:t xml:space="preserve"> 245/10000, </w:t>
      </w:r>
      <w:proofErr w:type="spellStart"/>
      <w:r w:rsidR="00DD0FC6" w:rsidRPr="00DD0FC6">
        <w:rPr>
          <w:lang w:val="en-GB"/>
        </w:rPr>
        <w:t>garaža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oznake</w:t>
      </w:r>
      <w:proofErr w:type="spellEnd"/>
      <w:r w:rsidR="00DD0FC6" w:rsidRPr="00DD0FC6">
        <w:rPr>
          <w:lang w:val="en-GB"/>
        </w:rPr>
        <w:t xml:space="preserve"> G1 u </w:t>
      </w:r>
      <w:proofErr w:type="spellStart"/>
      <w:r w:rsidR="00DD0FC6" w:rsidRPr="00DD0FC6">
        <w:rPr>
          <w:lang w:val="en-GB"/>
        </w:rPr>
        <w:t>podrumu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građevine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neto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korisne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površine</w:t>
      </w:r>
      <w:proofErr w:type="spellEnd"/>
      <w:r w:rsidR="00DD0FC6" w:rsidRPr="00DD0FC6">
        <w:rPr>
          <w:lang w:val="en-GB"/>
        </w:rPr>
        <w:t xml:space="preserve"> 14,86 </w:t>
      </w:r>
      <w:proofErr w:type="spellStart"/>
      <w:r w:rsidR="00DD0FC6" w:rsidRPr="00DD0FC6">
        <w:rPr>
          <w:lang w:val="en-GB"/>
        </w:rPr>
        <w:t>čm</w:t>
      </w:r>
      <w:proofErr w:type="spellEnd"/>
      <w:r w:rsidR="00DD0FC6" w:rsidRPr="00DD0FC6">
        <w:rPr>
          <w:lang w:val="en-GB"/>
        </w:rPr>
        <w:t xml:space="preserve">, u </w:t>
      </w:r>
      <w:proofErr w:type="spellStart"/>
      <w:r w:rsidR="00DD0FC6" w:rsidRPr="00DD0FC6">
        <w:rPr>
          <w:lang w:val="en-GB"/>
        </w:rPr>
        <w:t>planu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posebnih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dijelova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zgrade</w:t>
      </w:r>
      <w:proofErr w:type="spellEnd"/>
      <w:r w:rsidR="00DD0FC6" w:rsidRPr="00DD0FC6">
        <w:rPr>
          <w:lang w:val="en-GB"/>
        </w:rPr>
        <w:t xml:space="preserve">  </w:t>
      </w:r>
      <w:proofErr w:type="spellStart"/>
      <w:r w:rsidR="00DD0FC6" w:rsidRPr="00DD0FC6">
        <w:rPr>
          <w:lang w:val="en-GB"/>
        </w:rPr>
        <w:t>označena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ljubičastom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bojom</w:t>
      </w:r>
      <w:proofErr w:type="spellEnd"/>
      <w:r w:rsidR="00DD0FC6">
        <w:t>,</w:t>
      </w:r>
    </w:p>
    <w:p w:rsidRDefault="00CD3061" w:rsidP="00CD3061" w:rsidR="00CD3061" w:rsidRPr="00CD3061">
      <w:pPr>
        <w:ind w:firstLine="708"/>
        <w:jc w:val="both"/>
      </w:pPr>
    </w:p>
    <w:p w:rsidRDefault="00B730DE" w:rsidP="00CD3061" w:rsidR="00BF5311" w:rsidRPr="00CD3061">
      <w:pPr>
        <w:ind w:firstLine="708"/>
        <w:jc w:val="both"/>
      </w:pPr>
      <w:r w:rsidRPr="00DD0FC6">
        <w:t>predaje</w:t>
      </w:r>
      <w:r w:rsidR="00CD3061" w:rsidRPr="00DD0FC6">
        <w:t xml:space="preserve"> se kupcu</w:t>
      </w:r>
      <w:r w:rsidR="00CD3061" w:rsidRPr="00CD3061">
        <w:t xml:space="preserve"> </w:t>
      </w:r>
      <w:proofErr w:type="spellStart"/>
      <w:r w:rsidR="00DD0FC6" w:rsidRPr="00DD0FC6">
        <w:rPr>
          <w:lang w:val="en-GB"/>
        </w:rPr>
        <w:t>Josipu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Bosilju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iz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Varaždina</w:t>
      </w:r>
      <w:proofErr w:type="spellEnd"/>
      <w:r w:rsidR="00DD0FC6" w:rsidRPr="00DD0FC6">
        <w:rPr>
          <w:lang w:val="en-GB"/>
        </w:rPr>
        <w:t xml:space="preserve">, </w:t>
      </w:r>
      <w:proofErr w:type="spellStart"/>
      <w:r w:rsidR="00DD0FC6" w:rsidRPr="00DD0FC6">
        <w:rPr>
          <w:lang w:val="en-GB"/>
        </w:rPr>
        <w:t>Krušljevec</w:t>
      </w:r>
      <w:proofErr w:type="spellEnd"/>
      <w:r w:rsidR="00DD0FC6" w:rsidRPr="00DD0FC6">
        <w:rPr>
          <w:lang w:val="en-GB"/>
        </w:rPr>
        <w:t xml:space="preserve">, </w:t>
      </w:r>
      <w:proofErr w:type="spellStart"/>
      <w:r w:rsidR="00DD0FC6" w:rsidRPr="00DD0FC6">
        <w:rPr>
          <w:lang w:val="en-GB"/>
        </w:rPr>
        <w:t>Željeznička</w:t>
      </w:r>
      <w:proofErr w:type="spellEnd"/>
      <w:r w:rsidR="00DD0FC6" w:rsidRPr="00DD0FC6">
        <w:rPr>
          <w:lang w:val="en-GB"/>
        </w:rPr>
        <w:t xml:space="preserve"> 27, OIB:48477402515</w:t>
      </w:r>
      <w:r w:rsidR="00CD3061" w:rsidRPr="00E54710">
        <w:t>.</w:t>
      </w:r>
      <w:r w:rsidR="00BF5311" w:rsidRPr="00CD3061">
        <w:rPr>
          <w:b/>
        </w:rPr>
        <w:t xml:space="preserve">   </w:t>
      </w:r>
    </w:p>
    <w:p w:rsidRDefault="009A3644" w:rsidP="00177D52" w:rsidR="00671589" w:rsidRPr="00CD3061">
      <w:pPr>
        <w:jc w:val="both"/>
      </w:pPr>
      <w:r w:rsidRPr="00CD3061">
        <w:rPr>
          <w:b/>
        </w:rPr>
        <w:t xml:space="preserve">    </w:t>
      </w:r>
    </w:p>
    <w:p w:rsidRDefault="00671589" w:rsidP="00177D52" w:rsidR="009A3644" w:rsidRPr="00CD3061">
      <w:pPr>
        <w:ind w:firstLine="708"/>
        <w:jc w:val="both"/>
      </w:pPr>
      <w:r w:rsidRPr="00CD3061">
        <w:t>II</w:t>
      </w:r>
      <w:r w:rsidR="00177D52" w:rsidRPr="00CD3061">
        <w:t>.</w:t>
      </w:r>
      <w:r w:rsidR="00960E18" w:rsidRPr="00CD3061">
        <w:t xml:space="preserve"> </w:t>
      </w:r>
      <w:r w:rsidRPr="00CD3061">
        <w:t xml:space="preserve">Rješenje o dosudi postalo je pravomoćno dana </w:t>
      </w:r>
      <w:r w:rsidR="00DD0FC6">
        <w:t>8. prosinca</w:t>
      </w:r>
      <w:r w:rsidRPr="00CD3061">
        <w:t xml:space="preserve"> 201</w:t>
      </w:r>
      <w:r w:rsidR="00E54710">
        <w:t>5</w:t>
      </w:r>
      <w:r w:rsidR="00177D52" w:rsidRPr="00CD3061">
        <w:t>.</w:t>
      </w:r>
      <w:r w:rsidR="007A1E69" w:rsidRPr="00CD3061">
        <w:t xml:space="preserve"> te je kupac u cijelosti platio razliku kupovnine od</w:t>
      </w:r>
      <w:r w:rsidR="00CD3061" w:rsidRPr="00CD3061">
        <w:t xml:space="preserve">ređene u rješenju o dosudi od </w:t>
      </w:r>
      <w:r w:rsidR="00DD0FC6">
        <w:t>23. studenoga</w:t>
      </w:r>
      <w:r w:rsidR="00E54710">
        <w:t xml:space="preserve"> 2015</w:t>
      </w:r>
      <w:r w:rsidR="00E51951" w:rsidRPr="00CD3061">
        <w:t>.</w:t>
      </w:r>
    </w:p>
    <w:p w:rsidRDefault="00B3512F" w:rsidP="00177D52" w:rsidR="00B3512F" w:rsidRPr="00CD3061">
      <w:pPr>
        <w:jc w:val="both"/>
      </w:pPr>
    </w:p>
    <w:p w:rsidRDefault="00B3512F" w:rsidP="006C24EA" w:rsidR="00B3512F" w:rsidRPr="00CD3061">
      <w:pPr>
        <w:jc w:val="center"/>
      </w:pPr>
      <w:r w:rsidRPr="00CD3061">
        <w:t>Obrazloženje</w:t>
      </w:r>
    </w:p>
    <w:p w:rsidRDefault="00B3512F" w:rsidP="00177D52" w:rsidR="00B3512F" w:rsidRPr="00CD3061">
      <w:pPr>
        <w:jc w:val="both"/>
      </w:pPr>
    </w:p>
    <w:p w:rsidRDefault="00B3512F" w:rsidP="00177D52" w:rsidR="00B3512F" w:rsidRPr="00CD3061">
      <w:pPr>
        <w:jc w:val="both"/>
      </w:pPr>
      <w:r w:rsidRPr="00CD3061">
        <w:tab/>
      </w:r>
      <w:r w:rsidR="000309D0" w:rsidRPr="00CD3061">
        <w:t>S obzirom na to da je</w:t>
      </w:r>
      <w:r w:rsidRPr="00CD3061">
        <w:t xml:space="preserve"> rješenje o dosudi nekretnine</w:t>
      </w:r>
      <w:r w:rsidR="007701F3" w:rsidRPr="00CD3061">
        <w:t xml:space="preserve"> od </w:t>
      </w:r>
      <w:r w:rsidR="00DD0FC6">
        <w:t>23. studenoga</w:t>
      </w:r>
      <w:r w:rsidR="00E54710">
        <w:t xml:space="preserve"> 2015</w:t>
      </w:r>
      <w:r w:rsidR="007701F3" w:rsidRPr="00CD3061">
        <w:t xml:space="preserve">., </w:t>
      </w:r>
      <w:r w:rsidR="00CD3061" w:rsidRPr="00CD3061">
        <w:t xml:space="preserve">postalo pravomoćno </w:t>
      </w:r>
      <w:r w:rsidR="001D43DC">
        <w:t>8</w:t>
      </w:r>
      <w:r w:rsidR="00CD62FD" w:rsidRPr="00CD62FD">
        <w:t xml:space="preserve">. </w:t>
      </w:r>
      <w:r w:rsidR="00DD0FC6">
        <w:t>prosinca</w:t>
      </w:r>
      <w:r w:rsidR="00E54710">
        <w:t xml:space="preserve"> 2015</w:t>
      </w:r>
      <w:r w:rsidR="00293F36" w:rsidRPr="00293F36">
        <w:t>.</w:t>
      </w:r>
      <w:r w:rsidRPr="00293F36">
        <w:t>,</w:t>
      </w:r>
      <w:r w:rsidRPr="00CD3061">
        <w:t xml:space="preserve"> a kupac je u cijelosti platio razliku kupovnine,  to je u skladu s </w:t>
      </w:r>
      <w:r w:rsidRPr="00293F36">
        <w:t xml:space="preserve">odredbama čl. </w:t>
      </w:r>
      <w:smartTag w:element="metricconverter" w:uri="urn:schemas-microsoft-com:office:smarttags">
        <w:smartTagPr>
          <w:attr w:val="86 st" w:name="ProductID"/>
        </w:smartTagPr>
        <w:r w:rsidRPr="00293F36">
          <w:t>8</w:t>
        </w:r>
        <w:r w:rsidR="0087612B" w:rsidRPr="00293F36">
          <w:t>6</w:t>
        </w:r>
        <w:r w:rsidRPr="00293F36">
          <w:t xml:space="preserve"> st</w:t>
        </w:r>
      </w:smartTag>
      <w:r w:rsidRPr="00293F36">
        <w:t xml:space="preserve">. 2 </w:t>
      </w:r>
      <w:r w:rsidR="0087612B" w:rsidRPr="00293F36">
        <w:t>Ovršnog zakona u svezi s čl. 108</w:t>
      </w:r>
      <w:r w:rsidRPr="00293F36">
        <w:t>. Ovršnog zakona</w:t>
      </w:r>
      <w:r w:rsidR="003C7C5D">
        <w:rPr>
          <w:i/>
          <w:color w:val="FF0000"/>
        </w:rPr>
        <w:t xml:space="preserve"> </w:t>
      </w:r>
      <w:r w:rsidR="003C7C5D" w:rsidRPr="00021421">
        <w:t xml:space="preserve">(„Narodne novine“ br. </w:t>
      </w:r>
      <w:r w:rsidR="003C7C5D">
        <w:t>112/12, dalje: OZ</w:t>
      </w:r>
      <w:r w:rsidR="003C7C5D" w:rsidRPr="00021421">
        <w:t>)</w:t>
      </w:r>
      <w:r w:rsidRPr="00CD3061">
        <w:t>, valjalo donijeti zaključak kao u izreci.</w:t>
      </w:r>
    </w:p>
    <w:p w:rsidRDefault="00B3512F" w:rsidP="00177D52" w:rsidR="00B3512F" w:rsidRPr="00CD3061">
      <w:pPr>
        <w:jc w:val="both"/>
      </w:pPr>
      <w:r w:rsidRPr="00CD3061">
        <w:tab/>
      </w:r>
      <w:r w:rsidRPr="00CD3061">
        <w:tab/>
      </w:r>
      <w:r w:rsidRPr="00CD3061">
        <w:tab/>
      </w:r>
      <w:r w:rsidRPr="00CD3061">
        <w:tab/>
      </w:r>
    </w:p>
    <w:p w:rsidRDefault="00CD3061" w:rsidP="000309D0" w:rsidR="009A3644" w:rsidRPr="00CD3061">
      <w:pPr>
        <w:jc w:val="center"/>
      </w:pPr>
      <w:r w:rsidRPr="00CD3061">
        <w:t xml:space="preserve">U Zagrebu </w:t>
      </w:r>
      <w:r w:rsidR="00222D50">
        <w:t>11</w:t>
      </w:r>
      <w:r w:rsidR="00DD0FC6">
        <w:t>. siječnja</w:t>
      </w:r>
      <w:r w:rsidR="009A3644" w:rsidRPr="00CD3061">
        <w:t xml:space="preserve"> 201</w:t>
      </w:r>
      <w:r w:rsidR="00DD0FC6">
        <w:t>6</w:t>
      </w:r>
      <w:r w:rsidR="009A3644" w:rsidRPr="00CD3061">
        <w:t xml:space="preserve">. </w:t>
      </w:r>
    </w:p>
    <w:p w:rsidRDefault="009A3644" w:rsidP="00177D52" w:rsidR="009A3644" w:rsidRPr="00CD3061">
      <w:pPr>
        <w:jc w:val="both"/>
      </w:pPr>
    </w:p>
    <w:p w:rsidRDefault="00222D50" w:rsidP="00222D50" w:rsidR="009A3644">
      <w:pPr>
        <w:ind w:firstLine="708" w:left="6379"/>
        <w:jc w:val="right"/>
      </w:pPr>
      <w:r>
        <w:t>Stečajni sudac</w:t>
      </w:r>
      <w:r w:rsidR="00CD3061">
        <w:tab/>
      </w:r>
      <w:r w:rsidR="00CD3061">
        <w:tab/>
      </w:r>
      <w:r w:rsidR="000309D0" w:rsidRPr="00CD3061">
        <w:t>Gordan Zubak</w:t>
      </w:r>
      <w:r>
        <w:t>, v.r.</w:t>
      </w:r>
    </w:p>
    <w:p w:rsidRDefault="00222D50" w:rsidP="00222D50" w:rsidR="00222D50" w:rsidRPr="00CD3061">
      <w:pPr>
        <w:ind w:firstLine="708" w:left="6379"/>
        <w:jc w:val="right"/>
      </w:pPr>
    </w:p>
    <w:p w:rsidRDefault="009A3644" w:rsidP="00177D52" w:rsidR="009A3644" w:rsidRPr="00CD3061">
      <w:pPr>
        <w:jc w:val="both"/>
      </w:pPr>
      <w:r w:rsidRPr="00CD3061">
        <w:t>Pouka o pravnom lijeku:</w:t>
      </w:r>
    </w:p>
    <w:p w:rsidRDefault="00945C2C" w:rsidP="00177D52" w:rsidR="009A3644">
      <w:pPr>
        <w:jc w:val="both"/>
      </w:pPr>
      <w:r w:rsidRPr="00CD3061">
        <w:t>Protiv ovog zaključka</w:t>
      </w:r>
      <w:r w:rsidR="009A3644" w:rsidRPr="00CD3061">
        <w:t xml:space="preserve"> nije dopušten pravni lijek</w:t>
      </w:r>
      <w:r w:rsidR="00C643EE" w:rsidRPr="00CD3061">
        <w:t>.</w:t>
      </w:r>
    </w:p>
    <w:p w:rsidRDefault="00222D50" w:rsidP="00177D52" w:rsidR="00222D50" w:rsidRPr="00CD3061">
      <w:pPr>
        <w:jc w:val="both"/>
      </w:pPr>
    </w:p>
    <w:p w:rsidRDefault="009A3644" w:rsidP="00222D50" w:rsidR="009A3644">
      <w:pPr>
        <w:ind w:left="720"/>
        <w:jc w:val="both"/>
      </w:pPr>
    </w:p>
    <w:p w:rsidRDefault="00222D50" w:rsidP="001745C1" w:rsidR="00222D50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222D50" w:rsidP="00222D50" w:rsidR="00222D50" w:rsidRPr="00CD3061">
      <w:pPr>
        <w:ind w:left="720"/>
        <w:jc w:val="both"/>
      </w:pPr>
    </w:p>
    <w:sectPr w:rsidSect="00222D50" w:rsidR="00222D50" w:rsidRPr="00CD3061">
      <w:headerReference w:type="even" r:id="rId10"/>
      <w:headerReference w:type="default" r:id="rId11"/>
      <w:pgSz w:h="16838" w:w="11906"/>
      <w:pgMar w:gutter="0" w:footer="709" w:header="709" w:left="1440" w:bottom="70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86A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86A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2D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675949">
    <w:pPr>
      <w:rPr>
        <w:rFonts w:cs="Arial" w:hAnsi="Arial" w:ascii="Arial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20363"/>
    <w:rsid w:val="00177D52"/>
    <w:rsid w:val="001D43DC"/>
    <w:rsid w:val="00222D50"/>
    <w:rsid w:val="00293F36"/>
    <w:rsid w:val="00306D99"/>
    <w:rsid w:val="00311A2B"/>
    <w:rsid w:val="00316D41"/>
    <w:rsid w:val="00350F46"/>
    <w:rsid w:val="003536E4"/>
    <w:rsid w:val="003C7C5D"/>
    <w:rsid w:val="004A0B02"/>
    <w:rsid w:val="004E1DEA"/>
    <w:rsid w:val="005773A5"/>
    <w:rsid w:val="005F0775"/>
    <w:rsid w:val="00667DE3"/>
    <w:rsid w:val="006709F0"/>
    <w:rsid w:val="00671589"/>
    <w:rsid w:val="00671D1A"/>
    <w:rsid w:val="006C24EA"/>
    <w:rsid w:val="007701F3"/>
    <w:rsid w:val="007A1E69"/>
    <w:rsid w:val="0080272D"/>
    <w:rsid w:val="0087612B"/>
    <w:rsid w:val="00910BA9"/>
    <w:rsid w:val="00945C2C"/>
    <w:rsid w:val="00960E18"/>
    <w:rsid w:val="009A3644"/>
    <w:rsid w:val="009B1DAE"/>
    <w:rsid w:val="00A7643B"/>
    <w:rsid w:val="00AF24B5"/>
    <w:rsid w:val="00B10ADE"/>
    <w:rsid w:val="00B3512F"/>
    <w:rsid w:val="00B730DE"/>
    <w:rsid w:val="00BA1708"/>
    <w:rsid w:val="00BF5311"/>
    <w:rsid w:val="00C13198"/>
    <w:rsid w:val="00C643EE"/>
    <w:rsid w:val="00CD3061"/>
    <w:rsid w:val="00CD62FD"/>
    <w:rsid w:val="00CE7083"/>
    <w:rsid w:val="00DD0FC6"/>
    <w:rsid w:val="00E00B4D"/>
    <w:rsid w:val="00E51951"/>
    <w:rsid w:val="00E54710"/>
    <w:rsid w:val="00E55064"/>
    <w:rsid w:val="00E92F8F"/>
    <w:rsid w:val="00EF7640"/>
    <w:rsid w:val="00F7786A"/>
    <w:rsid w:val="00FB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2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D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D50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D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D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2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D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D50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D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D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688/10000; NICRO d.o.o. 1 etaža 671/10000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688/10000; NICRO d.o.o. 1 etaža 671/10000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688/10000; NICRO d.o.o. 1 etaža 671/10000,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688/10000; NICRO d.o.o. 1 etaža 671/10000,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688/10000,NICRO d.o.o. 1 etaža 671/10000,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688/10000,NICRO d.o.o. 1 etaža 671/10000,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688/10000,NICRO d.o.o. 1 etaža 671/10000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688/10000,NICRO d.o.o. 1 etaža 671/10000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</item>
      <item>NICRO d.o.o. 1 etaža 671/10000,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</item>
      <item>NICRO d.o.o. 1 etaža 671/10000,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</izvorni_sadrzaj>
    <derivirana_varijabla naziv="DomainObject.Predmet.OstaliListNazivFormated_1">
      <item>Odvj. Damir Pokupec</item>
      <item>ZZ Vlatka Samaržija</item>
      <item>Ante Jukić</item>
      <item>ZAGREBAČKA BANKA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</item>
      <item>NICRO d.o.o. 1 etaža 671/10000, MARIJANA ČAVIĆA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</item>
      <item>NICRO d.o.o. 1 etaža 671/10000, MARIJANA ČAVIĆA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null</item>
      <item>, OIB null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1251</properties:Characters>
  <properties:Lines>44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2016-01-08T11:47:00Z</dcterms:created>
  <dc:creator>nribaric</dc:creator>
  <cp:lastModifiedBy>Ivana Rogić</cp:lastModifiedBy>
  <cp:lastPrinted>2016-01-11T08:30:00Z</cp:lastPrinted>
  <dcterms:modified xmlns:xsi="http://www.w3.org/2001/XMLSchema-instance" xsi:type="dcterms:W3CDTF">2016-01-11T08:31:00Z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