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901966" w:rsidR="00901966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083d47e" w14:paraId="083d47e" w:rsidRDefault="00A806E8" w:rsidP="002B5B7E" w:rsidR="002B5B7E" w:rsidRPr="000528A8">
      <w:pPr>
        <w:jc w:val="right"/>
        <w15:collapsed w:val="false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B02AAF">
        <w:rPr>
          <w:lang w:val="pt-BR"/>
        </w:rPr>
        <w:t>287/2013</w:t>
      </w:r>
      <w:r w:rsidR="00B74EC9">
        <w:rPr>
          <w:lang w:val="pt-BR"/>
        </w:rPr>
        <w:t>-56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B02AAF" w:rsidP="00B02AAF" w:rsidR="00B02AAF" w:rsidRPr="00101460">
      <w:pPr>
        <w:jc w:val="center"/>
        <w:rPr>
          <w:b/>
        </w:rPr>
      </w:pPr>
    </w:p>
    <w:p w:rsidRDefault="00B02AAF" w:rsidP="00B02AAF" w:rsidR="00B02AAF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</w:t>
      </w:r>
      <w:r w:rsidR="00046271">
        <w:rPr>
          <w:lang w:val="pt-BR"/>
        </w:rPr>
        <w:t>28</w:t>
      </w:r>
      <w:r w:rsidRPr="00101460">
        <w:rPr>
          <w:lang w:val="pt-BR"/>
        </w:rPr>
        <w:t>.</w:t>
      </w:r>
      <w:r w:rsidR="00046271">
        <w:rPr>
          <w:lang w:val="pt-BR"/>
        </w:rPr>
        <w:t xml:space="preserve"> siječnja</w:t>
      </w:r>
      <w:r w:rsidRPr="00101460">
        <w:rPr>
          <w:lang w:val="pt-BR"/>
        </w:rPr>
        <w:t xml:space="preserve"> 201</w:t>
      </w:r>
      <w:r w:rsidR="00046271">
        <w:rPr>
          <w:lang w:val="pt-BR"/>
        </w:rPr>
        <w:t>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8D0264" w:rsidP="00974456" w:rsidR="00F868C9" w:rsidRPr="006E2C2C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6E2C2C">
        <w:t xml:space="preserve">        </w:t>
      </w:r>
      <w:r w:rsidR="00877097" w:rsidRPr="006E2C2C">
        <w:t>z a k l</w:t>
      </w:r>
      <w:r w:rsidR="004270F7" w:rsidRPr="006E2C2C">
        <w:t xml:space="preserve">j u č i o  </w:t>
      </w:r>
      <w:r w:rsidR="00C31D80" w:rsidRPr="006E2C2C">
        <w:t xml:space="preserve"> </w:t>
      </w:r>
      <w:r w:rsidR="00877097" w:rsidRPr="006E2C2C">
        <w:t xml:space="preserve"> j </w:t>
      </w:r>
      <w:r w:rsidR="00A806E8" w:rsidRPr="006E2C2C">
        <w:t xml:space="preserve">e </w:t>
      </w:r>
      <w:r w:rsidR="00A806E8" w:rsidRPr="006E2C2C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B02AAF" w:rsidR="00B02AAF" w:rsidRPr="00101460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B02AAF">
        <w:t>14</w:t>
      </w:r>
      <w:r w:rsidR="00B977E1" w:rsidRPr="000528A8">
        <w:t>.</w:t>
      </w:r>
      <w:r w:rsidR="00B02AAF">
        <w:t xml:space="preserve"> listopada</w:t>
      </w:r>
      <w:r w:rsidR="00B977E1" w:rsidRPr="000528A8">
        <w:t xml:space="preserve"> </w:t>
      </w:r>
      <w:r w:rsidR="00900636" w:rsidRPr="000528A8">
        <w:t>201</w:t>
      </w:r>
      <w:r w:rsidR="002426F8" w:rsidRPr="000528A8">
        <w:t>5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B02AAF">
        <w:t>1287/2013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 xml:space="preserve">đena je prodaja u stečajnom postupku nekretnine u vlasništvu stečajnog dužnika </w:t>
      </w:r>
      <w:r w:rsidR="00B02AAF" w:rsidRPr="00101460">
        <w:t>MAR MARCELA d.o.o.</w:t>
      </w:r>
      <w:r w:rsidR="00B02AAF">
        <w:t xml:space="preserve"> - </w:t>
      </w:r>
      <w:r w:rsidR="00B02AAF" w:rsidRPr="00101460">
        <w:t xml:space="preserve"> u stečaju, Zagreb (Grad Zagreb), B. Magovca 48, OIB: 95568083950, MBS: 080366428</w:t>
      </w:r>
      <w:r w:rsidR="00B02AAF">
        <w:t xml:space="preserve">, </w:t>
      </w:r>
      <w:r w:rsidR="00900636" w:rsidRPr="000528A8">
        <w:t>u</w:t>
      </w:r>
      <w:r w:rsidRPr="000528A8">
        <w:t xml:space="preserve">z odgovarajuću primjenu Ovršnog zakona, </w:t>
      </w:r>
      <w:r w:rsidR="00B02AAF">
        <w:t>upisana</w:t>
      </w:r>
      <w:r w:rsidR="00B02AAF" w:rsidRPr="00101460">
        <w:t xml:space="preserve"> u zemljišnim knjigama Zemljišnoknjižnog odjela</w:t>
      </w:r>
      <w:r w:rsidR="00B02AAF">
        <w:t xml:space="preserve"> Zagreb,</w:t>
      </w:r>
      <w:r w:rsidR="00B02AAF" w:rsidRPr="00101460">
        <w:t xml:space="preserve"> Općinskog građanskog suda u Zagrebu i to:</w:t>
      </w:r>
    </w:p>
    <w:p w:rsidRDefault="00B02AAF" w:rsidP="00B02AAF" w:rsidR="00B02AAF" w:rsidRPr="00101460">
      <w:pPr>
        <w:ind w:left="705"/>
        <w:jc w:val="both"/>
        <w:rPr>
          <w:b/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>
        <w:rPr>
          <w:bCs/>
        </w:rPr>
        <w:t>0</w:t>
      </w:r>
      <w:r w:rsidRPr="00101460">
        <w:rPr>
          <w:bCs/>
        </w:rPr>
        <w:t>06:</w:t>
      </w:r>
    </w:p>
    <w:p w:rsidRDefault="00B02AAF" w:rsidP="00B02AAF" w:rsidR="00B02AAF" w:rsidRPr="00101460">
      <w:pPr>
        <w:ind w:left="705"/>
        <w:jc w:val="both"/>
        <w:rPr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B02AAF" w:rsidP="00B02AAF" w:rsidR="00B02AAF" w:rsidRPr="00101460">
      <w:pPr>
        <w:jc w:val="both"/>
      </w:pPr>
    </w:p>
    <w:p w:rsidRDefault="00B02AAF" w:rsidP="00B02AAF" w:rsidR="00B02AAF" w:rsidRPr="00101460">
      <w:pPr>
        <w:jc w:val="both"/>
      </w:pPr>
      <w:r w:rsidRPr="00101460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DD564A" w:rsidR="00B02AAF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B02AAF" w:rsidP="00DD564A" w:rsidR="00B02AAF" w:rsidRPr="00101460"/>
        </w:tc>
      </w:tr>
    </w:tbl>
    <w:p w:rsidRDefault="00A84C1A" w:rsidP="00B02AAF" w:rsidR="00A84C1A" w:rsidRPr="000528A8">
      <w:pPr>
        <w:jc w:val="both"/>
      </w:pPr>
      <w:r w:rsidRPr="000528A8">
        <w:tab/>
        <w:t xml:space="preserve">II  </w:t>
      </w:r>
      <w:r w:rsidR="009C659B" w:rsidRPr="000528A8">
        <w:t>Ovim zaključkom određuje se</w:t>
      </w:r>
      <w:r w:rsidR="00E27135">
        <w:t xml:space="preserve"> </w:t>
      </w:r>
      <w:r w:rsidR="00046271">
        <w:t>treća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046271">
        <w:t>40</w:t>
      </w:r>
      <w:r w:rsidR="00B02AAF">
        <w:t>0.000,00</w:t>
      </w:r>
      <w:r w:rsidR="005E34A9" w:rsidRPr="005E34A9">
        <w:t xml:space="preserve"> </w:t>
      </w:r>
      <w:r w:rsidR="0088164A">
        <w:t>kuna u koju cijenu nije uključen PDV</w:t>
      </w:r>
      <w:r w:rsidR="00BC28C7" w:rsidRPr="005E34A9">
        <w:t>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046271">
        <w:rPr>
          <w:b/>
        </w:rPr>
        <w:t>29</w:t>
      </w:r>
      <w:r w:rsidR="002426F8" w:rsidRPr="000528A8">
        <w:rPr>
          <w:b/>
        </w:rPr>
        <w:t>.</w:t>
      </w:r>
      <w:r w:rsidR="00046271">
        <w:rPr>
          <w:b/>
        </w:rPr>
        <w:t xml:space="preserve"> veljače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E27135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E27135">
        <w:rPr>
          <w:b/>
        </w:rPr>
        <w:t>10,00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</w:t>
      </w:r>
      <w:r w:rsidR="000E77FF" w:rsidRPr="000528A8">
        <w:lastRenderedPageBreak/>
        <w:t xml:space="preserve">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88164A">
        <w:t>,</w:t>
      </w:r>
      <w:r w:rsidR="00645508" w:rsidRPr="000528A8">
        <w:t xml:space="preserve"> </w:t>
      </w:r>
      <w:r w:rsidR="0088164A">
        <w:t>IBAN: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88164A">
        <w:t>287/2013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Pr="000528A8">
        <w:t>3</w:t>
      </w:r>
      <w:r w:rsidR="001A1120" w:rsidRPr="000528A8">
        <w:t>56-366</w:t>
      </w:r>
      <w:r w:rsidR="005D56F9" w:rsidRPr="000528A8">
        <w:t xml:space="preserve"> u</w:t>
      </w:r>
      <w:r w:rsidR="000E77FF" w:rsidRPr="000528A8">
        <w:t xml:space="preserve">z </w:t>
      </w:r>
      <w:r w:rsidR="000E77FF" w:rsidRPr="000528A8">
        <w:lastRenderedPageBreak/>
        <w:t>prethodnu uplat</w:t>
      </w:r>
      <w:r w:rsidR="00062F3C" w:rsidRPr="000528A8">
        <w:t>u naknade u</w:t>
      </w:r>
      <w:r w:rsidR="00CB151D" w:rsidRPr="000528A8">
        <w:t xml:space="preserve"> iznosu </w:t>
      </w:r>
      <w:r w:rsidR="0088164A">
        <w:t>3</w:t>
      </w:r>
      <w:r w:rsidR="00645508" w:rsidRPr="000528A8">
        <w:t>00,00 kn na žiro račun</w:t>
      </w:r>
      <w:r w:rsidR="00062F3C" w:rsidRPr="000528A8">
        <w:t xml:space="preserve"> stečajnog dužnika</w:t>
      </w:r>
      <w:r w:rsidR="0088164A">
        <w:t xml:space="preserve"> naznačen u točki VI 1 Zaključka</w:t>
      </w:r>
      <w:r w:rsidR="00062F3C" w:rsidRPr="000528A8">
        <w:t>.</w:t>
      </w: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>Rješenjem suda od 0</w:t>
      </w:r>
      <w:r w:rsidR="0088164A">
        <w:t>9</w:t>
      </w:r>
      <w:r w:rsidRPr="000528A8">
        <w:t>. srpnja 2014.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88164A">
        <w:t>1</w:t>
      </w:r>
      <w:r w:rsidR="00DF248A">
        <w:t>4</w:t>
      </w:r>
      <w:r w:rsidR="00BC28C7" w:rsidRPr="000528A8">
        <w:t>.</w:t>
      </w:r>
      <w:r w:rsidR="00DF248A">
        <w:t xml:space="preserve"> listopada</w:t>
      </w:r>
      <w:r w:rsidR="001A1120" w:rsidRPr="000528A8">
        <w:t xml:space="preserve"> 201</w:t>
      </w:r>
      <w:r w:rsidR="00BC28C7" w:rsidRPr="000528A8">
        <w:t>5.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F248A">
      <w:pPr>
        <w:jc w:val="both"/>
      </w:pPr>
      <w:r w:rsidRPr="00FE01C1">
        <w:tab/>
      </w:r>
      <w:r w:rsidR="00DF248A">
        <w:t>Stečajni upravitelj je podneskom od 05. listopada 2015. godine dostavio</w:t>
      </w:r>
      <w:r w:rsidR="00BC28C7" w:rsidRPr="00FE01C1">
        <w:t xml:space="preserve"> procjenu</w:t>
      </w:r>
      <w:r w:rsidR="001A1120" w:rsidRPr="00FE01C1">
        <w:t xml:space="preserve"> nekretnine izrađ</w:t>
      </w:r>
      <w:r w:rsidRPr="00FE01C1">
        <w:t xml:space="preserve">ene po sudskom vještaku </w:t>
      </w:r>
      <w:r w:rsidR="001A1120" w:rsidRPr="00FE01C1">
        <w:t>mr. Mario Čutura</w:t>
      </w:r>
      <w:r w:rsidR="00DF248A">
        <w:t>, dipl. ing. (list 159-175 spisa).</w:t>
      </w:r>
    </w:p>
    <w:p w:rsidRDefault="00823013" w:rsidP="00DF248A" w:rsidR="00823013" w:rsidRPr="000528A8">
      <w:pPr>
        <w:jc w:val="both"/>
      </w:pPr>
      <w:r w:rsidRPr="000528A8">
        <w:t>Prema čl. 164. S</w:t>
      </w:r>
      <w:r w:rsidR="00DF248A">
        <w:t xml:space="preserve">tečajnog zakona </w:t>
      </w:r>
      <w:r w:rsidR="00DF248A" w:rsidRPr="00101460">
        <w:t>(NN 44/96, 29/99, 129/00, 123/03, 82/06, 116/10, 25/12 i 133/12; dalje SZ.)</w:t>
      </w:r>
      <w:r w:rsidR="00DF248A" w:rsidRPr="000528A8">
        <w:t xml:space="preserve"> </w:t>
      </w:r>
      <w:r w:rsidR="00086EB8" w:rsidRPr="000528A8">
        <w:t>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046271">
        <w:t>28</w:t>
      </w:r>
      <w:r w:rsidR="00F151F1" w:rsidRPr="000528A8">
        <w:t>.</w:t>
      </w:r>
      <w:r w:rsidR="00046271">
        <w:t xml:space="preserve"> siječnja</w:t>
      </w:r>
      <w:r w:rsidR="001A1120" w:rsidRPr="000528A8">
        <w:t xml:space="preserve"> </w:t>
      </w:r>
      <w:r w:rsidR="00DC7D12" w:rsidRPr="000528A8">
        <w:t>201</w:t>
      </w:r>
      <w:r w:rsidR="00046271">
        <w:t>6</w:t>
      </w:r>
      <w:r w:rsidR="001A1120" w:rsidRPr="000528A8">
        <w:t>.</w:t>
      </w:r>
    </w:p>
    <w:p w:rsidRDefault="00A84C1A" w:rsidP="00E91121" w:rsidR="006E2C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6E2C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2C2C" w:rsidP="00E91121" w:rsidR="006E2C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2C2C" w:rsidP="00E91121" w:rsidR="006E2C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2C2C" w:rsidP="00E91121" w:rsidR="006E2C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2C2C" w:rsidP="00E91121" w:rsidR="006E2C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1966" w:rsidP="006E2C2C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1966" w:rsidP="00E91121" w:rsidR="009019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0528A8" w:rsidP="001A1120" w:rsidR="000528A8"/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DF248A" w:rsidP="00DF248A" w:rsidR="00DF248A" w:rsidRPr="00101460">
      <w:pPr>
        <w:jc w:val="both"/>
      </w:pPr>
      <w:r w:rsidRPr="00101460">
        <w:t xml:space="preserve">DNA: </w:t>
      </w:r>
    </w:p>
    <w:p w:rsidRDefault="00DF248A" w:rsidP="00DF248A" w:rsidR="00DF248A" w:rsidRPr="00101460">
      <w:pPr>
        <w:jc w:val="both"/>
      </w:pPr>
      <w:r w:rsidRPr="00101460">
        <w:t>-Stečajni upravitelj Rajka Jagmarević</w:t>
      </w:r>
    </w:p>
    <w:p w:rsidRDefault="00DF248A" w:rsidP="00DF248A" w:rsidR="00DF248A" w:rsidRPr="00101460">
      <w:pPr>
        <w:jc w:val="both"/>
      </w:pPr>
      <w:r>
        <w:t>1.</w:t>
      </w:r>
      <w:r w:rsidRPr="00101460">
        <w:t>REPUBLIKA HRVATSKA</w:t>
      </w:r>
      <w:r>
        <w:t>, MF, Porezna uprava, Zagreb</w:t>
      </w:r>
      <w:r w:rsidRPr="00101460">
        <w:t xml:space="preserve">  </w:t>
      </w:r>
    </w:p>
    <w:p w:rsidRDefault="00DF248A" w:rsidP="00DF248A" w:rsidR="00DF248A" w:rsidRPr="00101460">
      <w:pPr>
        <w:jc w:val="both"/>
      </w:pPr>
      <w:r>
        <w:t>2</w:t>
      </w:r>
      <w:r w:rsidRPr="00101460">
        <w:t>. CENTAR BANKA D.D. – u stečaju, Zagreb, Heinzelova 47A</w:t>
      </w:r>
    </w:p>
    <w:p w:rsidRDefault="00DF248A" w:rsidP="00DF248A" w:rsidR="00DF248A" w:rsidRPr="00101460">
      <w:pPr>
        <w:jc w:val="both"/>
      </w:pPr>
      <w:r>
        <w:t>3</w:t>
      </w:r>
      <w:r w:rsidRPr="00101460">
        <w:t>. ŽDO  Zagreb</w:t>
      </w:r>
    </w:p>
    <w:p w:rsidRDefault="00DF248A" w:rsidP="00DF248A" w:rsidR="00DF248A" w:rsidRPr="00101460">
      <w:pPr>
        <w:jc w:val="both"/>
      </w:pPr>
      <w:r w:rsidRPr="00101460">
        <w:t>-</w:t>
      </w:r>
      <w:r>
        <w:t xml:space="preserve">  E </w:t>
      </w:r>
      <w:r w:rsidRPr="00101460">
        <w:t>-</w:t>
      </w:r>
      <w:r>
        <w:t xml:space="preserve"> </w:t>
      </w:r>
      <w:r w:rsidRPr="00101460">
        <w:t xml:space="preserve">oglasna ploča- </w:t>
      </w:r>
      <w:r>
        <w:t>15</w:t>
      </w:r>
      <w:r w:rsidRPr="00101460">
        <w:t xml:space="preserve"> dana</w:t>
      </w:r>
    </w:p>
    <w:p w:rsidRDefault="00DF248A" w:rsidP="00DF248A" w:rsidR="00DF248A" w:rsidRPr="00101460">
      <w:pPr>
        <w:jc w:val="both"/>
      </w:pPr>
      <w:r w:rsidRPr="00101460">
        <w:t>- spis</w:t>
      </w:r>
    </w:p>
    <w:p w:rsidRDefault="00FE01C1" w:rsidP="001A1120" w:rsidR="00FE01C1"/>
    <w:p w:rsidRDefault="00FE01C1" w:rsidP="001A1120" w:rsidR="00FE01C1"/>
    <w:p w:rsidRDefault="00FE01C1" w:rsidP="001A1120" w:rsidR="00FE01C1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5A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88164A">
      <w:rPr>
        <w:lang w:val="pt-BR"/>
      </w:rPr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6271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2C2C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164A"/>
    <w:rsid w:val="00883836"/>
    <w:rsid w:val="0088567D"/>
    <w:rsid w:val="008D0264"/>
    <w:rsid w:val="008D05AC"/>
    <w:rsid w:val="008F701B"/>
    <w:rsid w:val="00900636"/>
    <w:rsid w:val="0090196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AF"/>
    <w:rsid w:val="00B34EC8"/>
    <w:rsid w:val="00B3642F"/>
    <w:rsid w:val="00B408B7"/>
    <w:rsid w:val="00B4366F"/>
    <w:rsid w:val="00B45135"/>
    <w:rsid w:val="00B46073"/>
    <w:rsid w:val="00B50989"/>
    <w:rsid w:val="00B74EC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248A"/>
    <w:rsid w:val="00DF4DE0"/>
    <w:rsid w:val="00E2581B"/>
    <w:rsid w:val="00E27135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1C1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019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0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5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019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0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St-1287/2013-56</izvorni_sadrzaj>
    <derivirana_varijabla naziv="DomainObject.Oznaka_1">St-1287/2013-56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18683136487</izvorni_sadrzaj>
    <derivirana_varijabla naziv="DomainObject.Predmet.StrankaFormatedOIB_1">  FINA, OIB 18683136487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18683136487, ALBRECHTOVA 42, 10000 Zagreb</izvorni_sadrzaj>
    <derivirana_varijabla naziv="DomainObject.Predmet.StrankaFormatedWithAdressOIB_1"> FINA, OIB 18683136487,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18683136487, ALBRECHTOVA 42,10000 Zagreb</izvorni_sadrzaj>
    <derivirana_varijabla naziv="DomainObject.Predmet.StrankaWithAdressOIB_1">FINA, OIB 18683136487,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18683136487</izvorni_sadrzaj>
    <derivirana_varijabla naziv="DomainObject.Predmet.StrankaNazivFormatedOIB_1">FINA,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18683136487</item>
    </izvorni_sadrzaj>
    <derivirana_varijabla naziv="DomainObject.Predmet.StrankaListFormatedOIB_1">
      <item>FINA, OIB 18683136487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18683136487, ALBRECHTOVA 42, 10000 Zagreb</item>
    </izvorni_sadrzaj>
    <derivirana_varijabla naziv="DomainObject.Predmet.StrankaListFormatedWithAdressOIB_1">
      <item>FINA, OIB 18683136487,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18683136487</item>
    </izvorni_sadrzaj>
    <derivirana_varijabla naziv="DomainObject.Predmet.StrankaListNazivFormatedOIB_1">
      <item>FINA, OIB 18683136487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St-1287/2013-56</izvorni_sadrzaj>
    <derivirana_varijabla naziv="DomainObject.PoslovniBrojDokumenta_1">St-1287/2013-56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</izvorni_sadrzaj>
    <derivirana_varijabla naziv="DomainObject.Predmet.StrankaIDrugiAdressOIB_1">FINA, OIB 18683136487,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AE52F-329E-428E-AE5D-D6D763A3E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1125</properties:Words>
  <properties:Characters>6128</properties:Characters>
  <properties:Lines>164</properties:Lines>
  <properties:Paragraphs>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2016-01-28T09:09:00Z</dcterms:created>
  <dc:creator>BISERKA CALIC</dc:creator>
  <cp:lastModifiedBy>Jadranka Zelić</cp:lastModifiedBy>
  <cp:lastPrinted>2016-01-28T09:13:00Z</cp:lastPrinted>
  <dcterms:modified xmlns:xsi="http://www.w3.org/2001/XMLSchema-instance" xsi:type="dcterms:W3CDTF">2016-01-28T09:18:00Z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St-1287/2013-56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