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dce6" w14:paraId="466dce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00595">
        <w:t>6085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80305">
        <w:t>30</w:t>
      </w:r>
      <w:r w:rsidR="00AC4528" w:rsidRPr="00D80305">
        <w:t>.</w:t>
      </w:r>
      <w:r w:rsidR="00F8310C" w:rsidRPr="00D80305">
        <w:t xml:space="preserve"> studenog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00595" w:rsidRPr="00A00595">
        <w:t>T - POPULARE d.o.o.</w:t>
      </w:r>
      <w:r w:rsidR="0024459D">
        <w:t xml:space="preserve">, </w:t>
      </w:r>
      <w:r w:rsidR="00A00595">
        <w:t>Karlovac</w:t>
      </w:r>
      <w:r w:rsidR="00D80305">
        <w:t xml:space="preserve">, </w:t>
      </w:r>
      <w:r w:rsidR="00A00595" w:rsidRPr="00A00595">
        <w:t>Petra Kružića 20</w:t>
      </w:r>
      <w:r w:rsidR="000566AD" w:rsidRPr="00D80305">
        <w:t xml:space="preserve">, OIB: </w:t>
      </w:r>
      <w:r w:rsidR="00A00595" w:rsidRPr="00A00595">
        <w:t>29976580190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00595">
        <w:t>24.133,34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80305">
        <w:t>30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 w:rsidRPr="009C5689">
      <w:pPr>
        <w:ind w:left="6372"/>
        <w:jc w:val="center"/>
      </w:pPr>
      <w:r>
        <w:t xml:space="preserve">         Daniela Nizić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="00F9335E">
        <w:t>zz</w:t>
      </w:r>
      <w:proofErr w:type="spellEnd"/>
      <w:r w:rsidR="00F9335E">
        <w:t xml:space="preserve"> dužnika na adresu</w:t>
      </w:r>
    </w:p>
    <w:sectPr w:rsidSect="00ED6AA8" w:rsidR="00D62F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114EAD"/>
    <w:rsid w:val="0012191B"/>
    <w:rsid w:val="00133A3B"/>
    <w:rsid w:val="00185571"/>
    <w:rsid w:val="001B2B31"/>
    <w:rsid w:val="001E50FB"/>
    <w:rsid w:val="001F6933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569F"/>
    <w:rsid w:val="0038246E"/>
    <w:rsid w:val="00384CCE"/>
    <w:rsid w:val="003B0958"/>
    <w:rsid w:val="003D35F9"/>
    <w:rsid w:val="003E3A15"/>
    <w:rsid w:val="003F7520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504A"/>
    <w:rsid w:val="006D6C2F"/>
    <w:rsid w:val="006F2523"/>
    <w:rsid w:val="007715C3"/>
    <w:rsid w:val="007B5AFD"/>
    <w:rsid w:val="007D5A5D"/>
    <w:rsid w:val="007F563A"/>
    <w:rsid w:val="008155EE"/>
    <w:rsid w:val="00822950"/>
    <w:rsid w:val="008613BD"/>
    <w:rsid w:val="00863025"/>
    <w:rsid w:val="00871F01"/>
    <w:rsid w:val="008D134A"/>
    <w:rsid w:val="00920CA0"/>
    <w:rsid w:val="00925A08"/>
    <w:rsid w:val="009419D8"/>
    <w:rsid w:val="00941FF9"/>
    <w:rsid w:val="0096177A"/>
    <w:rsid w:val="009B1696"/>
    <w:rsid w:val="009C5689"/>
    <w:rsid w:val="009C6F6E"/>
    <w:rsid w:val="00A00595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F02C1"/>
    <w:rsid w:val="00C272D2"/>
    <w:rsid w:val="00C405FD"/>
    <w:rsid w:val="00C41A71"/>
    <w:rsid w:val="00C836B9"/>
    <w:rsid w:val="00C92555"/>
    <w:rsid w:val="00C958E9"/>
    <w:rsid w:val="00CB55C0"/>
    <w:rsid w:val="00CE7362"/>
    <w:rsid w:val="00D01B78"/>
    <w:rsid w:val="00D270CF"/>
    <w:rsid w:val="00D62FF6"/>
    <w:rsid w:val="00D66226"/>
    <w:rsid w:val="00D771D7"/>
    <w:rsid w:val="00D80305"/>
    <w:rsid w:val="00EC3302"/>
    <w:rsid w:val="00ED6AA8"/>
    <w:rsid w:val="00F034D3"/>
    <w:rsid w:val="00F20BCB"/>
    <w:rsid w:val="00F510B3"/>
    <w:rsid w:val="00F8310C"/>
    <w:rsid w:val="00F9335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B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B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6085</izvorni_sadrzaj>
    <derivirana_varijabla naziv="DomainObject.Predmet.Broj_1">6085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St-6085/2015</izvorni_sadrzaj>
    <derivirana_varijabla naziv="DomainObject.Predmet.OznakaBroj_1">St-6085/2015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- Populare d.o.o.</izvorni_sadrzaj>
    <derivirana_varijabla naziv="DomainObject.Predmet.ProtustrankaFormated_1">  T - Populare d.o.o.</derivirana_varijabla>
  </DomainObject.Predmet.ProtustrankaFormated>
  <DomainObject.Predmet.ProtustrankaFormatedOIB>
    <izvorni_sadrzaj>  T - Populare d.o.o., OIB 29976580190</izvorni_sadrzaj>
    <derivirana_varijabla naziv="DomainObject.Predmet.ProtustrankaFormatedOIB_1">  T - Populare d.o.o., OIB 29976580190</derivirana_varijabla>
  </DomainObject.Predmet.ProtustrankaFormatedOIB>
  <DomainObject.Predmet.ProtustrankaFormatedWithAdress>
    <izvorni_sadrzaj> T - Populare d.o.o., Petra Kružića 20, 47000 Karlovac</izvorni_sadrzaj>
    <derivirana_varijabla naziv="DomainObject.Predmet.ProtustrankaFormatedWithAdress_1"> T - Populare d.o.o., Petra Kružića 20, 47000 Karlovac</derivirana_varijabla>
  </DomainObject.Predmet.ProtustrankaFormatedWithAdress>
  <DomainObject.Predmet.ProtustrankaFormatedWithAdressOIB>
    <izvorni_sadrzaj> T - Populare d.o.o., OIB 29976580190, Petra Kružića 20, 47000 Karlovac</izvorni_sadrzaj>
    <derivirana_varijabla naziv="DomainObject.Predmet.ProtustrankaFormatedWithAdressOIB_1"> T - Populare d.o.o., OIB 29976580190, Petra Kružića 20, 47000 Karlovac</derivirana_varijabla>
  </DomainObject.Predmet.ProtustrankaFormatedWithAdressOIB>
  <DomainObject.Predmet.ProtustrankaWithAdress>
    <izvorni_sadrzaj>T - Populare d.o.o. Petra Kružića 20, 47000 Karlovac</izvorni_sadrzaj>
    <derivirana_varijabla naziv="DomainObject.Predmet.ProtustrankaWithAdress_1">T - Populare d.o.o. Petra Kružića 20, 47000 Karlovac</derivirana_varijabla>
  </DomainObject.Predmet.ProtustrankaWithAdress>
  <DomainObject.Predmet.ProtustrankaWithAdressOIB>
    <izvorni_sadrzaj>T - Populare d.o.o., OIB 29976580190, Petra Kružića 20, 47000 Karlovac</izvorni_sadrzaj>
    <derivirana_varijabla naziv="DomainObject.Predmet.ProtustrankaWithAdressOIB_1">T - Populare d.o.o., OIB 29976580190, Petra Kružića 20, 47000 Karlovac</derivirana_varijabla>
  </DomainObject.Predmet.ProtustrankaWithAdressOIB>
  <DomainObject.Predmet.ProtustrankaNazivFormated>
    <izvorni_sadrzaj>T - Populare d.o.o.</izvorni_sadrzaj>
    <derivirana_varijabla naziv="DomainObject.Predmet.ProtustrankaNazivFormated_1">T - Populare d.o.o.</derivirana_varijabla>
  </DomainObject.Predmet.ProtustrankaNazivFormated>
  <DomainObject.Predmet.ProtustrankaNazivFormatedOIB>
    <izvorni_sadrzaj>T - Populare d.o.o., OIB 29976580190</izvorni_sadrzaj>
    <derivirana_varijabla naziv="DomainObject.Predmet.ProtustrankaNazivFormatedOIB_1">T - Populare d.o.o., OIB 29976580190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 - Populare d.o.o.</item>
    </izvorni_sadrzaj>
    <derivirana_varijabla naziv="DomainObject.Predmet.ProtuStrankaListFormated_1">
      <item>T - Populare d.o.o.</item>
    </derivirana_varijabla>
  </DomainObject.Predmet.ProtuStrankaListFormated>
  <DomainObject.Predmet.ProtuStrankaListFormatedOIB>
    <izvorni_sadrzaj>
      <item>T - Populare d.o.o., OIB 29976580190</item>
    </izvorni_sadrzaj>
    <derivirana_varijabla naziv="DomainObject.Predmet.ProtuStrankaListFormatedOIB_1">
      <item>T - Populare d.o.o., OIB 29976580190</item>
    </derivirana_varijabla>
  </DomainObject.Predmet.ProtuStrankaListFormatedOIB>
  <DomainObject.Predmet.ProtuStrankaListFormatedWithAdress>
    <izvorni_sadrzaj>
      <item>T - Populare d.o.o., Petra Kružića 20, 47000 Karlovac</item>
    </izvorni_sadrzaj>
    <derivirana_varijabla naziv="DomainObject.Predmet.ProtuStrankaListFormatedWithAdress_1">
      <item>T - Populare d.o.o., Petra Kružića 20, 47000 Karlovac</item>
    </derivirana_varijabla>
  </DomainObject.Predmet.ProtuStrankaListFormatedWithAdress>
  <DomainObject.Predmet.ProtuStrankaListFormatedWithAdressOIB>
    <izvorni_sadrzaj>
      <item>T - Populare d.o.o., OIB 29976580190, Petra Kružića 20, 47000 Karlovac</item>
    </izvorni_sadrzaj>
    <derivirana_varijabla naziv="DomainObject.Predmet.ProtuStrankaListFormatedWithAdressOIB_1">
      <item>T - Populare d.o.o., OIB 29976580190, Petra Kružića 20, 47000 Karlovac</item>
    </derivirana_varijabla>
  </DomainObject.Predmet.ProtuStrankaListFormatedWithAdressOIB>
  <DomainObject.Predmet.ProtuStrankaListNazivFormated>
    <izvorni_sadrzaj>
      <item>T - Populare d.o.o.</item>
    </izvorni_sadrzaj>
    <derivirana_varijabla naziv="DomainObject.Predmet.ProtuStrankaListNazivFormated_1">
      <item>T - Populare d.o.o.</item>
    </derivirana_varijabla>
  </DomainObject.Predmet.ProtuStrankaListNazivFormated>
  <DomainObject.Predmet.ProtuStrankaListNazivFormatedOIB>
    <izvorni_sadrzaj>
      <item>T - Populare d.o.o., OIB 29976580190</item>
    </izvorni_sadrzaj>
    <derivirana_varijabla naziv="DomainObject.Predmet.ProtuStrankaListNazivFormatedOIB_1">
      <item>T - Populare d.o.o., OIB 29976580190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 - Populare d.o.o.</izvorni_sadrzaj>
    <derivirana_varijabla naziv="DomainObject.Predmet.ProtustrankaIDrugi_1">T - Populare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T - Populare d.o.o., OIB 29976580190, Petra Kružića 20, 47000 Karlovac</izvorni_sadrzaj>
    <derivirana_varijabla naziv="DomainObject.Predmet.ProtustrankaIDrugiAdressOIB_1">T - Populare d.o.o., OIB 29976580190, Petra Kružića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 - Populare d.o.o.</item>
    </izvorni_sadrzaj>
    <derivirana_varijabla naziv="DomainObject.Predmet.SudioniciListNaziv_1">
      <item>Fina Regionalni centar Zagreb Podružnica Karlovac</item>
      <item>T - Populare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T - Populare d.o.o., OIB 29976580190, Petra Kružića 20,47000 Karlovac</item>
    </izvorni_sadrzaj>
    <derivirana_varijabla naziv="DomainObject.Predmet.SudioniciListAdressOIB_1">
      <item>Fina Regionalni centar Zagreb Podružnica Karlovac, OIB 85821130368, Ul. Pavla Vitezovića 1,47000 Karlovac</item>
      <item>T - Populare d.o.o., OIB 29976580190, Petra Kružića 20,47000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29976580190</item>
    </izvorni_sadrzaj>
    <derivirana_varijabla naziv="DomainObject.Predmet.SudioniciListNazivOIB_1">
      <item>, OIB 85821130368</item>
      <item>, OIB 29976580190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D78DA-99EF-47F3-B047-19CDAF180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1341</properties:Characters>
  <properties:Lines>43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2015-11-30T10:51:00Z</dcterms:created>
  <dc:creator>ilukac</dc:creator>
  <cp:lastModifiedBy>Katica Franjić</cp:lastModifiedBy>
  <cp:lastPrinted>2015-11-30T10:39:00Z</cp:lastPrinted>
  <dcterms:modified xmlns:xsi="http://www.w3.org/2001/XMLSchema-instance" xsi:type="dcterms:W3CDTF">2015-11-30T10:53:00Z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