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75cf" w14:paraId="30e75cf" w:rsidRDefault="00E91401" w:rsidR="00724ED0" w:rsidRPr="00E914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91401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ED0" w:rsidR="00724ED0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     REPUBLIKA HRVATSKA </w:t>
      </w:r>
    </w:p>
    <w:p w:rsidRDefault="00724ED0" w:rsidR="00724ED0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724ED0" w:rsidR="00037F1C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Zagreb, Amruševa 2/II</w:t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="00607BC6" w:rsidRPr="00E91401">
        <w:rPr>
          <w:rFonts w:cs="Times New Roman" w:hAnsi="Times New Roman" w:ascii="Times New Roman"/>
          <w:sz w:val="24"/>
          <w:szCs w:val="24"/>
        </w:rPr>
        <w:tab/>
      </w:r>
      <w:r w:rsidR="00607BC6"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>31-ST-</w:t>
      </w:r>
      <w:r w:rsidR="00B3757E" w:rsidRPr="00E91401">
        <w:rPr>
          <w:rFonts w:cs="Times New Roman" w:hAnsi="Times New Roman" w:ascii="Times New Roman"/>
          <w:sz w:val="24"/>
          <w:szCs w:val="24"/>
        </w:rPr>
        <w:t>104/15</w:t>
      </w:r>
      <w:r w:rsidR="00E91401" w:rsidRPr="00E91401">
        <w:rPr>
          <w:rFonts w:cs="Times New Roman" w:hAnsi="Times New Roman" w:ascii="Times New Roman"/>
          <w:sz w:val="24"/>
          <w:szCs w:val="24"/>
        </w:rPr>
        <w:t>-36</w:t>
      </w:r>
    </w:p>
    <w:p w:rsidRDefault="00724ED0" w:rsidR="00724ED0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F1C" w:rsidP="00037F1C" w:rsidR="00724ED0" w:rsidRPr="00E914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24ED0" w:rsidP="00724ED0" w:rsidR="00724ED0" w:rsidRPr="00E914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24ED0" w:rsidP="00724ED0" w:rsidR="00724ED0" w:rsidRPr="00E914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24ED0" w:rsidP="00724ED0" w:rsidR="002757D9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ab/>
        <w:t xml:space="preserve">TRGOVAČKI SUD U ZAGREBU po stečajnom sucu Nadi Kraljić u stečajnom postupku nad stečajnim dužnikom </w:t>
      </w:r>
      <w:r w:rsidR="00E96E7E" w:rsidRPr="00E91401">
        <w:rPr>
          <w:rFonts w:cs="Times New Roman" w:hAnsi="Times New Roman" w:ascii="Times New Roman"/>
          <w:sz w:val="24"/>
          <w:szCs w:val="24"/>
        </w:rPr>
        <w:t xml:space="preserve">PREGLED d.o.o. – u stečaju Zagreb, Lastovska ulica 2/A MBS: 080089509 OIB: 92154774266  </w:t>
      </w:r>
      <w:r w:rsidR="00E56141" w:rsidRPr="00E91401">
        <w:rPr>
          <w:rFonts w:cs="Times New Roman" w:hAnsi="Times New Roman" w:ascii="Times New Roman"/>
          <w:sz w:val="24"/>
          <w:szCs w:val="24"/>
        </w:rPr>
        <w:t>o</w:t>
      </w:r>
      <w:r w:rsidR="002E5904" w:rsidRPr="00E91401">
        <w:rPr>
          <w:rFonts w:cs="Times New Roman" w:hAnsi="Times New Roman" w:ascii="Times New Roman"/>
          <w:sz w:val="24"/>
          <w:szCs w:val="24"/>
        </w:rPr>
        <w:t xml:space="preserve">držanog </w:t>
      </w:r>
      <w:r w:rsidR="00E91401" w:rsidRPr="00E91401">
        <w:rPr>
          <w:rFonts w:cs="Times New Roman" w:hAnsi="Times New Roman" w:ascii="Times New Roman"/>
          <w:sz w:val="24"/>
          <w:szCs w:val="24"/>
        </w:rPr>
        <w:t xml:space="preserve">posebnog </w:t>
      </w:r>
      <w:r w:rsidR="002E5904" w:rsidRPr="00E91401">
        <w:rPr>
          <w:rFonts w:cs="Times New Roman" w:hAnsi="Times New Roman" w:ascii="Times New Roman"/>
          <w:sz w:val="24"/>
          <w:szCs w:val="24"/>
        </w:rPr>
        <w:t xml:space="preserve">ispitnog ročišta dana </w:t>
      </w:r>
      <w:r w:rsidR="00E91401" w:rsidRPr="00E91401">
        <w:rPr>
          <w:rFonts w:cs="Times New Roman" w:hAnsi="Times New Roman" w:ascii="Times New Roman"/>
          <w:sz w:val="24"/>
          <w:szCs w:val="24"/>
        </w:rPr>
        <w:t xml:space="preserve">4. studenog 2015. godine </w:t>
      </w:r>
    </w:p>
    <w:p w:rsidRDefault="00724ED0" w:rsidP="002757D9" w:rsidR="002E5904" w:rsidRPr="00E914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E91401" w:rsidP="00E96E7E" w:rsidR="00E96E7E" w:rsidRPr="00E9140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  <w:r w:rsidR="00E96E7E" w:rsidRPr="00E91401">
        <w:rPr>
          <w:rFonts w:cs="Times New Roman" w:hAnsi="Times New Roman" w:ascii="Times New Roman"/>
          <w:sz w:val="24"/>
          <w:szCs w:val="24"/>
        </w:rPr>
        <w:tab/>
      </w:r>
    </w:p>
    <w:p w:rsidRDefault="00E91401" w:rsidP="00E91401" w:rsidR="00E91401" w:rsidRPr="00E9140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I</w:t>
      </w:r>
      <w:r w:rsidRPr="00E91401">
        <w:rPr>
          <w:rFonts w:cs="Times New Roman" w:hAnsi="Times New Roman" w:ascii="Times New Roman"/>
          <w:sz w:val="24"/>
          <w:szCs w:val="24"/>
        </w:rPr>
        <w:tab/>
        <w:t xml:space="preserve">UTVRĐENE TRAŽBINE VJEROVNIKA PRVOG  VIŠEG ISPLATNOG REDA </w:t>
      </w:r>
    </w:p>
    <w:p w:rsidRDefault="00E91401" w:rsidP="00E91401" w:rsidR="00E91401" w:rsidRPr="00E91401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08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2"/>
        <w:gridCol w:w="1611"/>
        <w:gridCol w:w="1544"/>
        <w:gridCol w:w="1418"/>
        <w:gridCol w:w="1417"/>
        <w:gridCol w:w="1418"/>
      </w:tblGrid>
      <w:tr w:rsidTr="002E0BB2" w:rsidR="00E91401" w:rsidRPr="00E91401">
        <w:trPr>
          <w:trHeight w:val="780"/>
        </w:trPr>
        <w:tc>
          <w:tcPr>
            <w:tcW w:type="dxa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R.br. </w:t>
            </w: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NAZIV, OIB I ADRESA VJEROVNIKA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OSNOVA TRAŽBINE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Prijavljeno bruto potraživanje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Prijavljeno neto potraživanje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Priznata tražbina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ANTONIĆ VLADIMIR, Podgori 27, Bribir, OIB: 93953799923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5.000,00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5.000,00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KRALJ VJEKOSLAV</w:t>
            </w: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D. Dujšina 9, Zagreb, OIB: 96577985405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troškovi prijevoza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2.670,00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2.670,00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2.670,00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zatezne kamate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930,01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930,01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930,01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3.600,01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3.600,01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3.600,01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LONČAR ŠTEFICA, Cvijete Zuzorić 5, Zagreb, OIB: </w:t>
            </w: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14915445400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Plaća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35.994,00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16.385,91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35.994,00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79.986,60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79.986,60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79.986,60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115.980,60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96.372,51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115.980,60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MARETIĆ ZDENKA, Dubrovačka cesta 11a, Donja Pušća, OIB: 11734239685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plaća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3.558,50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2.694,10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3.558,50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naknada za GO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3.558,50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2.694,10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3.558,50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33.212,62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33.212,62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33.212,62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naknada za prijevoz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145,00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145,00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145,00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40.474,62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38.745,82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40.474,62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MEŠETOVIĆ IVANA, Sasi 3, Velika Gorica, OIB: 84343454350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8.266,64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8.266,64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8.266,64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8.266,64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8.266,64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8.266,64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6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NOVAK SANDRA, Zdenačka 14 A, Zagreb, OIB: 10687051684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5.166,35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5.166,35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5.166,35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5.166,35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5.166,35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5.166,35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7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PEROVIĆ IVAN, Polić K</w:t>
            </w: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amova 7, Zagreb, OIB: 80566253148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plaća za prekovremeni rad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1.680,00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1.680,00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1.680,00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zatezne kamate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496,41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496,41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496,41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troškovi prijevoza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2.530,00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2.530,00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2.530,00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kamate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1.164,47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1.164,47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1.164,47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5.870,88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5.870,88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5.870,88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SMAJIĆ HAMDIJA, </w:t>
            </w: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Remetinečki gaj 19c, Zagreb, OIB: 61392111441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8.000,00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8.000,00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TUKIĆ TINA, Bisko 108, Trilj, OIB: 07235859283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otpremnina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9.600,03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9.600,03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9.600,03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9.600,03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9.600,03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9.600,03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10</w:t>
            </w:r>
          </w:p>
        </w:tc>
        <w:tc>
          <w:tcPr>
            <w:tcW w:type="dxa" w:w="161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ŽUNIĆ FREDI, Ante Starčevića 23c, Zadar, OIB: 23102576864</w:t>
            </w: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neisplaćene plaće po Ovr-3042/12 sa kamatama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104.473,39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104.473,39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104.473,39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naknada sudskih troškova ovrhe po Ovr-3320/12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2.675,00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Cs/>
                <w:sz w:val="24"/>
                <w:szCs w:val="24"/>
              </w:rPr>
              <w:t>2.675,00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61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1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107.148,39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107.148,39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107.148,39</w:t>
            </w:r>
          </w:p>
        </w:tc>
      </w:tr>
      <w:tr w:rsidTr="002E0BB2" w:rsidR="00E91401" w:rsidRPr="00E91401">
        <w:trPr>
          <w:trHeight w:val="780"/>
        </w:trPr>
        <w:tc>
          <w:tcPr>
            <w:tcW w:type="dxa" w:w="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31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SVEUKUPNO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309.107,52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287.770,63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309.107,52</w:t>
            </w:r>
          </w:p>
        </w:tc>
      </w:tr>
    </w:tbl>
    <w:p w:rsidRDefault="00E91401" w:rsidP="00E91401" w:rsidR="00E91401" w:rsidRPr="00E914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91401" w:rsidP="00E91401" w:rsidR="00E91401" w:rsidRPr="00E9140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401" w:rsidP="00E91401" w:rsidR="00E91401" w:rsidRPr="00E9140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II</w:t>
      </w:r>
      <w:r w:rsidRPr="00E91401">
        <w:rPr>
          <w:rFonts w:cs="Times New Roman" w:hAnsi="Times New Roman" w:ascii="Times New Roman"/>
          <w:sz w:val="24"/>
          <w:szCs w:val="24"/>
        </w:rPr>
        <w:tab/>
        <w:t xml:space="preserve">UTVRĐENE TRAŽBINE VJEROVNIKA DRUGOG  VIŠEG ISPLATNOG REDA </w:t>
      </w:r>
    </w:p>
    <w:p w:rsidRDefault="00E91401" w:rsidP="00E91401" w:rsidR="00E91401" w:rsidRPr="00E91401">
      <w:pPr>
        <w:jc w:val="both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dxa" w:w="7535"/>
        <w:tblInd w:type="dxa" w:w="93"/>
        <w:tblLook w:val="04A0" w:noVBand="1" w:noHBand="0" w:lastColumn="0" w:firstColumn="1" w:lastRow="0" w:firstRow="1"/>
      </w:tblPr>
      <w:tblGrid>
        <w:gridCol w:w="750"/>
        <w:gridCol w:w="2369"/>
        <w:gridCol w:w="1737"/>
        <w:gridCol w:w="1510"/>
        <w:gridCol w:w="1284"/>
      </w:tblGrid>
      <w:tr w:rsidTr="002E0BB2" w:rsidR="00E91401" w:rsidRPr="00E91401">
        <w:trPr>
          <w:trHeight w:val="510"/>
        </w:trPr>
        <w:tc>
          <w:tcPr>
            <w:tcW w:type="dxa" w:w="7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R.br. </w:t>
            </w:r>
          </w:p>
        </w:tc>
        <w:tc>
          <w:tcPr>
            <w:tcW w:type="dxa" w:w="2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NAZIV, OIB I ADRESA VJEROVNIKA</w:t>
            </w:r>
          </w:p>
        </w:tc>
        <w:tc>
          <w:tcPr>
            <w:tcW w:type="dxa" w:w="17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Osnova tražbine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Prijavljeno potraživanje</w:t>
            </w:r>
          </w:p>
        </w:tc>
        <w:tc>
          <w:tcPr>
            <w:tcW w:type="dxa" w:w="1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Priznata tražbina</w:t>
            </w:r>
          </w:p>
        </w:tc>
      </w:tr>
      <w:tr w:rsidTr="002E0BB2" w:rsidR="00E91401" w:rsidRPr="00E91401">
        <w:trPr>
          <w:trHeight w:val="435"/>
        </w:trPr>
        <w:tc>
          <w:tcPr>
            <w:tcW w:type="dxa" w:w="7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41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HRVATSKA RADIOTELEVIZIJA, javna ustanova, Prisavlje 3, Zagreb, OIB: 68419124305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neplaćeni računi, glavnica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3.200,00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3.200,00</w:t>
            </w:r>
          </w:p>
        </w:tc>
      </w:tr>
      <w:tr w:rsidTr="002E0BB2" w:rsidR="00E91401" w:rsidRPr="00E91401">
        <w:trPr>
          <w:trHeight w:val="43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zatezne kamate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1.412,81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1.412,81</w:t>
            </w:r>
          </w:p>
        </w:tc>
      </w:tr>
      <w:tr w:rsidTr="002E0BB2" w:rsidR="00E91401" w:rsidRPr="00E91401">
        <w:trPr>
          <w:trHeight w:val="43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trošak postupka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3.775,00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3.775,00</w:t>
            </w:r>
          </w:p>
        </w:tc>
      </w:tr>
      <w:tr w:rsidTr="002E0BB2" w:rsidR="00E91401" w:rsidRPr="00E91401">
        <w:trPr>
          <w:trHeight w:val="43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8.387,81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8.387,81</w:t>
            </w:r>
          </w:p>
        </w:tc>
      </w:tr>
      <w:tr w:rsidTr="002E0BB2" w:rsidR="00E91401" w:rsidRPr="00E91401">
        <w:trPr>
          <w:trHeight w:val="285"/>
        </w:trPr>
        <w:tc>
          <w:tcPr>
            <w:tcW w:type="dxa" w:w="7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41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INTEREUROPA, logističke usluge d.o.o., Zagreb, Josipa Lončara, OIB: 85514716931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neplaćeni računi, glavnica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35.805,78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35.805,78</w:t>
            </w:r>
          </w:p>
        </w:tc>
      </w:tr>
      <w:tr w:rsidTr="002E0BB2" w:rsidR="00E91401" w:rsidRPr="00E91401">
        <w:trPr>
          <w:trHeight w:val="28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zatezne kamate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30.296,91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30.296,91</w:t>
            </w:r>
          </w:p>
        </w:tc>
      </w:tr>
      <w:tr w:rsidTr="002E0BB2" w:rsidR="00E91401" w:rsidRPr="00E91401">
        <w:trPr>
          <w:trHeight w:val="28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trošak ovršnog postupka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1.060,02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1.060,02</w:t>
            </w:r>
          </w:p>
        </w:tc>
      </w:tr>
      <w:tr w:rsidTr="002E0BB2" w:rsidR="00E91401" w:rsidRPr="00E91401">
        <w:trPr>
          <w:trHeight w:val="28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zatezne kamate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689,39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689,39</w:t>
            </w:r>
          </w:p>
        </w:tc>
      </w:tr>
      <w:tr w:rsidTr="002E0BB2" w:rsidR="00E91401" w:rsidRPr="00E91401">
        <w:trPr>
          <w:trHeight w:val="300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67.852,10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67.852,10</w:t>
            </w:r>
          </w:p>
        </w:tc>
      </w:tr>
      <w:tr w:rsidTr="002E0BB2" w:rsidR="00E91401" w:rsidRPr="00E91401">
        <w:trPr>
          <w:trHeight w:val="285"/>
        </w:trPr>
        <w:tc>
          <w:tcPr>
            <w:tcW w:type="dxa" w:w="71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41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VODOOPSKRBA I ODVODNJA d.o.o. za javnu vodoopskrbu i odvodnju, Folnegovićeva 1, Zagreb, OIB: 83416546499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neplaćeni računi, glavnica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3.178,76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3.178,76</w:t>
            </w:r>
          </w:p>
        </w:tc>
      </w:tr>
      <w:tr w:rsidTr="002E0BB2" w:rsidR="00E91401" w:rsidRPr="00E91401">
        <w:trPr>
          <w:trHeight w:val="285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zatezne kamate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855,88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855,88</w:t>
            </w:r>
          </w:p>
        </w:tc>
      </w:tr>
      <w:tr w:rsidTr="002E0BB2" w:rsidR="00E91401" w:rsidRPr="00E91401">
        <w:trPr>
          <w:trHeight w:val="300"/>
        </w:trPr>
        <w:tc>
          <w:tcPr>
            <w:tcW w:type="dxa" w:w="71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91401" w:rsidP="002E0BB2" w:rsidR="00E91401" w:rsidRPr="00E9140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4.034,64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4.034,64</w:t>
            </w:r>
          </w:p>
        </w:tc>
      </w:tr>
      <w:tr w:rsidTr="002E0BB2" w:rsidR="00E91401" w:rsidRPr="00E91401">
        <w:trPr>
          <w:trHeight w:val="315"/>
        </w:trPr>
        <w:tc>
          <w:tcPr>
            <w:tcW w:type="dxa" w:w="7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sz w:val="24"/>
                <w:szCs w:val="24"/>
              </w:rPr>
              <w:t>SVEUKUPNO</w:t>
            </w:r>
          </w:p>
        </w:tc>
        <w:tc>
          <w:tcPr>
            <w:tcW w:type="dxa" w:w="17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91401" w:rsidP="002E0BB2" w:rsidR="00E91401" w:rsidRPr="00E91401">
            <w:pPr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SVEUKUPNO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80.274,55</w:t>
            </w:r>
          </w:p>
        </w:tc>
        <w:tc>
          <w:tcPr>
            <w:tcW w:type="dxa" w:w="1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91401" w:rsidP="002E0BB2" w:rsidR="00E91401" w:rsidRPr="00E91401">
            <w:pPr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91401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80.274,55</w:t>
            </w:r>
          </w:p>
        </w:tc>
      </w:tr>
    </w:tbl>
    <w:p w:rsidRDefault="00E96E7E" w:rsidP="009300B8" w:rsidR="00E96E7E" w:rsidRPr="00E914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96E7E" w:rsidP="009300B8" w:rsidR="00E96E7E" w:rsidRPr="00E914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9300B8" w:rsidR="009300B8" w:rsidRPr="00E914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Obrazloženje</w:t>
      </w:r>
    </w:p>
    <w:p w:rsidRDefault="009300B8" w:rsidP="009300B8" w:rsidR="009300B8" w:rsidRPr="00E9140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300B8" w:rsidP="00E91401" w:rsidR="002757D9" w:rsidRPr="00E9140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Prijavljena potraživanja ispitana su na</w:t>
      </w:r>
      <w:r w:rsidR="00E91401">
        <w:rPr>
          <w:rFonts w:cs="Times New Roman" w:hAnsi="Times New Roman" w:ascii="Times New Roman"/>
          <w:sz w:val="24"/>
          <w:szCs w:val="24"/>
        </w:rPr>
        <w:t xml:space="preserve"> posebnom</w:t>
      </w:r>
      <w:r w:rsidRPr="00E91401">
        <w:rPr>
          <w:rFonts w:cs="Times New Roman" w:hAnsi="Times New Roman" w:ascii="Times New Roman"/>
          <w:sz w:val="24"/>
          <w:szCs w:val="24"/>
        </w:rPr>
        <w:t xml:space="preserve"> ispitnom ročištu u skladu s odredbom čl. 175 Stečajnog zakona.  </w:t>
      </w:r>
    </w:p>
    <w:p w:rsidRDefault="009300B8" w:rsidP="00037F1C" w:rsidR="009300B8" w:rsidRPr="00E9140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Prijavljena potraživanja smatraju se utvrđenim u cijelost</w:t>
      </w:r>
      <w:r w:rsidR="00037F1C" w:rsidRPr="00E91401">
        <w:rPr>
          <w:rFonts w:cs="Times New Roman" w:hAnsi="Times New Roman" w:ascii="Times New Roman"/>
          <w:sz w:val="24"/>
          <w:szCs w:val="24"/>
        </w:rPr>
        <w:t>i kako je navedeno u točki I</w:t>
      </w:r>
      <w:r w:rsidRPr="00E91401">
        <w:rPr>
          <w:rFonts w:cs="Times New Roman" w:hAnsi="Times New Roman" w:ascii="Times New Roman"/>
          <w:sz w:val="24"/>
          <w:szCs w:val="24"/>
        </w:rPr>
        <w:t xml:space="preserve">  izreke s obzirom da  ih j</w:t>
      </w:r>
      <w:r w:rsidR="00037F1C" w:rsidRPr="00E91401">
        <w:rPr>
          <w:rFonts w:cs="Times New Roman" w:hAnsi="Times New Roman" w:ascii="Times New Roman"/>
          <w:sz w:val="24"/>
          <w:szCs w:val="24"/>
        </w:rPr>
        <w:t>e priznao stečajni upravitelj</w:t>
      </w:r>
      <w:r w:rsidR="00E91401">
        <w:rPr>
          <w:rFonts w:cs="Times New Roman" w:hAnsi="Times New Roman" w:ascii="Times New Roman"/>
          <w:sz w:val="24"/>
          <w:szCs w:val="24"/>
        </w:rPr>
        <w:t>.</w:t>
      </w:r>
    </w:p>
    <w:p w:rsidRDefault="003915B5" w:rsidP="003915B5" w:rsidR="003915B5" w:rsidRPr="00E91401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E914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E91401">
        <w:rPr>
          <w:rFonts w:cs="Times New Roman" w:hAnsi="Times New Roman" w:ascii="Times New Roman"/>
          <w:sz w:val="24"/>
          <w:szCs w:val="24"/>
        </w:rPr>
        <w:t>4. studenog</w:t>
      </w:r>
      <w:r w:rsidR="002757D9" w:rsidRPr="00E91401">
        <w:rPr>
          <w:rFonts w:cs="Times New Roman" w:hAnsi="Times New Roman" w:ascii="Times New Roman"/>
          <w:sz w:val="24"/>
          <w:szCs w:val="24"/>
        </w:rPr>
        <w:t xml:space="preserve"> 2015. </w:t>
      </w:r>
      <w:r w:rsidRPr="00E914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15B5" w:rsidP="003915B5" w:rsidR="003915B5" w:rsidRPr="00E91401">
      <w:pPr>
        <w:rPr>
          <w:rFonts w:cs="Times New Roman" w:hAnsi="Times New Roman" w:ascii="Times New Roman"/>
          <w:sz w:val="24"/>
          <w:szCs w:val="24"/>
        </w:rPr>
      </w:pPr>
    </w:p>
    <w:p w:rsidRDefault="003915B5" w:rsidP="003915B5" w:rsidR="003915B5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  <w:t xml:space="preserve">STEČAJNI SUDAC </w:t>
      </w:r>
    </w:p>
    <w:p w:rsidRDefault="003915B5" w:rsidP="003915B5" w:rsidR="003915B5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</w:r>
      <w:r w:rsidRPr="00E91401">
        <w:rPr>
          <w:rFonts w:cs="Times New Roman" w:hAnsi="Times New Roman" w:ascii="Times New Roman"/>
          <w:sz w:val="24"/>
          <w:szCs w:val="24"/>
        </w:rPr>
        <w:tab/>
        <w:t>Nada Kraljić</w:t>
      </w:r>
      <w:r w:rsidR="006515A1">
        <w:rPr>
          <w:rFonts w:cs="Times New Roman" w:hAnsi="Times New Roman" w:ascii="Times New Roman"/>
          <w:sz w:val="24"/>
          <w:szCs w:val="24"/>
        </w:rPr>
        <w:t>,v.r.</w:t>
      </w:r>
    </w:p>
    <w:p w:rsidRDefault="003915B5" w:rsidP="003915B5" w:rsidR="003915B5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3915B5" w:rsidP="003915B5" w:rsidR="003915B5" w:rsidRPr="00E91401">
      <w:pPr>
        <w:rPr>
          <w:rFonts w:cs="Times New Roman" w:hAnsi="Times New Roman" w:ascii="Times New Roman"/>
          <w:sz w:val="24"/>
          <w:szCs w:val="24"/>
        </w:rPr>
      </w:pPr>
      <w:r w:rsidRPr="00E91401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757D9" w:rsidP="003915B5" w:rsidR="002757D9" w:rsidRPr="00E91401">
      <w:pPr>
        <w:rPr>
          <w:rFonts w:cs="Times New Roman" w:hAnsi="Times New Roman" w:ascii="Times New Roman"/>
          <w:sz w:val="24"/>
          <w:szCs w:val="24"/>
        </w:rPr>
      </w:pPr>
    </w:p>
    <w:p w:rsidRDefault="006515A1" w:rsidP="003915B5" w:rsidR="006515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otpravka-ovl. službenik</w:t>
      </w:r>
    </w:p>
    <w:p w:rsidRDefault="006515A1" w:rsidP="003915B5" w:rsidR="006515A1" w:rsidRPr="00E9140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Vinka Mihalinčić</w:t>
      </w:r>
    </w:p>
    <w:sectPr w:rsidSect="001E4954" w:rsidR="006515A1" w:rsidRPr="00E91401">
      <w:headerReference w:type="even" r:id="rId9"/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8F" w:rsidR="008C168F">
      <w:r>
        <w:separator/>
      </w:r>
    </w:p>
  </w:endnote>
  <w:endnote w:id="0" w:type="continuationSeparator">
    <w:p w:rsidRDefault="008C168F" w:rsidR="008C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8F" w:rsidR="008C168F">
      <w:r>
        <w:separator/>
      </w:r>
    </w:p>
  </w:footnote>
  <w:footnote w:id="0" w:type="continuationSeparator">
    <w:p w:rsidRDefault="008C168F" w:rsidR="008C1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6B03" w:rsidR="00D26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B03" w:rsidP="00741092" w:rsidR="00D26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5A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26B03" w:rsidR="00D26B03" w:rsidRPr="002757D9">
    <w:pPr>
      <w:pStyle w:val="Zaglavlje"/>
      <w:rPr>
        <w:rFonts w:cs="Times New Roman" w:hAnsi="Times New Roman" w:ascii="Times New Roman"/>
        <w:sz w:val="24"/>
        <w:szCs w:val="24"/>
      </w:rPr>
    </w:pPr>
    <w:r w:rsidRPr="002757D9"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31-ST-</w:t>
    </w:r>
    <w:r w:rsidR="009A33FD">
      <w:rPr>
        <w:rFonts w:cs="Times New Roman" w:hAnsi="Times New Roman" w:ascii="Times New Roman"/>
        <w:sz w:val="24"/>
        <w:szCs w:val="24"/>
      </w:rPr>
      <w:t>104/15-36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ED0"/>
    <w:rsid w:val="00037F1C"/>
    <w:rsid w:val="000C6D0A"/>
    <w:rsid w:val="00194A13"/>
    <w:rsid w:val="001E4954"/>
    <w:rsid w:val="0026007A"/>
    <w:rsid w:val="002757D9"/>
    <w:rsid w:val="002E5904"/>
    <w:rsid w:val="00310E11"/>
    <w:rsid w:val="00340251"/>
    <w:rsid w:val="003915B5"/>
    <w:rsid w:val="00456B7A"/>
    <w:rsid w:val="0049621B"/>
    <w:rsid w:val="00607BC6"/>
    <w:rsid w:val="006515A1"/>
    <w:rsid w:val="006A2824"/>
    <w:rsid w:val="00705B3D"/>
    <w:rsid w:val="007211FF"/>
    <w:rsid w:val="00724ED0"/>
    <w:rsid w:val="00741092"/>
    <w:rsid w:val="0074307B"/>
    <w:rsid w:val="00775A37"/>
    <w:rsid w:val="007F7106"/>
    <w:rsid w:val="00801AA4"/>
    <w:rsid w:val="008433AD"/>
    <w:rsid w:val="008C168F"/>
    <w:rsid w:val="008D4645"/>
    <w:rsid w:val="0092322B"/>
    <w:rsid w:val="009300B8"/>
    <w:rsid w:val="0094382A"/>
    <w:rsid w:val="009A33FD"/>
    <w:rsid w:val="009F1B93"/>
    <w:rsid w:val="009F313C"/>
    <w:rsid w:val="00B21D19"/>
    <w:rsid w:val="00B3757E"/>
    <w:rsid w:val="00B767FD"/>
    <w:rsid w:val="00C133E7"/>
    <w:rsid w:val="00C569DF"/>
    <w:rsid w:val="00D26B03"/>
    <w:rsid w:val="00D64440"/>
    <w:rsid w:val="00D76787"/>
    <w:rsid w:val="00D85BCB"/>
    <w:rsid w:val="00E56141"/>
    <w:rsid w:val="00E91401"/>
    <w:rsid w:val="00E96E7E"/>
    <w:rsid w:val="00EF41A2"/>
    <w:rsid w:val="00EF7277"/>
    <w:rsid w:val="00F50A99"/>
    <w:rsid w:val="00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914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14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5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59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5904"/>
  </w:style>
  <w:style w:styleId="Podnoje" w:type="paragraph">
    <w:name w:val="footer"/>
    <w:basedOn w:val="Normal"/>
    <w:rsid w:val="002E590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914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14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5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PREGLED d.o.o. za zaštitu osoba i imovine</izvorni_sadrzaj>
    <derivirana_varijabla naziv="DomainObject.Predmet.ProtustrankaFormated_1">  PREGLED d.o.o. za zaštitu osoba i imovine</derivirana_varijabla>
  </DomainObject.Predmet.ProtustrankaFormated>
  <DomainObject.Predmet.ProtustrankaFormatedOIB>
    <izvorni_sadrzaj>  PREGLED d.o.o. za zaštitu osoba i imovine, OIB 92154774266</izvorni_sadrzaj>
    <derivirana_varijabla naziv="DomainObject.Predmet.ProtustrankaFormatedOIB_1">  PREGLED d.o.o. za zaštitu osoba i imovine, OIB 92154774266</derivirana_varijabla>
  </DomainObject.Predmet.ProtustrankaFormatedOIB>
  <DomainObject.Predmet.ProtustrankaFormatedWithAdress>
    <izvorni_sadrzaj> PREGLED d.o.o. za zaštitu osoba i imovine, Remetinečki gaj 2H, 10000 Zagreb</izvorni_sadrzaj>
    <derivirana_varijabla naziv="DomainObject.Predmet.ProtustrankaFormatedWithAdress_1"> PREGLED d.o.o. za zaštitu osoba i imovine, Remetinečki gaj 2H, 10000 Zagreb</derivirana_varijabla>
  </DomainObject.Predmet.ProtustrankaFormatedWithAdress>
  <DomainObject.Predmet.ProtustrankaFormatedWithAdressOIB>
    <izvorni_sadrzaj> PREGLED d.o.o. za zaštitu osoba i imovine, OIB 92154774266, Remetinečki gaj 2H, 10000 Zagreb</izvorni_sadrzaj>
    <derivirana_varijabla naziv="DomainObject.Predmet.ProtustrankaFormatedWithAdressOIB_1"> PREGLED d.o.o. za zaštitu osoba i imovine, OIB 92154774266, Remetinečki gaj 2H, 10000 Zagreb</derivirana_varijabla>
  </DomainObject.Predmet.ProtustrankaFormatedWithAdressOIB>
  <DomainObject.Predmet.ProtustrankaWithAdress>
    <izvorni_sadrzaj>PREGLED d.o.o. za zaštitu osoba i imovine Remetinečki gaj 2H, 10000 Zagreb</izvorni_sadrzaj>
    <derivirana_varijabla naziv="DomainObject.Predmet.ProtustrankaWithAdress_1">PREGLED d.o.o. za zaštitu osoba i imovine Remetinečki gaj 2H, 10000 Zagreb</derivirana_varijabla>
  </DomainObject.Predmet.ProtustrankaWithAdress>
  <DomainObject.Predmet.ProtustrankaWithAdressOIB>
    <izvorni_sadrzaj>PREGLED d.o.o. za zaštitu osoba i imovine, OIB 92154774266, Remetinečki gaj 2H, 10000 Zagreb</izvorni_sadrzaj>
    <derivirana_varijabla naziv="DomainObject.Predmet.ProtustrankaWithAdressOIB_1">PREGLED d.o.o. za zaštitu osoba i imovine, OIB 92154774266, Remetinečki gaj 2H, 10000 Zagreb</derivirana_varijabla>
  </DomainObject.Predmet.ProtustrankaWithAdressOIB>
  <DomainObject.Predmet.ProtustrankaNazivFormated>
    <izvorni_sadrzaj>PREGLED d.o.o. za zaštitu osoba i imovine</izvorni_sadrzaj>
    <derivirana_varijabla naziv="DomainObject.Predmet.ProtustrankaNazivFormated_1">PREGLED d.o.o. za zaštitu osoba i imovine</derivirana_varijabla>
  </DomainObject.Predmet.ProtustrankaNazivFormated>
  <DomainObject.Predmet.ProtustrankaNazivFormatedOIB>
    <izvorni_sadrzaj>PREGLED d.o.o. za zaštitu osoba i imovine, OIB 92154774266</izvorni_sadrzaj>
    <derivirana_varijabla naziv="DomainObject.Predmet.ProtustrankaNazivFormatedOIB_1">PREGLED d.o.o. za zaštitu osoba i imovine, OIB 92154774266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PREGLED d.o.o. za zaštitu osoba i imovine</item>
    </izvorni_sadrzaj>
    <derivirana_varijabla naziv="DomainObject.Predmet.ProtuStrankaListFormated_1">
      <item>PREGLED d.o.o. za zaštitu osoba i imovine</item>
    </derivirana_varijabla>
  </DomainObject.Predmet.ProtuStrankaListFormated>
  <DomainObject.Predmet.ProtuStrankaListFormatedOIB>
    <izvorni_sadrzaj>
      <item>PREGLED d.o.o. za zaštitu osoba i imovine, OIB 92154774266</item>
    </izvorni_sadrzaj>
    <derivirana_varijabla naziv="DomainObject.Predmet.ProtuStrankaListFormatedOIB_1">
      <item>PREGLED d.o.o. za zaštitu osoba i imovine, OIB 92154774266</item>
    </derivirana_varijabla>
  </DomainObject.Predmet.ProtuStrankaListFormatedOIB>
  <DomainObject.Predmet.ProtuStrankaListFormatedWithAdress>
    <izvorni_sadrzaj>
      <item>PREGLED d.o.o. za zaštitu osoba i imovine, Remetinečki gaj 2H, 10000 Zagreb</item>
    </izvorni_sadrzaj>
    <derivirana_varijabla naziv="DomainObject.Predmet.ProtuStrankaListFormatedWithAdress_1">
      <item>PREGLED d.o.o. za zaštitu osoba i imovine, Remetinečki gaj 2H, 10000 Zagreb</item>
    </derivirana_varijabla>
  </DomainObject.Predmet.ProtuStrankaListFormatedWithAdress>
  <DomainObject.Predmet.ProtuStrankaListFormatedWithAdressOIB>
    <izvorni_sadrzaj>
      <item>PREGLED d.o.o. za zaštitu osoba i imovine, OIB 92154774266, Remetinečki gaj 2H, 10000 Zagreb</item>
    </izvorni_sadrzaj>
    <derivirana_varijabla naziv="DomainObject.Predmet.ProtuStrankaListFormatedWithAdressOIB_1">
      <item>PREGLED d.o.o. za zaštitu osoba i imovine, OIB 92154774266, Remetinečki gaj 2H, 10000 Zagreb</item>
    </derivirana_varijabla>
  </DomainObject.Predmet.ProtuStrankaListFormatedWithAdressOIB>
  <DomainObject.Predmet.ProtuStrankaListNazivFormated>
    <izvorni_sadrzaj>
      <item>PREGLED d.o.o. za zaštitu osoba i imovine</item>
    </izvorni_sadrzaj>
    <derivirana_varijabla naziv="DomainObject.Predmet.ProtuStrankaListNazivFormated_1">
      <item>PREGLED d.o.o. za zaštitu osoba i imovine</item>
    </derivirana_varijabla>
  </DomainObject.Predmet.ProtuStrankaListNazivFormated>
  <DomainObject.Predmet.ProtuStrankaListNazivFormatedOIB>
    <izvorni_sadrzaj>
      <item>PREGLED d.o.o. za zaštitu osoba i imovine, OIB 92154774266</item>
    </izvorni_sadrzaj>
    <derivirana_varijabla naziv="DomainObject.Predmet.ProtuStrankaListNazivFormatedOIB_1">
      <item>PREGLED d.o.o. za zaštitu osoba i imovine, OIB 92154774266</item>
    </derivirana_varijabla>
  </DomainObject.Predmet.ProtuStrankaListNazivFormatedOIB>
  <DomainObject.Predmet.OstaliListFormated>
    <izvorni_sadrzaj>
      <item>Ankica Vrbanc</item>
      <item>Tomislav Đuričin</item>
    </izvorni_sadrzaj>
    <derivirana_varijabla naziv="DomainObject.Predmet.OstaliListFormated_1">
      <item>Ankica Vrbanc</item>
      <item>Tomislav Đuričin</item>
    </derivirana_varijabla>
  </DomainObject.Predmet.OstaliListFormated>
  <DomainObject.Predmet.OstaliListFormatedOIB>
    <izvorni_sadrzaj>
      <item>Ankica Vrbanc, OIB 33277296895</item>
      <item>Tomislav Đuričin, OIB 01733609458</item>
    </izvorni_sadrzaj>
    <derivirana_varijabla naziv="DomainObject.Predmet.OstaliListFormatedOIB_1">
      <item>Ankica Vrbanc, OIB 33277296895</item>
      <item>Tomislav Đuričin, OIB 01733609458</item>
    </derivirana_varijabla>
  </DomainObject.Predmet.OstaliListFormatedOIB>
  <DomainObject.Predmet.OstaliListFormatedWithAdress>
    <izvorni_sadrzaj>
      <item>Ankica Vrbanc, Donje Vino 38a, 49217 Donje Vino</item>
      <item>Tomislav Đuričin, Petrovaradinska 1, 10000 Zagreb</item>
    </izvorni_sadrzaj>
    <derivirana_varijabla naziv="DomainObject.Predmet.OstaliListFormatedWithAdress_1">
      <item>Ankica Vrbanc, Donje Vino 38a, 49217 Donje Vino</item>
      <item>Tomislav Đuričin, Petrovaradinska 1, 10000 Zagreb</item>
    </derivirana_varijabla>
  </DomainObject.Predmet.OstaliListFormatedWithAdress>
  <DomainObject.Predmet.OstaliListFormatedWithAdressOIB>
    <izvorni_sadrzaj>
      <item>Ankica Vrbanc, OIB 33277296895, Donje Vino 38a, 49217 Donje Vino</item>
      <item>Tomislav Đuričin, OIB 01733609458, Petrovaradinska 1, 10000 Zagreb</item>
    </izvorni_sadrzaj>
    <derivirana_varijabla naziv="DomainObject.Predmet.OstaliListFormatedWithAdressOIB_1">
      <item>Ankica Vrbanc, OIB 33277296895, Donje Vino 38a, 49217 Donje Vino</item>
      <item>Tomislav Đuričin, OIB 01733609458, Petrovaradinska 1, 10000 Zagreb</item>
    </derivirana_varijabla>
  </DomainObject.Predmet.OstaliListFormatedWithAdressOIB>
  <DomainObject.Predmet.OstaliListNazivFormated>
    <izvorni_sadrzaj>
      <item>Ankica Vrbanc</item>
      <item>Tomislav Đuričin</item>
    </izvorni_sadrzaj>
    <derivirana_varijabla naziv="DomainObject.Predmet.OstaliListNazivFormated_1">
      <item>Ankica Vrbanc</item>
      <item>Tomislav Đuričin</item>
    </derivirana_varijabla>
  </DomainObject.Predmet.OstaliListNazivFormated>
  <DomainObject.Predmet.OstaliListNazivFormatedOIB>
    <izvorni_sadrzaj>
      <item>Ankica Vrbanc, OIB 33277296895</item>
      <item>Tomislav Đuričin, OIB 01733609458</item>
    </izvorni_sadrzaj>
    <derivirana_varijabla naziv="DomainObject.Predmet.OstaliListNazivFormatedOIB_1">
      <item>Ankica Vrbanc, OIB 33277296895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PREGLED d.o.o. za zaštitu osoba i imovine</izvorni_sadrzaj>
    <derivirana_varijabla naziv="DomainObject.Predmet.ProtustrankaIDrugi_1">PREGLED d.o.o. za zaštitu osoba i imovine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PREGLED d.o.o. za zaštitu osoba i imovine, OIB 92154774266, Remetinečki gaj 2H, 10000 Zagreb</izvorni_sadrzaj>
    <derivirana_varijabla naziv="DomainObject.Predmet.ProtustrankaIDrugiAdressOIB_1">PREGLED d.o.o. za zaštitu osoba i imovine, OIB 92154774266, Remetinečki gaj 2H,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PREGLED d.o.o. za zaštitu osoba i imovine</item>
      <item>Ankica Vrbanc</item>
      <item>Tomislav Đuričin</item>
    </izvorni_sadrzaj>
    <derivirana_varijabla naziv="DomainObject.Predmet.SudioniciListNaziv_1">
      <item>FINA Regionalni centar Zagreb</item>
      <item>PREGLED d.o.o. za zaštitu osoba i imovine</item>
      <item>Ankica Vrbanc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izvorni_sadrzaj>
    <derivirana_varijabla naziv="DomainObject.Predmet.SudioniciListAdressOIB_1">
      <item>FINA Regionalni centar Zagreb, OIB 85821130368, Koturaška 43,10000 Zagreb</item>
      <item>PREGLED d.o.o. za zaštitu osoba i imovine, OIB 92154774266, Remetinečki gaj 2H,10000 Zagreb</item>
      <item>Ankica Vrbanc, OIB 33277296895, Donje Vino 38a,49217 Donje Vino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92154774266</item>
      <item>, OIB 33277296895</item>
      <item>, OIB 01733609458</item>
    </izvorni_sadrzaj>
    <derivirana_varijabla naziv="DomainObject.Predmet.SudioniciListNazivOIB_1">
      <item>, OIB 85821130368</item>
      <item>, OIB 92154774266</item>
      <item>, OIB 33277296895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530</properties:Words>
  <properties:Characters>3343</properties:Characters>
  <properties:Lines>394</properties:Lines>
  <properties:Paragraphs>216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2015-11-04T12:18:00Z</dcterms:created>
  <dc:creator>vmihalincic</dc:creator>
  <cp:lastModifiedBy>Vinka Mihalinčić</cp:lastModifiedBy>
  <dcterms:modified xmlns:xsi="http://www.w3.org/2001/XMLSchema-instance" xsi:type="dcterms:W3CDTF">2015-11-04T12:26:00Z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