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1525d" w14:paraId="961525d" w:rsidRDefault="0012710F" w:rsidP="0012710F" w:rsidR="0012710F" w:rsidRPr="0012710F">
      <w:pPr>
        <w:tabs>
          <w:tab w:pos="1020" w:val="left"/>
        </w:tabs>
        <w15:collapsed w:val="false"/>
        <w:rPr>
          <w:rFonts w:eastAsia="Calibri"/>
          <w:sz w:val="22"/>
          <w:szCs w:val="22"/>
        </w:rPr>
      </w:pPr>
      <w:bookmarkStart w:name="_GoBack" w:id="0"/>
      <w:bookmarkEnd w:id="0"/>
      <w:r>
        <w:rPr>
          <w:rFonts w:eastAsia="Calibri"/>
          <w:sz w:val="22"/>
          <w:szCs w:val="22"/>
        </w:rPr>
        <w:tab/>
      </w:r>
      <w:r w:rsidRPr="0012710F">
        <w:rPr>
          <w:rFonts w:eastAsia="Calibri" w:hAnsi="Calibri" w:ascii="Calibri"/>
          <w:noProof/>
          <w:sz w:val="22"/>
          <w:szCs w:val="22"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710F" w:rsidP="0012710F" w:rsidR="0012710F" w:rsidRPr="0012710F">
      <w:pPr>
        <w:rPr>
          <w:rFonts w:eastAsia="Calibri"/>
          <w:b/>
          <w:sz w:val="20"/>
        </w:rPr>
      </w:pPr>
      <w:r w:rsidRPr="0012710F">
        <w:rPr>
          <w:rFonts w:eastAsia="Calibri"/>
          <w:b/>
          <w:sz w:val="20"/>
        </w:rPr>
        <w:t xml:space="preserve">         REPUBLIKA HRVATSKA</w:t>
      </w:r>
    </w:p>
    <w:p w:rsidRDefault="0012710F" w:rsidP="0012710F" w:rsidR="0012710F" w:rsidRPr="0012710F">
      <w:pPr>
        <w:rPr>
          <w:rFonts w:eastAsia="Calibri"/>
          <w:b/>
          <w:sz w:val="20"/>
        </w:rPr>
      </w:pPr>
      <w:r w:rsidRPr="0012710F">
        <w:rPr>
          <w:rFonts w:eastAsia="Calibri"/>
          <w:b/>
          <w:sz w:val="20"/>
        </w:rPr>
        <w:t xml:space="preserve"> TRGOVAČKI SUD U DUBROVNIKU </w:t>
      </w:r>
    </w:p>
    <w:p w:rsidRDefault="0012710F" w:rsidP="0012710F" w:rsidR="0012710F" w:rsidRPr="0012710F">
      <w:pPr>
        <w:rPr>
          <w:rFonts w:eastAsia="Calibri"/>
          <w:b/>
          <w:sz w:val="20"/>
        </w:rPr>
      </w:pPr>
      <w:r w:rsidRPr="0012710F">
        <w:rPr>
          <w:rFonts w:eastAsia="Calibri"/>
          <w:b/>
          <w:sz w:val="20"/>
        </w:rPr>
        <w:t xml:space="preserve">    Dubrovnik, Dr. Ante Starčevića 23</w:t>
      </w:r>
    </w:p>
    <w:p w:rsidRDefault="00880786" w:rsidP="00880786" w:rsidR="00880786" w:rsidRPr="00880786">
      <w:pPr>
        <w:jc w:val="right"/>
        <w:rPr>
          <w:b/>
          <w:sz w:val="22"/>
          <w:szCs w:val="22"/>
        </w:rPr>
      </w:pPr>
      <w:proofErr w:type="spellStart"/>
      <w:r w:rsidRPr="00880786">
        <w:rPr>
          <w:b/>
          <w:sz w:val="22"/>
          <w:szCs w:val="22"/>
        </w:rPr>
        <w:t>Posl</w:t>
      </w:r>
      <w:proofErr w:type="spellEnd"/>
      <w:r w:rsidRPr="00880786">
        <w:rPr>
          <w:b/>
          <w:sz w:val="22"/>
          <w:szCs w:val="22"/>
        </w:rPr>
        <w:t>. br. 6-St.20/2019-</w:t>
      </w:r>
      <w:r w:rsidR="00685B98">
        <w:rPr>
          <w:b/>
          <w:sz w:val="22"/>
          <w:szCs w:val="22"/>
        </w:rPr>
        <w:t>394</w:t>
      </w:r>
    </w:p>
    <w:p w:rsidRDefault="000061F5" w:rsidP="000061F5" w:rsidR="000061F5">
      <w:pPr>
        <w:jc w:val="right"/>
        <w:rPr>
          <w:b/>
          <w:sz w:val="22"/>
          <w:szCs w:val="22"/>
        </w:rPr>
      </w:pPr>
    </w:p>
    <w:p w:rsidRDefault="0055217B" w:rsidP="000061F5" w:rsidR="0055217B">
      <w:pPr>
        <w:jc w:val="center"/>
        <w:rPr>
          <w:b/>
          <w:sz w:val="22"/>
          <w:szCs w:val="22"/>
        </w:rPr>
      </w:pPr>
    </w:p>
    <w:p w:rsidRDefault="000061F5" w:rsidP="000061F5" w:rsidR="000061F5" w:rsidRPr="00A61532">
      <w:pPr>
        <w:jc w:val="center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>R E P U B L I K A   H R V A T S K A</w:t>
      </w:r>
    </w:p>
    <w:p w:rsidRDefault="000061F5" w:rsidP="000061F5" w:rsidR="000061F5" w:rsidRPr="00A61532">
      <w:pPr>
        <w:keepNext/>
        <w:jc w:val="center"/>
        <w:outlineLvl w:val="1"/>
        <w:rPr>
          <w:b/>
          <w:sz w:val="16"/>
          <w:szCs w:val="16"/>
        </w:rPr>
      </w:pPr>
    </w:p>
    <w:p w:rsidRDefault="000061F5" w:rsidP="000061F5" w:rsidR="000061F5" w:rsidRPr="00A61532">
      <w:pPr>
        <w:keepNext/>
        <w:jc w:val="center"/>
        <w:outlineLvl w:val="1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>Z A K L J U Č A K</w:t>
      </w:r>
    </w:p>
    <w:p w:rsidRDefault="000061F5" w:rsidP="000061F5" w:rsidR="000061F5">
      <w:pPr>
        <w:jc w:val="center"/>
        <w:rPr>
          <w:b/>
          <w:sz w:val="22"/>
          <w:szCs w:val="22"/>
        </w:rPr>
      </w:pPr>
    </w:p>
    <w:p w:rsidRDefault="0055217B" w:rsidP="000061F5" w:rsidR="0055217B" w:rsidRPr="00A61532">
      <w:pPr>
        <w:jc w:val="center"/>
        <w:rPr>
          <w:b/>
          <w:sz w:val="22"/>
          <w:szCs w:val="22"/>
        </w:rPr>
      </w:pPr>
    </w:p>
    <w:p w:rsidRDefault="000061F5" w:rsidP="0012710F" w:rsidR="0012710F" w:rsidRPr="0012710F">
      <w:pPr>
        <w:ind w:firstLine="708"/>
        <w:jc w:val="both"/>
        <w:rPr>
          <w:rFonts w:eastAsia="Calibri"/>
          <w:sz w:val="22"/>
          <w:szCs w:val="22"/>
          <w:lang w:eastAsia="en-US"/>
        </w:rPr>
      </w:pPr>
      <w:r w:rsidRPr="00A61532">
        <w:rPr>
          <w:sz w:val="22"/>
          <w:szCs w:val="22"/>
        </w:rPr>
        <w:tab/>
      </w:r>
      <w:r w:rsidR="0012710F" w:rsidRPr="007102BA">
        <w:rPr>
          <w:rFonts w:eastAsia="Calibri"/>
          <w:sz w:val="22"/>
          <w:szCs w:val="22"/>
        </w:rPr>
        <w:t>Trgovački sud u Dubrovniku, po sucu tog suda Srđanu Gavraniću kao stečajnom sucu u stečajnom postupku nad dužnikom</w:t>
      </w:r>
      <w:r w:rsidR="0012710F" w:rsidRPr="007102BA">
        <w:rPr>
          <w:rFonts w:eastAsia="Calibri"/>
          <w:sz w:val="22"/>
          <w:szCs w:val="22"/>
          <w:lang w:eastAsia="en-US"/>
        </w:rPr>
        <w:t xml:space="preserve"> </w:t>
      </w:r>
      <w:r w:rsidR="0012710F" w:rsidRPr="007102BA">
        <w:rPr>
          <w:rFonts w:eastAsia="Calibri"/>
          <w:bCs/>
          <w:sz w:val="22"/>
          <w:szCs w:val="22"/>
          <w:lang w:eastAsia="en-US"/>
        </w:rPr>
        <w:t>KONEL d.o.o. za proizvodnju, građevinarstvo, trgovinu i turizam „u stečaju“ iz Cavtata, MBS 060036973, OIB: 68436145137, zastupano po stečajnom upravitelju Ivanki Sušić iz Dubrovnika, izvan ročišta,</w:t>
      </w:r>
      <w:r w:rsidR="0012710F" w:rsidRPr="007102BA">
        <w:rPr>
          <w:rFonts w:eastAsia="Calibri"/>
          <w:sz w:val="22"/>
          <w:szCs w:val="22"/>
          <w:lang w:eastAsia="en-US"/>
        </w:rPr>
        <w:t xml:space="preserve"> dana </w:t>
      </w:r>
      <w:r w:rsidR="00685B98">
        <w:rPr>
          <w:rFonts w:eastAsia="Calibri"/>
          <w:sz w:val="22"/>
          <w:szCs w:val="22"/>
          <w:lang w:eastAsia="en-US"/>
        </w:rPr>
        <w:t>6</w:t>
      </w:r>
      <w:r w:rsidR="0012710F" w:rsidRPr="007102BA">
        <w:rPr>
          <w:rFonts w:eastAsia="Calibri"/>
          <w:sz w:val="22"/>
          <w:szCs w:val="22"/>
          <w:lang w:eastAsia="en-US"/>
        </w:rPr>
        <w:t xml:space="preserve">. </w:t>
      </w:r>
      <w:r w:rsidR="00685B98">
        <w:rPr>
          <w:rFonts w:eastAsia="Calibri"/>
          <w:sz w:val="22"/>
          <w:szCs w:val="22"/>
          <w:lang w:eastAsia="en-US"/>
        </w:rPr>
        <w:t>ožujka</w:t>
      </w:r>
      <w:r w:rsidR="0012710F" w:rsidRPr="007102BA">
        <w:rPr>
          <w:rFonts w:eastAsia="Calibri"/>
          <w:sz w:val="22"/>
          <w:szCs w:val="22"/>
          <w:lang w:eastAsia="en-US"/>
        </w:rPr>
        <w:t xml:space="preserve"> 2019</w:t>
      </w:r>
      <w:r w:rsidR="0012710F" w:rsidRPr="0012710F">
        <w:rPr>
          <w:rFonts w:eastAsia="Calibri"/>
          <w:sz w:val="22"/>
          <w:szCs w:val="22"/>
          <w:lang w:eastAsia="en-US"/>
        </w:rPr>
        <w:t>. godine</w:t>
      </w:r>
    </w:p>
    <w:p w:rsidRDefault="00485C97" w:rsidP="0012710F" w:rsidR="00485C97" w:rsidRPr="005B23C5">
      <w:pPr>
        <w:jc w:val="both"/>
        <w:rPr>
          <w:sz w:val="16"/>
          <w:szCs w:val="16"/>
        </w:rPr>
      </w:pPr>
    </w:p>
    <w:p w:rsidRDefault="001B12FD" w:rsidP="00485C97" w:rsidR="001B12FD" w:rsidRPr="005B23C5">
      <w:pPr>
        <w:pStyle w:val="Tijeloteksta"/>
        <w:rPr>
          <w:sz w:val="16"/>
          <w:szCs w:val="16"/>
        </w:rPr>
      </w:pPr>
    </w:p>
    <w:p w:rsidRDefault="00F231D5" w:rsidP="00F231D5" w:rsidR="00F231D5" w:rsidRPr="00D9256D">
      <w:pPr>
        <w:jc w:val="center"/>
        <w:rPr>
          <w:b/>
          <w:sz w:val="22"/>
          <w:szCs w:val="22"/>
        </w:rPr>
      </w:pPr>
      <w:r w:rsidRPr="00D9256D">
        <w:rPr>
          <w:b/>
          <w:sz w:val="22"/>
          <w:szCs w:val="22"/>
        </w:rPr>
        <w:t>z a k l j u č i o   j e</w:t>
      </w:r>
    </w:p>
    <w:p w:rsidRDefault="00F231D5" w:rsidP="00F231D5" w:rsidR="00F231D5" w:rsidRPr="00D9256D">
      <w:pPr>
        <w:jc w:val="center"/>
        <w:rPr>
          <w:b/>
          <w:sz w:val="22"/>
          <w:szCs w:val="22"/>
        </w:rPr>
      </w:pPr>
    </w:p>
    <w:p w:rsidRDefault="00EF7DFD" w:rsidP="00F231D5" w:rsidR="007C2608">
      <w:pPr>
        <w:ind w:firstLine="851"/>
        <w:jc w:val="both"/>
        <w:rPr>
          <w:sz w:val="22"/>
          <w:szCs w:val="22"/>
        </w:rPr>
      </w:pPr>
      <w:r w:rsidRPr="00EF7DFD">
        <w:rPr>
          <w:sz w:val="22"/>
          <w:szCs w:val="22"/>
        </w:rPr>
        <w:t xml:space="preserve">Nalaže se Financijskoj Agenciji jamčevinu </w:t>
      </w:r>
      <w:r w:rsidR="00525922">
        <w:rPr>
          <w:sz w:val="22"/>
          <w:szCs w:val="22"/>
        </w:rPr>
        <w:t xml:space="preserve">uplaćenu </w:t>
      </w:r>
      <w:r w:rsidR="00506396">
        <w:rPr>
          <w:sz w:val="22"/>
          <w:szCs w:val="22"/>
        </w:rPr>
        <w:t xml:space="preserve">za dražbu, identifikator predmeta prodaje </w:t>
      </w:r>
      <w:r>
        <w:rPr>
          <w:sz w:val="22"/>
          <w:szCs w:val="22"/>
        </w:rPr>
        <w:t>7462</w:t>
      </w:r>
      <w:r w:rsidR="00506396">
        <w:rPr>
          <w:sz w:val="22"/>
          <w:szCs w:val="22"/>
        </w:rPr>
        <w:t xml:space="preserve">, </w:t>
      </w:r>
      <w:r w:rsidR="007C2608">
        <w:rPr>
          <w:sz w:val="22"/>
          <w:szCs w:val="22"/>
        </w:rPr>
        <w:t>u iznosu</w:t>
      </w:r>
      <w:r w:rsidR="00F21416">
        <w:rPr>
          <w:sz w:val="22"/>
          <w:szCs w:val="22"/>
        </w:rPr>
        <w:t xml:space="preserve"> </w:t>
      </w:r>
      <w:r w:rsidR="00E114A2">
        <w:rPr>
          <w:sz w:val="22"/>
          <w:szCs w:val="22"/>
        </w:rPr>
        <w:t xml:space="preserve">od po </w:t>
      </w:r>
      <w:r>
        <w:rPr>
          <w:sz w:val="22"/>
          <w:szCs w:val="22"/>
        </w:rPr>
        <w:t>90.750</w:t>
      </w:r>
      <w:r w:rsidR="00E114A2">
        <w:rPr>
          <w:sz w:val="22"/>
          <w:szCs w:val="22"/>
        </w:rPr>
        <w:t>,00</w:t>
      </w:r>
      <w:r w:rsidR="00F21416">
        <w:rPr>
          <w:sz w:val="22"/>
          <w:szCs w:val="22"/>
        </w:rPr>
        <w:t xml:space="preserve"> kuna</w:t>
      </w:r>
      <w:r w:rsidR="007C2608">
        <w:rPr>
          <w:sz w:val="22"/>
          <w:szCs w:val="22"/>
        </w:rPr>
        <w:t>:</w:t>
      </w:r>
    </w:p>
    <w:p w:rsidRDefault="000F5D4D" w:rsidP="00525922" w:rsidR="00EF7DFD">
      <w:pPr>
        <w:pStyle w:val="Odlomakpopisa"/>
        <w:numPr>
          <w:ilvl w:val="0"/>
          <w:numId w:val="11"/>
        </w:numPr>
        <w:jc w:val="both"/>
        <w:rPr>
          <w:sz w:val="22"/>
          <w:szCs w:val="22"/>
        </w:rPr>
      </w:pPr>
      <w:r>
        <w:rPr>
          <w:sz w:val="22"/>
          <w:szCs w:val="22"/>
        </w:rPr>
        <w:t>vratiti uplatitelj</w:t>
      </w:r>
      <w:r w:rsidR="00EF7DFD">
        <w:rPr>
          <w:sz w:val="22"/>
          <w:szCs w:val="22"/>
        </w:rPr>
        <w:t>u Z 6 d.o.o., Cavtat, OIB: 18053073827.</w:t>
      </w:r>
    </w:p>
    <w:p w:rsidRDefault="006B1D6F" w:rsidP="006B1D6F" w:rsidR="006B1D6F" w:rsidRPr="005B23C5">
      <w:pPr>
        <w:jc w:val="both"/>
        <w:rPr>
          <w:sz w:val="16"/>
          <w:szCs w:val="16"/>
        </w:rPr>
      </w:pPr>
    </w:p>
    <w:p w:rsidRDefault="007111F3" w:rsidR="007111F3" w:rsidRPr="001B12FD">
      <w:pPr>
        <w:pStyle w:val="Naslov2"/>
        <w:rPr>
          <w:sz w:val="22"/>
          <w:szCs w:val="22"/>
        </w:rPr>
      </w:pPr>
      <w:r w:rsidRPr="001B12FD">
        <w:rPr>
          <w:sz w:val="22"/>
          <w:szCs w:val="22"/>
        </w:rPr>
        <w:t>U Dubrovniku</w:t>
      </w:r>
      <w:r w:rsidRPr="003A42FF">
        <w:rPr>
          <w:sz w:val="22"/>
          <w:szCs w:val="22"/>
        </w:rPr>
        <w:t xml:space="preserve">, </w:t>
      </w:r>
      <w:r w:rsidR="00685B98">
        <w:rPr>
          <w:sz w:val="22"/>
          <w:szCs w:val="22"/>
        </w:rPr>
        <w:t>6. ožujka</w:t>
      </w:r>
      <w:r w:rsidRPr="001B12FD">
        <w:rPr>
          <w:sz w:val="22"/>
          <w:szCs w:val="22"/>
        </w:rPr>
        <w:t xml:space="preserve"> 20</w:t>
      </w:r>
      <w:r w:rsidR="001B12FD" w:rsidRPr="001B12FD">
        <w:rPr>
          <w:sz w:val="22"/>
          <w:szCs w:val="22"/>
        </w:rPr>
        <w:t>1</w:t>
      </w:r>
      <w:r w:rsidR="00BC3C5F">
        <w:rPr>
          <w:sz w:val="22"/>
          <w:szCs w:val="22"/>
        </w:rPr>
        <w:t>9</w:t>
      </w:r>
      <w:r w:rsidRPr="001B12FD">
        <w:rPr>
          <w:sz w:val="22"/>
          <w:szCs w:val="22"/>
        </w:rPr>
        <w:t>.</w:t>
      </w:r>
      <w:r w:rsidR="00775B75" w:rsidRPr="001B12FD">
        <w:rPr>
          <w:sz w:val="22"/>
          <w:szCs w:val="22"/>
        </w:rPr>
        <w:t xml:space="preserve"> </w:t>
      </w:r>
      <w:r w:rsidRPr="001B12FD">
        <w:rPr>
          <w:sz w:val="22"/>
          <w:szCs w:val="22"/>
        </w:rPr>
        <w:t>godine</w:t>
      </w:r>
    </w:p>
    <w:p w:rsidRDefault="007111F3" w:rsidR="007111F3" w:rsidRPr="005B23C5">
      <w:pPr>
        <w:jc w:val="center"/>
        <w:rPr>
          <w:b/>
          <w:sz w:val="16"/>
          <w:szCs w:val="16"/>
        </w:rPr>
      </w:pPr>
    </w:p>
    <w:p w:rsidRDefault="007111F3" w:rsidR="007111F3" w:rsidRPr="001B12FD">
      <w:pPr>
        <w:jc w:val="both"/>
        <w:rPr>
          <w:b/>
          <w:sz w:val="22"/>
          <w:szCs w:val="22"/>
        </w:rPr>
      </w:pP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  <w:t>Stečajni sudac:</w:t>
      </w:r>
    </w:p>
    <w:p w:rsidRDefault="007111F3" w:rsidR="007111F3" w:rsidRPr="005B23C5">
      <w:pPr>
        <w:jc w:val="both"/>
        <w:rPr>
          <w:b/>
          <w:sz w:val="16"/>
          <w:szCs w:val="16"/>
        </w:rPr>
      </w:pPr>
    </w:p>
    <w:p w:rsidRDefault="001B12FD" w:rsidP="007A1B5E" w:rsidR="007111F3" w:rsidRPr="001B12FD">
      <w:pPr>
        <w:ind w:left="-426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2104C6" w:rsidRPr="001B12FD">
        <w:rPr>
          <w:b/>
          <w:sz w:val="22"/>
          <w:szCs w:val="22"/>
        </w:rPr>
        <w:tab/>
      </w:r>
      <w:r w:rsidR="003A42FF">
        <w:rPr>
          <w:b/>
          <w:sz w:val="22"/>
          <w:szCs w:val="22"/>
        </w:rPr>
        <w:t xml:space="preserve">            </w:t>
      </w:r>
      <w:r w:rsidR="007111F3" w:rsidRPr="001B12FD">
        <w:rPr>
          <w:b/>
          <w:sz w:val="22"/>
          <w:szCs w:val="22"/>
        </w:rPr>
        <w:t>Srđan Gavranić</w:t>
      </w:r>
    </w:p>
    <w:p w:rsidRDefault="00F71E72" w:rsidP="00F71E72" w:rsidR="002104C6" w:rsidRPr="005B23C5">
      <w:pPr>
        <w:tabs>
          <w:tab w:pos="7560" w:val="left"/>
        </w:tabs>
        <w:jc w:val="both"/>
        <w:rPr>
          <w:b/>
          <w:sz w:val="16"/>
          <w:szCs w:val="16"/>
        </w:rPr>
      </w:pPr>
      <w:r>
        <w:rPr>
          <w:b/>
          <w:sz w:val="16"/>
          <w:szCs w:val="16"/>
        </w:rPr>
        <w:tab/>
      </w:r>
    </w:p>
    <w:p w:rsidRDefault="00C94B4D" w:rsidR="00C94B4D">
      <w:pPr>
        <w:jc w:val="both"/>
        <w:rPr>
          <w:b/>
          <w:sz w:val="22"/>
          <w:szCs w:val="22"/>
        </w:rPr>
      </w:pPr>
    </w:p>
    <w:p w:rsidRDefault="00BC3C5F" w:rsidR="00BC3C5F">
      <w:pPr>
        <w:jc w:val="both"/>
        <w:rPr>
          <w:b/>
          <w:sz w:val="22"/>
          <w:szCs w:val="22"/>
        </w:rPr>
      </w:pPr>
    </w:p>
    <w:p w:rsidRDefault="00BC3C5F" w:rsidR="00BC3C5F">
      <w:pPr>
        <w:jc w:val="both"/>
        <w:rPr>
          <w:b/>
          <w:sz w:val="22"/>
          <w:szCs w:val="22"/>
        </w:rPr>
      </w:pPr>
    </w:p>
    <w:p w:rsidRDefault="007111F3" w:rsidR="007111F3" w:rsidRPr="001B12FD">
      <w:pPr>
        <w:jc w:val="both"/>
        <w:rPr>
          <w:b/>
          <w:sz w:val="22"/>
          <w:szCs w:val="22"/>
        </w:rPr>
      </w:pPr>
      <w:r w:rsidRPr="001B12FD">
        <w:rPr>
          <w:b/>
          <w:sz w:val="22"/>
          <w:szCs w:val="22"/>
        </w:rPr>
        <w:t>UPUTA O PRAVNOM LIJEKU</w:t>
      </w:r>
    </w:p>
    <w:p w:rsidRDefault="007111F3" w:rsidR="007111F3" w:rsidRPr="007369BD">
      <w:pPr>
        <w:pStyle w:val="Tijeloteksta"/>
        <w:rPr>
          <w:sz w:val="22"/>
          <w:szCs w:val="22"/>
        </w:rPr>
      </w:pPr>
      <w:r w:rsidRPr="007369BD">
        <w:rPr>
          <w:sz w:val="22"/>
          <w:szCs w:val="22"/>
        </w:rPr>
        <w:t xml:space="preserve">Protiv ovog </w:t>
      </w:r>
      <w:r w:rsidR="006B1D6F" w:rsidRPr="007369BD">
        <w:rPr>
          <w:sz w:val="22"/>
          <w:szCs w:val="22"/>
        </w:rPr>
        <w:t>zaključka</w:t>
      </w:r>
      <w:r w:rsidRPr="007369BD">
        <w:rPr>
          <w:sz w:val="22"/>
          <w:szCs w:val="22"/>
        </w:rPr>
        <w:t xml:space="preserve"> nije dopuštena žalba</w:t>
      </w:r>
      <w:r w:rsidR="006B1D6F" w:rsidRPr="007369BD">
        <w:rPr>
          <w:sz w:val="22"/>
          <w:szCs w:val="22"/>
        </w:rPr>
        <w:t xml:space="preserve"> (čl. </w:t>
      </w:r>
      <w:smartTag w:element="metricconverter" w:uri="urn:schemas-microsoft-com:office:smarttags">
        <w:smartTagPr>
          <w:attr w:val="11. st" w:name="ProductID"/>
        </w:smartTagPr>
        <w:r w:rsidR="006B1D6F" w:rsidRPr="007369BD">
          <w:rPr>
            <w:sz w:val="22"/>
            <w:szCs w:val="22"/>
          </w:rPr>
          <w:t>11. st</w:t>
        </w:r>
      </w:smartTag>
      <w:r w:rsidR="006B1D6F" w:rsidRPr="007369BD">
        <w:rPr>
          <w:sz w:val="22"/>
          <w:szCs w:val="22"/>
        </w:rPr>
        <w:t>. 9. SZ-a).</w:t>
      </w:r>
    </w:p>
    <w:p w:rsidRDefault="002104C6" w:rsidP="00C73844" w:rsidR="002104C6" w:rsidRPr="00C94B4D">
      <w:pPr>
        <w:jc w:val="both"/>
        <w:rPr>
          <w:b/>
          <w:sz w:val="16"/>
          <w:szCs w:val="16"/>
        </w:rPr>
      </w:pPr>
    </w:p>
    <w:p w:rsidRDefault="007111F3" w:rsidP="00C73844" w:rsidR="00131039" w:rsidRPr="00D41081">
      <w:pPr>
        <w:jc w:val="both"/>
        <w:rPr>
          <w:sz w:val="22"/>
          <w:szCs w:val="22"/>
        </w:rPr>
      </w:pPr>
      <w:r w:rsidRPr="00D41081">
        <w:rPr>
          <w:b/>
          <w:sz w:val="22"/>
          <w:szCs w:val="22"/>
        </w:rPr>
        <w:t>DN-a:</w:t>
      </w:r>
      <w:r w:rsidR="002104C6" w:rsidRPr="00D41081">
        <w:rPr>
          <w:b/>
          <w:sz w:val="22"/>
          <w:szCs w:val="22"/>
        </w:rPr>
        <w:t xml:space="preserve"> </w:t>
      </w:r>
      <w:r w:rsidR="002104C6" w:rsidRPr="00525922">
        <w:rPr>
          <w:sz w:val="22"/>
          <w:szCs w:val="22"/>
        </w:rPr>
        <w:t>(</w:t>
      </w:r>
      <w:r w:rsidR="00685B98">
        <w:rPr>
          <w:sz w:val="22"/>
          <w:szCs w:val="22"/>
        </w:rPr>
        <w:t>06.03</w:t>
      </w:r>
      <w:r w:rsidR="00BC3C5F">
        <w:rPr>
          <w:sz w:val="22"/>
          <w:szCs w:val="22"/>
        </w:rPr>
        <w:t>. 2019</w:t>
      </w:r>
      <w:r w:rsidR="00504112" w:rsidRPr="00525922">
        <w:rPr>
          <w:sz w:val="22"/>
          <w:szCs w:val="22"/>
        </w:rPr>
        <w:t>.</w:t>
      </w:r>
      <w:r w:rsidR="002104C6" w:rsidRPr="00525922">
        <w:rPr>
          <w:sz w:val="22"/>
          <w:szCs w:val="22"/>
        </w:rPr>
        <w:t>g</w:t>
      </w:r>
      <w:r w:rsidR="001B12FD" w:rsidRPr="00525922">
        <w:rPr>
          <w:sz w:val="22"/>
          <w:szCs w:val="22"/>
        </w:rPr>
        <w:t>.</w:t>
      </w:r>
      <w:r w:rsidR="002104C6" w:rsidRPr="00525922">
        <w:rPr>
          <w:sz w:val="22"/>
          <w:szCs w:val="22"/>
        </w:rPr>
        <w:t>)</w:t>
      </w:r>
    </w:p>
    <w:p w:rsidRDefault="00525922" w:rsidP="00FC360A" w:rsidR="00D41081">
      <w:pPr>
        <w:numPr>
          <w:ilvl w:val="0"/>
          <w:numId w:val="4"/>
        </w:numPr>
        <w:tabs>
          <w:tab w:pos="36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FINA, elektro</w:t>
      </w:r>
      <w:r w:rsidR="002A63A8">
        <w:rPr>
          <w:sz w:val="22"/>
          <w:szCs w:val="22"/>
        </w:rPr>
        <w:t>ničkom poštom i e-oglasna ploča,</w:t>
      </w:r>
    </w:p>
    <w:p w:rsidRDefault="002A63A8" w:rsidP="00FC360A" w:rsidR="002A63A8">
      <w:pPr>
        <w:numPr>
          <w:ilvl w:val="0"/>
          <w:numId w:val="4"/>
        </w:numPr>
        <w:tabs>
          <w:tab w:pos="36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e oglasna ploča.</w:t>
      </w:r>
    </w:p>
    <w:p w:rsidRDefault="002A63A8" w:rsidP="002A63A8" w:rsidR="002A63A8">
      <w:pPr>
        <w:tabs>
          <w:tab w:pos="142" w:val="left"/>
        </w:tabs>
        <w:jc w:val="both"/>
        <w:rPr>
          <w:sz w:val="22"/>
          <w:szCs w:val="22"/>
        </w:rPr>
      </w:pPr>
    </w:p>
    <w:p w:rsidRDefault="002A63A8" w:rsidP="00043A03" w:rsidR="00BC3C5F">
      <w:pPr>
        <w:tabs>
          <w:tab w:pos="142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>Na znanje:</w:t>
      </w:r>
      <w:r w:rsidR="00916010" w:rsidRPr="00916010">
        <w:rPr>
          <w:sz w:val="22"/>
          <w:szCs w:val="22"/>
        </w:rPr>
        <w:t xml:space="preserve"> </w:t>
      </w:r>
    </w:p>
    <w:p w:rsidRDefault="00BC3C5F" w:rsidP="00BC3C5F" w:rsidR="00541BB7" w:rsidRPr="00D41081">
      <w:pPr>
        <w:pStyle w:val="Odlomakpopisa"/>
        <w:numPr>
          <w:ilvl w:val="0"/>
          <w:numId w:val="4"/>
        </w:numPr>
        <w:tabs>
          <w:tab w:pos="142" w:val="left"/>
        </w:tabs>
        <w:jc w:val="both"/>
        <w:rPr>
          <w:sz w:val="22"/>
          <w:szCs w:val="22"/>
        </w:rPr>
      </w:pPr>
      <w:r w:rsidRPr="00BC3C5F">
        <w:rPr>
          <w:sz w:val="22"/>
          <w:szCs w:val="22"/>
        </w:rPr>
        <w:t>Z 6 d.o.o., Cavtat</w:t>
      </w:r>
      <w:r>
        <w:rPr>
          <w:sz w:val="22"/>
          <w:szCs w:val="22"/>
        </w:rPr>
        <w:t>,</w:t>
      </w:r>
      <w:r w:rsidR="002A63A8">
        <w:rPr>
          <w:sz w:val="22"/>
          <w:szCs w:val="22"/>
        </w:rPr>
        <w:t xml:space="preserve"> putem e oglasne ploče.</w:t>
      </w:r>
      <w:r w:rsidR="00043A03">
        <w:rPr>
          <w:sz w:val="22"/>
          <w:szCs w:val="22"/>
        </w:rPr>
        <w:t xml:space="preserve"> </w:t>
      </w:r>
    </w:p>
    <w:sectPr w:rsidSect="00D32638" w:rsidR="00541BB7" w:rsidRPr="00D41081">
      <w:headerReference w:type="even" r:id="rId11"/>
      <w:headerReference w:type="default" r:id="rId12"/>
      <w:pgSz w:h="16838" w:w="11906"/>
      <w:pgMar w:gutter="0" w:footer="720" w:header="720" w:left="1276" w:bottom="709" w:right="1416" w:top="113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2645" w:rsidR="00862645">
      <w:r>
        <w:separator/>
      </w:r>
    </w:p>
  </w:endnote>
  <w:endnote w:id="0" w:type="continuationSeparator">
    <w:p w:rsidRDefault="00862645" w:rsidR="008626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2645" w:rsidR="00862645">
      <w:r>
        <w:separator/>
      </w:r>
    </w:p>
  </w:footnote>
  <w:footnote w:id="0" w:type="continuationSeparator">
    <w:p w:rsidRDefault="00862645" w:rsidR="008626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419B" w:rsidR="001741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17419B" w:rsidR="001741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419B" w:rsidR="0017419B">
    <w:pPr>
      <w:pStyle w:val="Zaglavlje"/>
      <w:framePr w:y="1" w:xAlign="center" w:vAnchor="text" w:hAnchor="margin" w:wrap="around"/>
      <w:rPr>
        <w:rStyle w:val="Brojstranice"/>
      </w:rPr>
    </w:pPr>
  </w:p>
  <w:p w:rsidRDefault="0017419B" w:rsidP="001B12FD" w:rsidR="0017419B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84E12"/>
    <w:multiLevelType w:val="hybridMultilevel"/>
    <w:tmpl w:val="B5DEA9E4"/>
    <w:lvl w:tplc="A8486672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E7230D"/>
    <w:multiLevelType w:val="hybridMultilevel"/>
    <w:tmpl w:val="C57C9968"/>
    <w:lvl w:tplc="53B84356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3B2500E"/>
    <w:multiLevelType w:val="hybridMultilevel"/>
    <w:tmpl w:val="E020CD82"/>
    <w:lvl w:tplc="33BE697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72B14A0"/>
    <w:multiLevelType w:val="hybridMultilevel"/>
    <w:tmpl w:val="4ADAF5BA"/>
    <w:lvl w:tplc="045A65A0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1D5C0867"/>
    <w:multiLevelType w:val="hybridMultilevel"/>
    <w:tmpl w:val="32346F32"/>
    <w:lvl w:tplc="0A1C22B0" w:ilvl="0">
      <w:numFmt w:val="bullet"/>
      <w:lvlText w:val="-"/>
      <w:lvlJc w:val="left"/>
      <w:pPr>
        <w:ind w:hanging="360" w:left="121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3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5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7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9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1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3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5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71"/>
      </w:pPr>
      <w:rPr>
        <w:rFonts w:hAnsi="Wingdings" w:ascii="Wingdings" w:hint="default"/>
      </w:rPr>
    </w:lvl>
  </w:abstractNum>
  <w:abstractNum w:abstractNumId="6">
    <w:nsid w:val="1D783AD1"/>
    <w:multiLevelType w:val="singleLevel"/>
    <w:tmpl w:val="9A38C32C"/>
    <w:lvl w:ilvl="0">
      <w:start w:val="3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427D7DFE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466D17D1"/>
    <w:multiLevelType w:val="hybridMultilevel"/>
    <w:tmpl w:val="3AFAEAB4"/>
    <w:lvl w:tplc="6806490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B5326B6"/>
    <w:multiLevelType w:val="hybridMultilevel"/>
    <w:tmpl w:val="3342E27A"/>
    <w:lvl w:tplc="89B66E92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0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4"/>
  </w:num>
  <w:num w:numId="5">
    <w:abstractNumId w:val="8"/>
  </w:num>
  <w:num w:numId="6">
    <w:abstractNumId w:val="10"/>
  </w:num>
  <w:num w:numId="7">
    <w:abstractNumId w:val="3"/>
  </w:num>
  <w:num w:numId="8">
    <w:abstractNumId w:val="0"/>
  </w:num>
  <w:num w:numId="9">
    <w:abstractNumId w:val="9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29CF"/>
    <w:rsid w:val="000061F5"/>
    <w:rsid w:val="0001104C"/>
    <w:rsid w:val="00017765"/>
    <w:rsid w:val="00043A03"/>
    <w:rsid w:val="00082E15"/>
    <w:rsid w:val="0008597B"/>
    <w:rsid w:val="000F5D4D"/>
    <w:rsid w:val="00101CED"/>
    <w:rsid w:val="00121B37"/>
    <w:rsid w:val="0012710F"/>
    <w:rsid w:val="0013030F"/>
    <w:rsid w:val="00131039"/>
    <w:rsid w:val="0013186B"/>
    <w:rsid w:val="00153D14"/>
    <w:rsid w:val="0017419B"/>
    <w:rsid w:val="001B12FD"/>
    <w:rsid w:val="001D5EDD"/>
    <w:rsid w:val="001F07EE"/>
    <w:rsid w:val="00200C93"/>
    <w:rsid w:val="002104C6"/>
    <w:rsid w:val="00222BA6"/>
    <w:rsid w:val="0023288A"/>
    <w:rsid w:val="002A63A8"/>
    <w:rsid w:val="002C3EA5"/>
    <w:rsid w:val="002E588B"/>
    <w:rsid w:val="00310319"/>
    <w:rsid w:val="00317A74"/>
    <w:rsid w:val="00360F90"/>
    <w:rsid w:val="003A42FF"/>
    <w:rsid w:val="00427BAF"/>
    <w:rsid w:val="00443779"/>
    <w:rsid w:val="00444303"/>
    <w:rsid w:val="004536B0"/>
    <w:rsid w:val="004550D9"/>
    <w:rsid w:val="00455F7C"/>
    <w:rsid w:val="00460F33"/>
    <w:rsid w:val="00467EFE"/>
    <w:rsid w:val="00485C97"/>
    <w:rsid w:val="004A49B4"/>
    <w:rsid w:val="004B2B47"/>
    <w:rsid w:val="004C4CCF"/>
    <w:rsid w:val="004D543C"/>
    <w:rsid w:val="004F3AE5"/>
    <w:rsid w:val="00504112"/>
    <w:rsid w:val="00506396"/>
    <w:rsid w:val="00525922"/>
    <w:rsid w:val="00541BB7"/>
    <w:rsid w:val="0055217B"/>
    <w:rsid w:val="00582005"/>
    <w:rsid w:val="005846A7"/>
    <w:rsid w:val="005944C3"/>
    <w:rsid w:val="005A1B71"/>
    <w:rsid w:val="005A7DF2"/>
    <w:rsid w:val="005B23C5"/>
    <w:rsid w:val="005C5C29"/>
    <w:rsid w:val="0063358F"/>
    <w:rsid w:val="0064663E"/>
    <w:rsid w:val="00663A9D"/>
    <w:rsid w:val="00663E28"/>
    <w:rsid w:val="00672242"/>
    <w:rsid w:val="00675A77"/>
    <w:rsid w:val="00682A46"/>
    <w:rsid w:val="00685B98"/>
    <w:rsid w:val="006B1D6F"/>
    <w:rsid w:val="006B3D3C"/>
    <w:rsid w:val="006C5A17"/>
    <w:rsid w:val="006D2E95"/>
    <w:rsid w:val="00705A6A"/>
    <w:rsid w:val="007111F3"/>
    <w:rsid w:val="007125C2"/>
    <w:rsid w:val="00723B66"/>
    <w:rsid w:val="007369BD"/>
    <w:rsid w:val="0077066C"/>
    <w:rsid w:val="00775B75"/>
    <w:rsid w:val="007A1B5E"/>
    <w:rsid w:val="007C2608"/>
    <w:rsid w:val="007C29CF"/>
    <w:rsid w:val="008079BA"/>
    <w:rsid w:val="00862645"/>
    <w:rsid w:val="00880786"/>
    <w:rsid w:val="008941FA"/>
    <w:rsid w:val="008C03F0"/>
    <w:rsid w:val="008C2238"/>
    <w:rsid w:val="008F26DE"/>
    <w:rsid w:val="008F47B7"/>
    <w:rsid w:val="0090738E"/>
    <w:rsid w:val="00916010"/>
    <w:rsid w:val="00922B0E"/>
    <w:rsid w:val="009748EC"/>
    <w:rsid w:val="009858AC"/>
    <w:rsid w:val="009D330D"/>
    <w:rsid w:val="00A159C0"/>
    <w:rsid w:val="00A16CEE"/>
    <w:rsid w:val="00A669E6"/>
    <w:rsid w:val="00AA5281"/>
    <w:rsid w:val="00AE3FA6"/>
    <w:rsid w:val="00AE7517"/>
    <w:rsid w:val="00B67960"/>
    <w:rsid w:val="00B96E8C"/>
    <w:rsid w:val="00BB0588"/>
    <w:rsid w:val="00BB7D25"/>
    <w:rsid w:val="00BC3C5F"/>
    <w:rsid w:val="00BF3D95"/>
    <w:rsid w:val="00C04592"/>
    <w:rsid w:val="00C2367E"/>
    <w:rsid w:val="00C34593"/>
    <w:rsid w:val="00C702F3"/>
    <w:rsid w:val="00C73844"/>
    <w:rsid w:val="00C94B4D"/>
    <w:rsid w:val="00CA17EB"/>
    <w:rsid w:val="00CB6B94"/>
    <w:rsid w:val="00CD6C11"/>
    <w:rsid w:val="00CE3EBC"/>
    <w:rsid w:val="00CE7766"/>
    <w:rsid w:val="00D12E5E"/>
    <w:rsid w:val="00D243B6"/>
    <w:rsid w:val="00D32638"/>
    <w:rsid w:val="00D32C9F"/>
    <w:rsid w:val="00D3425D"/>
    <w:rsid w:val="00D41081"/>
    <w:rsid w:val="00D60D41"/>
    <w:rsid w:val="00D6204C"/>
    <w:rsid w:val="00D726DE"/>
    <w:rsid w:val="00D91BEC"/>
    <w:rsid w:val="00DA4FF9"/>
    <w:rsid w:val="00DA568C"/>
    <w:rsid w:val="00DB7D4F"/>
    <w:rsid w:val="00DD4104"/>
    <w:rsid w:val="00DE4D06"/>
    <w:rsid w:val="00DF7F9E"/>
    <w:rsid w:val="00E0183C"/>
    <w:rsid w:val="00E01AF9"/>
    <w:rsid w:val="00E114A2"/>
    <w:rsid w:val="00E17596"/>
    <w:rsid w:val="00E40564"/>
    <w:rsid w:val="00E42439"/>
    <w:rsid w:val="00E47677"/>
    <w:rsid w:val="00E65784"/>
    <w:rsid w:val="00E65901"/>
    <w:rsid w:val="00E72DE8"/>
    <w:rsid w:val="00EA0B38"/>
    <w:rsid w:val="00EC4A02"/>
    <w:rsid w:val="00EE51F2"/>
    <w:rsid w:val="00EF51CC"/>
    <w:rsid w:val="00EF7DFD"/>
    <w:rsid w:val="00F178A3"/>
    <w:rsid w:val="00F21416"/>
    <w:rsid w:val="00F231D5"/>
    <w:rsid w:val="00F71E72"/>
    <w:rsid w:val="00F74793"/>
    <w:rsid w:val="00FA1CD5"/>
    <w:rsid w:val="00FB4456"/>
    <w:rsid w:val="00FC360A"/>
    <w:rsid w:val="00FD010B"/>
    <w:rsid w:val="00FE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1D5ED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259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50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50D9"/>
    <w:rPr>
      <w:rFonts w:cs="Times New Roman" w:eastAsia="Calibri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50D9"/>
    <w:rPr>
      <w:rFonts w:eastAsia="Calibri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50D9"/>
    <w:rPr>
      <w:rFonts w:cs="Times New Roman" w:eastAsia="Calibri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50D9"/>
    <w:rPr>
      <w:rFonts w:cs="Times New Roman" w:eastAsia="Calibri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1D5ED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259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50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50D9"/>
    <w:rPr>
      <w:rFonts w:ascii="Times New Roman" w:cs="Times New Roman" w:eastAsia="Calibri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50D9"/>
    <w:rPr>
      <w:rFonts w:eastAsia="Calibri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50D9"/>
    <w:rPr>
      <w:rFonts w:ascii="Times New Roman" w:cs="Times New Roman" w:eastAsia="Calibri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50D9"/>
    <w:rPr>
      <w:rFonts w:ascii="Times New Roman" w:cs="Times New Roman" w:eastAsia="Calibri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2019.</izvorni_sadrzaj>
    <derivirana_varijabla naziv="DomainObject.DatumDonosenjaOdluke_1">6.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St-20/2019</izvorni_sadrzaj>
    <derivirana_varijabla naziv="DomainObject.Predmet.OznakaBroj_1">St-20/2019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"prijave tražbina u Katarine u ormaru"
spis u referadi od 05.03.19.  1.,10.,9. tom u ref 5.3.19</izvorni_sadrzaj>
    <derivirana_varijabla naziv="DomainObject.Predmet.PrimjedbaSuca_1">"prijave tražbina u Katarine u ormaru"
spis u referadi od 05.03.19.  1.,10.,9. tom u ref 5.3.19</derivirana_varijabla>
  </DomainObject.Predmet.PrimjedbaSuca>
  <DomainObject.Predmet.ProtustrankaFormated>
    <izvorni_sadrzaj>  KONEL d.o.o. za proizvodnju, građevinarstvo, trgovinu i turizam - "u stečaju"</izvorni_sadrzaj>
    <derivirana_varijabla naziv="DomainObject.Predmet.ProtustrankaFormated_1">  KONEL d.o.o. za proizvodnju, građevinarstvo, trgovinu i turizam - "u stečaju"</derivirana_varijabla>
  </DomainObject.Predmet.ProtustrankaFormated>
  <DomainObject.Predmet.ProtustrankaFormatedOIB>
    <izvorni_sadrzaj>  KONEL d.o.o. za proizvodnju, građevinarstvo, trgovinu i turizam - "u stečaju", OIB 68436145137</izvorni_sadrzaj>
    <derivirana_varijabla naziv="DomainObject.Predmet.ProtustrankaFormatedOIB_1">  KONEL d.o.o. za proizvodnju, građevinarstvo, trgovinu i turizam - "u stečaju", OIB 68436145137</derivirana_varijabla>
  </DomainObject.Predmet.ProtustrankaFormatedOIB>
  <DomainObject.Predmet.ProtustrankaFormatedWithAdress>
    <izvorni_sadrzaj> KONEL d.o.o. za proizvodnju, građevinarstvo, trgovinu i turizam - "u stečaju", Put od Cavtata 41, 20210 Cavtat</izvorni_sadrzaj>
    <derivirana_varijabla naziv="DomainObject.Predmet.ProtustrankaFormatedWithAdress_1"> KONEL d.o.o. za proizvodnju, građevinarstvo, trgovinu i turizam - "u stečaju", Put od Cavtata 41, 20210 Cavtat</derivirana_varijabla>
  </DomainObject.Predmet.ProtustrankaFormatedWithAdress>
  <DomainObject.Predmet.ProtustrankaFormatedWithAdressOIB>
    <izvorni_sadrzaj> KONEL d.o.o. za proizvodnju, građevinarstvo, trgovinu i turizam - "u stečaju", OIB 68436145137, Put od Cavtata 41, 20210 Cavtat</izvorni_sadrzaj>
    <derivirana_varijabla naziv="DomainObject.Predmet.ProtustrankaFormatedWithAdressOIB_1"> KONEL d.o.o. za proizvodnju, građevinarstvo, trgovinu i turizam - "u stečaju", OIB 68436145137, Put od Cavtata 41, 20210 Cavtat</derivirana_varijabla>
  </DomainObject.Predmet.ProtustrankaFormatedWithAdressOIB>
  <DomainObject.Predmet.ProtustrankaWithAdress>
    <izvorni_sadrzaj>KONEL d.o.o. za proizvodnju, građevinarstvo, trgovinu i turizam - "u stečaju" Put od Cavtata 41, 20210 Cavtat</izvorni_sadrzaj>
    <derivirana_varijabla naziv="DomainObject.Predmet.ProtustrankaWithAdress_1">KONEL d.o.o. za proizvodnju, građevinarstvo, trgovinu i turizam - "u stečaju" Put od Cavtata 41, 20210 Cavtat</derivirana_varijabla>
  </DomainObject.Predmet.ProtustrankaWithAdress>
  <DomainObject.Predmet.ProtustrankaWithAdressOIB>
    <izvorni_sadrzaj>KONEL d.o.o. za proizvodnju, građevinarstvo, trgovinu i turizam - "u stečaju", OIB 68436145137, Put od Cavtata 41, 20210 Cavtat</izvorni_sadrzaj>
    <derivirana_varijabla naziv="DomainObject.Predmet.ProtustrankaWithAdressOIB_1">KONEL d.o.o. za proizvodnju, građevinarstvo, trgovinu i turizam - "u stečaju", OIB 68436145137, Put od Cavtata 41, 20210 Cavtat</derivirana_varijabla>
  </DomainObject.Predmet.ProtustrankaWithAdressOIB>
  <DomainObject.Predmet.ProtustrankaNazivFormated>
    <izvorni_sadrzaj>KONEL d.o.o. za proizvodnju, građevinarstvo, trgovinu i turizam - "u stečaju"</izvorni_sadrzaj>
    <derivirana_varijabla naziv="DomainObject.Predmet.ProtustrankaNazivFormated_1">KONEL d.o.o. za proizvodnju, građevinarstvo, trgovinu i turizam - "u stečaju"</derivirana_varijabla>
  </DomainObject.Predmet.ProtustrankaNazivFormated>
  <DomainObject.Predmet.ProtustrankaNazivFormatedOIB>
    <izvorni_sadrzaj>KONEL d.o.o. za proizvodnju, građevinarstvo, trgovinu i turizam - "u stečaju", OIB 68436145137</izvorni_sadrzaj>
    <derivirana_varijabla naziv="DomainObject.Predmet.ProtustrankaNazivFormatedOIB_1">KONEL d.o.o. za proizvodnju, građevinarstvo, trgovinu i turizam - "u stečaju", OIB 68436145137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REVIZIJA SKALIN d.o.o. za ekonomske usluge; Porezna uprava</izvorni_sadrzaj>
    <derivirana_varijabla naziv="DomainObject.Predmet.StrankaFormated_1">  REVIZIJA SKALIN d.o.o. za ekonomske usluge; Porezna uprava</derivirana_varijabla>
  </DomainObject.Predmet.StrankaFormated>
  <DomainObject.Predmet.StrankaFormatedOIB>
    <izvorni_sadrzaj>  REVIZIJA SKALIN d.o.o. za ekonomske usluge, OIB 74753077144; Porezna uprava, OIB 18683136487</izvorni_sadrzaj>
    <derivirana_varijabla naziv="DomainObject.Predmet.StrankaFormatedOIB_1">  REVIZIJA SKALIN d.o.o. za ekonomske usluge, OIB 74753077144; Porezna uprava, OIB 18683136487</derivirana_varijabla>
  </DomainObject.Predmet.StrankaFormatedOIB>
  <DomainObject.Predmet.StrankaFormatedWithAdress>
    <izvorni_sadrzaj> REVIZIJA SKALIN d.o.o. za ekonomske usluge, Ćira Carića 3/2, 20000 Dubrovnik; Porezna uprava, Vukovarska 6, 20000 Dubrovnik</izvorni_sadrzaj>
    <derivirana_varijabla naziv="DomainObject.Predmet.StrankaFormatedWithAdress_1"> REVIZIJA SKALIN d.o.o. za ekonomske usluge, Ćira Carića 3/2, 20000 Dubrovnik; Porezna uprava, Vukovarska 6, 20000 Dubrovnik</derivirana_varijabla>
  </DomainObject.Predmet.StrankaFormatedWithAdress>
  <DomainObject.Predmet.StrankaFormatedWithAdressOIB>
    <izvorni_sadrzaj> REVIZIJA SKALIN d.o.o. za ekonomske usluge, OIB 74753077144, Ćira Carića 3/2, 20000 Dubrovnik; Porezna uprava, OIB 18683136487, Vukovarska 6, 20000 Dubrovnik</izvorni_sadrzaj>
    <derivirana_varijabla naziv="DomainObject.Predmet.StrankaFormatedWithAdressOIB_1"> REVIZIJA SKALIN d.o.o. za ekonomske usluge, OIB 74753077144, Ćira Carića 3/2, 20000 Dubrovnik; Porezna uprava, OIB 18683136487, Vukovarska 6, 20000 Dubrovnik</derivirana_varijabla>
  </DomainObject.Predmet.StrankaFormatedWithAdressOIB>
  <DomainObject.Predmet.StrankaWithAdress>
    <izvorni_sadrzaj>REVIZIJA SKALIN d.o.o. za ekonomske usluge Ćira Carića 3/2,20000 Dubrovnik,Porezna uprava Vukovarska 6,20000 Dubrovnik</izvorni_sadrzaj>
    <derivirana_varijabla naziv="DomainObject.Predmet.StrankaWithAdress_1">REVIZIJA SKALIN d.o.o. za ekonomske usluge Ćira Carića 3/2,20000 Dubrovnik,Porezna uprava Vukovarska 6,20000 Dubrovnik</derivirana_varijabla>
  </DomainObject.Predmet.StrankaWithAdress>
  <DomainObject.Predmet.StrankaWithAdressOIB>
    <izvorni_sadrzaj>REVIZIJA SKALIN d.o.o. za ekonomske usluge, OIB 74753077144, Ćira Carića 3/2,20000 Dubrovnik,Porezna uprava, OIB 18683136487, Vukovarska 6,20000 Dubrovnik</izvorni_sadrzaj>
    <derivirana_varijabla naziv="DomainObject.Predmet.StrankaWithAdressOIB_1">REVIZIJA SKALIN d.o.o. za ekonomske usluge, OIB 74753077144, Ćira Carića 3/2,20000 Dubrovnik,Porezna uprava, OIB 18683136487, Vukovarska 6,20000 Dubrovnik</derivirana_varijabla>
  </DomainObject.Predmet.StrankaWithAdressOIB>
  <DomainObject.Predmet.StrankaNazivFormated>
    <izvorni_sadrzaj>REVIZIJA SKALIN d.o.o. za ekonomske usluge,Porezna uprava</izvorni_sadrzaj>
    <derivirana_varijabla naziv="DomainObject.Predmet.StrankaNazivFormated_1">REVIZIJA SKALIN d.o.o. za ekonomske usluge,Porezna uprava</derivirana_varijabla>
  </DomainObject.Predmet.StrankaNazivFormated>
  <DomainObject.Predmet.StrankaNazivFormatedOIB>
    <izvorni_sadrzaj>REVIZIJA SKALIN d.o.o. za ekonomske usluge, OIB 74753077144,Porezna uprava, OIB 18683136487</izvorni_sadrzaj>
    <derivirana_varijabla naziv="DomainObject.Predmet.StrankaNazivFormatedOIB_1">REVIZIJA SKALIN d.o.o. za ekonomske usluge, OIB 74753077144,Porezna uprava,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REVIZIJA SKALIN d.o.o. za ekonomske usluge</item>
      <item>Porezna uprava</item>
    </izvorni_sadrzaj>
    <derivirana_varijabla naziv="DomainObject.Predmet.StrankaListFormated_1">
      <item>REVIZIJA SKALIN d.o.o. za ekonomske usluge</item>
      <item>Porezna uprava</item>
    </derivirana_varijabla>
  </DomainObject.Predmet.StrankaListFormated>
  <DomainObject.Predmet.StrankaListFormatedOIB>
    <izvorni_sadrzaj>
      <item>REVIZIJA SKALIN d.o.o. za ekonomske usluge, OIB 74753077144</item>
      <item>Porezna uprava, OIB 18683136487</item>
    </izvorni_sadrzaj>
    <derivirana_varijabla naziv="DomainObject.Predmet.StrankaListFormatedOIB_1">
      <item>REVIZIJA SKALIN d.o.o. za ekonomske usluge, OIB 74753077144</item>
      <item>Porezna uprava, OIB 18683136487</item>
    </derivirana_varijabla>
  </DomainObject.Predmet.StrankaListFormatedOIB>
  <DomainObject.Predmet.StrankaListFormatedWithAdress>
    <izvorni_sadrzaj>
      <item>REVIZIJA SKALIN d.o.o. za ekonomske usluge, Ćira Carića 3/2, 20000 Dubrovnik</item>
      <item>Porezna uprava, Vukovarska 6, 20000 Dubrovnik</item>
    </izvorni_sadrzaj>
    <derivirana_varijabla naziv="DomainObject.Predmet.StrankaListFormatedWithAdress_1">
      <item>REVIZIJA SKALIN d.o.o. za ekonomske usluge, Ćira Carića 3/2, 20000 Dubrovnik</item>
      <item>Porezna uprava, Vukovarska 6, 20000 Dubrovnik</item>
    </derivirana_varijabla>
  </DomainObject.Predmet.StrankaListFormatedWithAdress>
  <DomainObject.Predmet.StrankaListFormatedWithAdressOIB>
    <izvorni_sadrzaj>
      <item>REVIZIJA SKALIN d.o.o. za ekonomske usluge, OIB 74753077144, Ćira Carića 3/2, 20000 Dubrovnik</item>
      <item>Porezna uprava, OIB 18683136487, Vukovarska 6, 20000 Dubrovnik</item>
    </izvorni_sadrzaj>
    <derivirana_varijabla naziv="DomainObject.Predmet.StrankaListFormatedWithAdressOIB_1">
      <item>REVIZIJA SKALIN d.o.o. za ekonomske usluge, OIB 74753077144, Ćira Carića 3/2, 20000 Dubrovnik</item>
      <item>Porezna uprava, OIB 18683136487, Vukovarska 6, 20000 Dubrovnik</item>
    </derivirana_varijabla>
  </DomainObject.Predmet.StrankaListFormatedWithAdressOIB>
  <DomainObject.Predmet.StrankaListNazivFormated>
    <izvorni_sadrzaj>
      <item>REVIZIJA SKALIN d.o.o. za ekonomske usluge</item>
      <item>Porezna uprava</item>
    </izvorni_sadrzaj>
    <derivirana_varijabla naziv="DomainObject.Predmet.StrankaListNazivFormated_1">
      <item>REVIZIJA SKALIN d.o.o. za ekonomske usluge</item>
      <item>Porezna uprava</item>
    </derivirana_varijabla>
  </DomainObject.Predmet.StrankaListNazivFormated>
  <DomainObject.Predmet.StrankaListNazivFormatedOIB>
    <izvorni_sadrzaj>
      <item>REVIZIJA SKALIN d.o.o. za ekonomske usluge, OIB 74753077144</item>
      <item>Porezna uprava, OIB 18683136487</item>
    </izvorni_sadrzaj>
    <derivirana_varijabla naziv="DomainObject.Predmet.StrankaListNazivFormatedOIB_1">
      <item>REVIZIJA SKALIN d.o.o. za ekonomske usluge, OIB 74753077144</item>
      <item>Porezna uprava, OIB 18683136487</item>
    </derivirana_varijabla>
  </DomainObject.Predmet.StrankaListNazivFormatedOIB>
  <DomainObject.Predmet.ProtuStrankaListFormated>
    <izvorni_sadrzaj>
      <item>KONEL d.o.o. za proizvodnju, građevinarstvo, trgovinu i turizam - "u stečaju"</item>
    </izvorni_sadrzaj>
    <derivirana_varijabla naziv="DomainObject.Predmet.ProtuStrankaListFormated_1">
      <item>KONEL d.o.o. za proizvodnju, građevinarstvo, trgovinu i turizam - "u stečaju"</item>
    </derivirana_varijabla>
  </DomainObject.Predmet.ProtuStrankaListFormated>
  <DomainObject.Predmet.ProtuStrankaListFormatedOIB>
    <izvorni_sadrzaj>
      <item>KONEL d.o.o. za proizvodnju, građevinarstvo, trgovinu i turizam - "u stečaju", OIB 68436145137</item>
    </izvorni_sadrzaj>
    <derivirana_varijabla naziv="DomainObject.Predmet.ProtuStrankaListFormatedOIB_1">
      <item>KONEL d.o.o. za proizvodnju, građevinarstvo, trgovinu i turizam - "u stečaju", OIB 68436145137</item>
    </derivirana_varijabla>
  </DomainObject.Predmet.ProtuStrankaListFormatedOIB>
  <DomainObject.Predmet.ProtuStrankaListFormatedWithAdress>
    <izvorni_sadrzaj>
      <item>KONEL d.o.o. za proizvodnju, građevinarstvo, trgovinu i turizam - "u stečaju", Put od Cavtata 41, 20210 Cavtat</item>
    </izvorni_sadrzaj>
    <derivirana_varijabla naziv="DomainObject.Predmet.ProtuStrankaListFormatedWithAdress_1">
      <item>KONEL d.o.o. za proizvodnju, građevinarstvo, trgovinu i turizam - "u stečaju", Put od Cavtata 41, 20210 Cavtat</item>
    </derivirana_varijabla>
  </DomainObject.Predmet.ProtuStrankaListFormatedWithAdress>
  <DomainObject.Predmet.ProtuStrankaListFormatedWithAdressOIB>
    <izvorni_sadrzaj>
      <item>KONEL d.o.o. za proizvodnju, građevinarstvo, trgovinu i turizam - "u stečaju", OIB 68436145137, Put od Cavtata 41, 20210 Cavtat</item>
    </izvorni_sadrzaj>
    <derivirana_varijabla naziv="DomainObject.Predmet.ProtuStrankaListFormatedWithAdressOIB_1">
      <item>KONEL d.o.o. za proizvodnju, građevinarstvo, trgovinu i turizam - "u stečaju", OIB 68436145137, Put od Cavtata 41, 20210 Cavtat</item>
    </derivirana_varijabla>
  </DomainObject.Predmet.ProtuStrankaListFormatedWithAdressOIB>
  <DomainObject.Predmet.ProtuStrankaListNazivFormated>
    <izvorni_sadrzaj>
      <item>KONEL d.o.o. za proizvodnju, građevinarstvo, trgovinu i turizam - "u stečaju"</item>
    </izvorni_sadrzaj>
    <derivirana_varijabla naziv="DomainObject.Predmet.ProtuStrankaListNazivFormated_1">
      <item>KONEL d.o.o. za proizvodnju, građevinarstvo, trgovinu i turizam - "u stečaju"</item>
    </derivirana_varijabla>
  </DomainObject.Predmet.ProtuStrankaListNazivFormated>
  <DomainObject.Predmet.ProtuStrankaListNazivFormatedOIB>
    <izvorni_sadrzaj>
      <item>KONEL d.o.o. za proizvodnju, građevinarstvo, trgovinu i turizam - "u stečaju", OIB 68436145137</item>
    </izvorni_sadrzaj>
    <derivirana_varijabla naziv="DomainObject.Predmet.ProtuStrankaListNazivFormatedOIB_1">
      <item>KONEL d.o.o. za proizvodnju, građevinarstvo, trgovinu i turizam - "u stečaju", OIB 68436145137</item>
    </derivirana_varijabla>
  </DomainObject.Predmet.ProtuStrankaListNazivFormatedOIB>
  <DomainObject.Predmet.OstaliListFormated>
    <izvorni_sadrzaj>
      <item>Nikša Mozara</item>
      <item>Raiffeisenbank Austria d.d.</item>
      <item>NARODNE NOVINE</item>
      <item>ŽUPANIJSKO DRŽAVNO ODVJETNIŠTVO</item>
      <item>Fina</item>
      <item>Ivanka Sušić</item>
      <item>Studenstski centar Tomislav Sopjanac</item>
      <item>OTP banka d.d. Viktor Siništajn</item>
      <item>Abanka Vipa d.d. odvj. Josip Maroknić</item>
      <item>Elektro Vujeva d.o.o. zamj. Dubravko Arapović</item>
      <item>Hrvatska pošta d.d. Anamarija Lozić</item>
      <item>Euroherc osiguranje d.d. Grgić&amp;partneri, pis.Dbk Marijana Temali</item>
      <item>Signalizacija d.o.o. Mile Mabić</item>
      <item>Rad. Josip Bilandžija Vlaho Bošković</item>
      <item>Dubrovački vjesnik d.o.o. Dubravko Arapović</item>
      <item>Kont d.o.o. Ivan Fabijanović</item>
      <item>Dubrovnik ceste d.d. Tomislav Sopjanac</item>
      <item>Hoteli Maestral d.d. Nada Ogresta</item>
      <item>Elektro team d.o.o. zamj. Mile Mabić</item>
      <item>BKS bank d.d. zamj. Dubravko Arapović</item>
      <item>Dubac promet d.o.o. Mile Mabić</item>
      <item>Villa Dubrovnik d.d. prokurist Ante Barić</item>
      <item>RH ŽDO Divko Jakić</item>
      <item>Klakar d.o.o. Dubravko Arapović</item>
      <item>Škvorić auto d.o.o. zamj. dubravko arapović</item>
      <item>Doka Hrvatska d.o.o. Branko Šišgorić</item>
      <item>Visoko Niskogradnja d.o.o Mile Mabić</item>
      <item>Euro Daus d.d. Grgić&amp;partneri Pis Dbk Marijana Temali</item>
      <item>Pipelife l.o.o. zamj. Ivana Kolić</item>
      <item>Nuova Ličilac Gorica Tomislav Sopjanac</item>
      <item>vodovod Dubrovnik d.o.o Danijela Cvjetović</item>
      <item>za 18 radnika Hrvoje Tokić</item>
      <item>METALIS društvo s ograničenom odgovornošću za proizvodnju metalnih proizvoda</item>
      <item>OD čerin,mar,žuvanić, štambuk d.o.o. pastor inženjerin d.d.</item>
      <item>Aling  d.o.o. Odvj. Nebojša Antolić</item>
      <item>HRVATSKE ŠUME društvo s ograničenom odgovornošću</item>
      <item>Josip Bilandžija OD Jakišić, Mujo i Lujak</item>
      <item>Rad. Darko Ripić odvj. Hrvoje tokić</item>
      <item>DOKA Hrvatska d.o.o. Ivana Aralica Lalić</item>
      <item>OTP banka Odvj. Nita Svilokos</item>
      <item>HRVATSKE ŠUME d.o.o. Zoran Tomić</item>
      <item>VILLA DBK d.d. OD Marković &amp; Plišo</item>
      <item>RAŠKO d.o.o. ODV. Mirko Kozina</item>
      <item>TAVENER d.o.o. odvj. Nataša vučinović</item>
      <item>Radnik Sabolek Milica</item>
      <item>OTP banka Hrvatska dioničko društvo</item>
      <item>Dalekovod, dioničko društvo za inženjering, proizvodnju i izgradnju</item>
      <item>INTEL TRADE d.o.o. odvj. GORAN MARČNA</item>
      <item>SIGNUMŠPED d.o.o. odvj. Boris Anišić</item>
      <item>TIRA d.o.o. odvj. Mladen Šegota</item>
      <item>CRO ekspres d.o.o.</item>
      <item>INDIJAN PELJEŠAC d.o.o.</item>
      <item>KRMEK d.o.o. odvj Dubravko Arapović</item>
      <item>IVONA TOURS d.o.o.</item>
      <item>STROJOGRAD d.o.o. OD Petričević i partneri</item>
      <item>FORTUNA NAVIS d.o.o. od Boris Anišić</item>
      <item>HRVOJE GRANDOV vl ob ZOU Gluić &amp; Ninčević</item>
      <item>PALIR d.o.o. od Ognjen Stevović</item>
      <item>CVITO MATIĆ vl ob Tonći Milić</item>
      <item>MD Profil Intra d.o.o.</item>
      <item>Elektroradionica Musulin vl. Zvonimir Musulin</item>
      <item>BELINA d.o.o.</item>
      <item>PROJEKT KONTSTURKCIJA F.I. d.o.o.</item>
      <item>ERSTE&amp;STEIERMÄRKISCHE BANKA dioničko društvo</item>
      <item>Hrvoje Zdilar PIPE LIFE d.o.o.</item>
      <item>MEĐIMURJE GRADITELJSTVO društvo s ograničenom odgovornošću za graditeljstvo i usluge</item>
      <item>Marijan Ogresta</item>
      <item>Pero Brailo</item>
      <item>Tomo Zorić</item>
      <item>Matan Radić</item>
      <item>Josip Crleni</item>
      <item>Antun Vukorep</item>
      <item>ANTUN VUKOREP</item>
      <item>Nikša Đuraš</item>
      <item>Josip Bilandžija</item>
      <item>Ledomir Brzić</item>
      <item>Anđa Curić</item>
      <item>Sanja Drmać Bagavac</item>
      <item>Vladimir Grbavac</item>
      <item>Ivica Grubešić</item>
      <item>Ante Jeličić</item>
      <item>Zdravko Jurčević</item>
      <item>Mijo Jurić</item>
      <item>Meliha Karamehmedović</item>
      <item>Matea Klečak</item>
      <item>Goran Lončar</item>
      <item>Zoran Lukić</item>
      <item>Oliver Marić</item>
      <item>Marina Marić</item>
      <item>Katarina Miletić</item>
      <item>Mato Monković</item>
      <item>Mato Poljanica</item>
      <item>Antun Račić</item>
      <item>Robert Ripa</item>
      <item>Luka Sentić</item>
      <item>Ilija Šantić</item>
      <item>Lukša Vodopija</item>
      <item>Ilija Vučur</item>
      <item>Stipan Zečević</item>
      <item>Drago Zeko</item>
      <item>Marinko Žilić</item>
      <item>Tadenko Tabain</item>
      <item>ZOU Viktorija Knežević i Marina Maslek</item>
      <item>Nita Svilokos</item>
      <item>Davorin Došlić, Konel d.o.o.</item>
      <item>MATANA &amp; PARTNERI d.o.o.</item>
    </izvorni_sadrzaj>
    <derivirana_varijabla naziv="DomainObject.Predmet.OstaliListFormated_1">
      <item>Nikša Mozara</item>
      <item>Raiffeisenbank Austria d.d.</item>
      <item>NARODNE NOVINE</item>
      <item>ŽUPANIJSKO DRŽAVNO ODVJETNIŠTVO</item>
      <item>Fina</item>
      <item>Ivanka Sušić</item>
      <item>Studenstski centar Tomislav Sopjanac</item>
      <item>OTP banka d.d. Viktor Siništajn</item>
      <item>Abanka Vipa d.d. odvj. Josip Maroknić</item>
      <item>Elektro Vujeva d.o.o. zamj. Dubravko Arapović</item>
      <item>Hrvatska pošta d.d. Anamarija Lozić</item>
      <item>Euroherc osiguranje d.d. Grgić&amp;partneri, pis.Dbk Marijana Temali</item>
      <item>Signalizacija d.o.o. Mile Mabić</item>
      <item>Rad. Josip Bilandžija Vlaho Bošković</item>
      <item>Dubrovački vjesnik d.o.o. Dubravko Arapović</item>
      <item>Kont d.o.o. Ivan Fabijanović</item>
      <item>Dubrovnik ceste d.d. Tomislav Sopjanac</item>
      <item>Hoteli Maestral d.d. Nada Ogresta</item>
      <item>Elektro team d.o.o. zamj. Mile Mabić</item>
      <item>BKS bank d.d. zamj. Dubravko Arapović</item>
      <item>Dubac promet d.o.o. Mile Mabić</item>
      <item>Villa Dubrovnik d.d. prokurist Ante Barić</item>
      <item>RH ŽDO Divko Jakić</item>
      <item>Klakar d.o.o. Dubravko Arapović</item>
      <item>Škvorić auto d.o.o. zamj. dubravko arapović</item>
      <item>Doka Hrvatska d.o.o. Branko Šišgorić</item>
      <item>Visoko Niskogradnja d.o.o Mile Mabić</item>
      <item>Euro Daus d.d. Grgić&amp;partneri Pis Dbk Marijana Temali</item>
      <item>Pipelife l.o.o. zamj. Ivana Kolić</item>
      <item>Nuova Ličilac Gorica Tomislav Sopjanac</item>
      <item>vodovod Dubrovnik d.o.o Danijela Cvjetović</item>
      <item>za 18 radnika Hrvoje Tokić</item>
      <item>METALIS društvo s ograničenom odgovornošću za proizvodnju metalnih proizvoda</item>
      <item>OD čerin,mar,žuvanić, štambuk d.o.o. pastor inženjerin d.d.</item>
      <item>Aling  d.o.o. Odvj. Nebojša Antolić</item>
      <item>HRVATSKE ŠUME društvo s ograničenom odgovornošću</item>
      <item>Josip Bilandžija OD Jakišić, Mujo i Lujak</item>
      <item>Rad. Darko Ripić odvj. Hrvoje tokić</item>
      <item>DOKA Hrvatska d.o.o. Ivana Aralica Lalić</item>
      <item>OTP banka Odvj. Nita Svilokos</item>
      <item>HRVATSKE ŠUME d.o.o. Zoran Tomić</item>
      <item>VILLA DBK d.d. OD Marković &amp; Plišo</item>
      <item>RAŠKO d.o.o. ODV. Mirko Kozina</item>
      <item>TAVENER d.o.o. odvj. Nataša vučinović</item>
      <item>Radnik Sabolek Milica</item>
      <item>OTP banka Hrvatska dioničko društvo</item>
      <item>Dalekovod, dioničko društvo za inženjering, proizvodnju i izgradnju</item>
      <item>INTEL TRADE d.o.o. odvj. GORAN MARČNA</item>
      <item>SIGNUMŠPED d.o.o. odvj. Boris Anišić</item>
      <item>TIRA d.o.o. odvj. Mladen Šegota</item>
      <item>CRO ekspres d.o.o.</item>
      <item>INDIJAN PELJEŠAC d.o.o.</item>
      <item>KRMEK d.o.o. odvj Dubravko Arapović</item>
      <item>IVONA TOURS d.o.o.</item>
      <item>STROJOGRAD d.o.o. OD Petričević i partneri</item>
      <item>FORTUNA NAVIS d.o.o. od Boris Anišić</item>
      <item>HRVOJE GRANDOV vl ob ZOU Gluić &amp; Ninčević</item>
      <item>PALIR d.o.o. od Ognjen Stevović</item>
      <item>CVITO MATIĆ vl ob Tonći Milić</item>
      <item>MD Profil Intra d.o.o.</item>
      <item>Elektroradionica Musulin vl. Zvonimir Musulin</item>
      <item>BELINA d.o.o.</item>
      <item>PROJEKT KONTSTURKCIJA F.I. d.o.o.</item>
      <item>ERSTE&amp;STEIERMÄRKISCHE BANKA dioničko društvo</item>
      <item>Hrvoje Zdilar PIPE LIFE d.o.o.</item>
      <item>MEĐIMURJE GRADITELJSTVO društvo s ograničenom odgovornošću za graditeljstvo i usluge</item>
      <item>Marijan Ogresta</item>
      <item>Pero Brailo</item>
      <item>Tomo Zorić</item>
      <item>Matan Radić</item>
      <item>Josip Crleni</item>
      <item>Antun Vukorep</item>
      <item>ANTUN VUKOREP</item>
      <item>Nikša Đuraš</item>
      <item>Josip Bilandžija</item>
      <item>Ledomir Brzić</item>
      <item>Anđa Curić</item>
      <item>Sanja Drmać Bagavac</item>
      <item>Vladimir Grbavac</item>
      <item>Ivica Grubešić</item>
      <item>Ante Jeličić</item>
      <item>Zdravko Jurčević</item>
      <item>Mijo Jurić</item>
      <item>Meliha Karamehmedović</item>
      <item>Matea Klečak</item>
      <item>Goran Lončar</item>
      <item>Zoran Lukić</item>
      <item>Oliver Marić</item>
      <item>Marina Marić</item>
      <item>Katarina Miletić</item>
      <item>Mato Monković</item>
      <item>Mato Poljanica</item>
      <item>Antun Račić</item>
      <item>Robert Ripa</item>
      <item>Luka Sentić</item>
      <item>Ilija Šantić</item>
      <item>Lukša Vodopija</item>
      <item>Ilija Vučur</item>
      <item>Stipan Zečević</item>
      <item>Drago Zeko</item>
      <item>Marinko Žilić</item>
      <item>Tadenko Tabain</item>
      <item>ZOU Viktorija Knežević i Marina Maslek</item>
      <item>Nita Svilokos</item>
      <item>Davorin Došlić, Konel d.o.o.</item>
      <item>MATANA &amp; PARTNERI d.o.o.</item>
    </derivirana_varijabla>
  </DomainObject.Predmet.OstaliListFormated>
  <DomainObject.Predmet.OstaliListFormatedOIB>
    <izvorni_sadrzaj>
      <item>Nikša Mozara</item>
      <item>Raiffeisenbank Austria d.d., OIB 53056966535</item>
      <item>NARODNE NOVINE, OIB 64546066176</item>
      <item>ŽUPANIJSKO DRŽAVNO ODVJETNIŠTVO</item>
      <item>Fina</item>
      <item>Ivanka Sušić, OIB 74811324266</item>
      <item>Studenstski centar Tomislav Sopjanac</item>
      <item>OTP banka d.d. Viktor Siništajn</item>
      <item>Abanka Vipa d.d. odvj. Josip Maroknić</item>
      <item>Elektro Vujeva d.o.o. zamj. Dubravko Arapović</item>
      <item>Hrvatska pošta d.d. Anamarija Lozić</item>
      <item>Euroherc osiguranje d.d. Grgić&amp;partneri, pis.Dbk Marijana Temali</item>
      <item>Signalizacija d.o.o. Mile Mabić</item>
      <item>Rad. Josip Bilandžija Vlaho Bošković</item>
      <item>Dubrovački vjesnik d.o.o. Dubravko Arapović</item>
      <item>Kont d.o.o. Ivan Fabijanović</item>
      <item>Dubrovnik ceste d.d. Tomislav Sopjanac</item>
      <item>Hoteli Maestral d.d. Nada Ogresta</item>
      <item>Elektro team d.o.o. zamj. Mile Mabić</item>
      <item>BKS bank d.d. zamj. Dubravko Arapović</item>
      <item>Dubac promet d.o.o. Mile Mabić</item>
      <item>Villa Dubrovnik d.d. prokurist Ante Barić</item>
      <item>RH ŽDO Divko Jakić</item>
      <item>Klakar d.o.o. Dubravko Arapović</item>
      <item>Škvorić auto d.o.o. zamj. dubravko arapović</item>
      <item>Doka Hrvatska d.o.o. Branko Šišgorić</item>
      <item>Visoko Niskogradnja d.o.o Mile Mabić</item>
      <item>Euro Daus d.d. Grgić&amp;partneri Pis Dbk Marijana Temali</item>
      <item>Pipelife l.o.o. zamj. Ivana Kolić</item>
      <item>Nuova Ličilac Gorica Tomislav Sopjanac</item>
      <item>vodovod Dubrovnik d.o.o Danijela Cvjetović</item>
      <item>za 18 radnika Hrvoje Tokić</item>
      <item>METALIS društvo s ograničenom odgovornošću za proizvodnju metalnih proizvoda, OIB 37031031645</item>
      <item>OD čerin,mar,žuvanić, štambuk d.o.o. pastor inženjerin d.d.</item>
      <item>Aling  d.o.o. Odvj. Nebojša Antolić</item>
      <item>HRVATSKE ŠUME društvo s ograničenom odgovornošću, OIB 69693144506</item>
      <item>Josip Bilandžija OD Jakišić, Mujo i Lujak</item>
      <item>Rad. Darko Ripić odvj. Hrvoje tokić</item>
      <item>DOKA Hrvatska d.o.o. Ivana Aralica Lalić</item>
      <item>OTP banka Odvj. Nita Svilokos</item>
      <item>HRVATSKE ŠUME d.o.o. Zoran Tomić</item>
      <item>VILLA DBK d.d. OD Marković &amp; Plišo</item>
      <item>RAŠKO d.o.o. ODV. Mirko Kozina</item>
      <item>TAVENER d.o.o. odvj. Nataša vučinović</item>
      <item>Radnik Sabolek Milica</item>
      <item>OTP banka Hrvatska dioničko društvo, OIB 52508873833</item>
      <item>Dalekovod, dioničko društvo za inženjering, proizvodnju i izgradnju, OIB 47911242222</item>
      <item>INTEL TRADE d.o.o. odvj. GORAN MARČNA</item>
      <item>SIGNUMŠPED d.o.o. odvj. Boris Anišić</item>
      <item>TIRA d.o.o. odvj. Mladen Šegota</item>
      <item>CRO ekspres d.o.o.</item>
      <item>INDIJAN PELJEŠAC d.o.o.</item>
      <item>KRMEK d.o.o. odvj Dubravko Arapović</item>
      <item>IVONA TOURS d.o.o.</item>
      <item>STROJOGRAD d.o.o. OD Petričević i partneri</item>
      <item>FORTUNA NAVIS d.o.o. od Boris Anišić</item>
      <item>HRVOJE GRANDOV vl ob ZOU Gluić &amp; Ninčević</item>
      <item>PALIR d.o.o. od Ognjen Stevović</item>
      <item>CVITO MATIĆ vl ob Tonći Milić</item>
      <item>MD Profil Intra d.o.o.</item>
      <item>Elektroradionica Musulin vl. Zvonimir Musulin</item>
      <item>BELINA d.o.o.</item>
      <item>PROJEKT KONTSTURKCIJA F.I. d.o.o.</item>
      <item>ERSTE&amp;STEIERMÄRKISCHE BANKA dioničko društvo, OIB 23057039320</item>
      <item>Hrvoje Zdilar PIPE LIFE d.o.o.</item>
      <item>MEĐIMURJE GRADITELJSTVO društvo s ograničenom odgovornošću za graditeljstvo i usluge, OIB 15921860232</item>
      <item>Marijan Ogresta</item>
      <item>Pero Brailo</item>
      <item>Tomo Zorić</item>
      <item>Matan Radić</item>
      <item>Josip Crleni</item>
      <item>Antun Vukorep</item>
      <item>ANTUN VUKOREP</item>
      <item>Nikša Đuraš</item>
      <item>Josip Bilandžija, OIB 45531896484</item>
      <item>Ledomir Brzić, OIB 72934987516</item>
      <item>Anđa Curić, OIB 20340555643</item>
      <item>Sanja Drmać Bagavac, OIB 14708953941</item>
      <item>Vladimir Grbavac, OIB 00953752209</item>
      <item>Ivica Grubešić, OIB 79951621305</item>
      <item>Ante Jeličić, OIB 53020224466</item>
      <item>Zdravko Jurčević, OIB 36592331784</item>
      <item>Mijo Jurić, OIB 71482909242</item>
      <item>Meliha Karamehmedović, OIB 36556786236</item>
      <item>Matea Klečak, OIB 30292285469</item>
      <item>Goran Lončar, OIB 10629591676</item>
      <item>Zoran Lukić, OIB 80552950604</item>
      <item>Oliver Marić, OIB 97789259796</item>
      <item>Marina Marić, OIB 68124959592</item>
      <item>Katarina Miletić, OIB 70790912718</item>
      <item>Mato Monković, OIB 75351738099</item>
      <item>Mato Poljanica, OIB 92253289719</item>
      <item>Antun Račić, OIB 83018683133</item>
      <item>Robert Ripa, OIB 56712639217</item>
      <item>Luka Sentić, OIB 29560315834</item>
      <item>Ilija Šantić, OIB 42044489921</item>
      <item>Lukša Vodopija, OIB 75332983770</item>
      <item>Ilija Vučur, OIB 70264175585</item>
      <item>Stipan Zečević, OIB 15882747499</item>
      <item>Drago Zeko, OIB 98064422943</item>
      <item>Marinko Žilić, OIB 22997537306</item>
      <item>Tadenko Tabain</item>
      <item>ZOU Viktorija Knežević i Marina Maslek</item>
      <item>Nita Svilokos</item>
      <item>Davorin Došlić, Konel d.o.o.</item>
      <item>MATANA &amp; PARTNERI d.o.o.</item>
    </izvorni_sadrzaj>
    <derivirana_varijabla naziv="DomainObject.Predmet.OstaliListFormatedOIB_1">
      <item>Nikša Mozara</item>
      <item>Raiffeisenbank Austria d.d., OIB 53056966535</item>
      <item>NARODNE NOVINE, OIB 64546066176</item>
      <item>ŽUPANIJSKO DRŽAVNO ODVJETNIŠTVO</item>
      <item>Fina</item>
      <item>Ivanka Sušić, OIB 74811324266</item>
      <item>Studenstski centar Tomislav Sopjanac</item>
      <item>OTP banka d.d. Viktor Siništajn</item>
      <item>Abanka Vipa d.d. odvj. Josip Maroknić</item>
      <item>Elektro Vujeva d.o.o. zamj. Dubravko Arapović</item>
      <item>Hrvatska pošta d.d. Anamarija Lozić</item>
      <item>Euroherc osiguranje d.d. Grgić&amp;partneri, pis.Dbk Marijana Temali</item>
      <item>Signalizacija d.o.o. Mile Mabić</item>
      <item>Rad. Josip Bilandžija Vlaho Bošković</item>
      <item>Dubrovački vjesnik d.o.o. Dubravko Arapović</item>
      <item>Kont d.o.o. Ivan Fabijanović</item>
      <item>Dubrovnik ceste d.d. Tomislav Sopjanac</item>
      <item>Hoteli Maestral d.d. Nada Ogresta</item>
      <item>Elektro team d.o.o. zamj. Mile Mabić</item>
      <item>BKS bank d.d. zamj. Dubravko Arapović</item>
      <item>Dubac promet d.o.o. Mile Mabić</item>
      <item>Villa Dubrovnik d.d. prokurist Ante Barić</item>
      <item>RH ŽDO Divko Jakić</item>
      <item>Klakar d.o.o. Dubravko Arapović</item>
      <item>Škvorić auto d.o.o. zamj. dubravko arapović</item>
      <item>Doka Hrvatska d.o.o. Branko Šišgorić</item>
      <item>Visoko Niskogradnja d.o.o Mile Mabić</item>
      <item>Euro Daus d.d. Grgić&amp;partneri Pis Dbk Marijana Temali</item>
      <item>Pipelife l.o.o. zamj. Ivana Kolić</item>
      <item>Nuova Ličilac Gorica Tomislav Sopjanac</item>
      <item>vodovod Dubrovnik d.o.o Danijela Cvjetović</item>
      <item>za 18 radnika Hrvoje Tokić</item>
      <item>METALIS društvo s ograničenom odgovornošću za proizvodnju metalnih proizvoda, OIB 37031031645</item>
      <item>OD čerin,mar,žuvanić, štambuk d.o.o. pastor inženjerin d.d.</item>
      <item>Aling  d.o.o. Odvj. Nebojša Antolić</item>
      <item>HRVATSKE ŠUME društvo s ograničenom odgovornošću, OIB 69693144506</item>
      <item>Josip Bilandžija OD Jakišić, Mujo i Lujak</item>
      <item>Rad. Darko Ripić odvj. Hrvoje tokić</item>
      <item>DOKA Hrvatska d.o.o. Ivana Aralica Lalić</item>
      <item>OTP banka Odvj. Nita Svilokos</item>
      <item>HRVATSKE ŠUME d.o.o. Zoran Tomić</item>
      <item>VILLA DBK d.d. OD Marković &amp; Plišo</item>
      <item>RAŠKO d.o.o. ODV. Mirko Kozina</item>
      <item>TAVENER d.o.o. odvj. Nataša vučinović</item>
      <item>Radnik Sabolek Milica</item>
      <item>OTP banka Hrvatska dioničko društvo, OIB 52508873833</item>
      <item>Dalekovod, dioničko društvo za inženjering, proizvodnju i izgradnju, OIB 47911242222</item>
      <item>INTEL TRADE d.o.o. odvj. GORAN MARČNA</item>
      <item>SIGNUMŠPED d.o.o. odvj. Boris Anišić</item>
      <item>TIRA d.o.o. odvj. Mladen Šegota</item>
      <item>CRO ekspres d.o.o.</item>
      <item>INDIJAN PELJEŠAC d.o.o.</item>
      <item>KRMEK d.o.o. odvj Dubravko Arapović</item>
      <item>IVONA TOURS d.o.o.</item>
      <item>STROJOGRAD d.o.o. OD Petričević i partneri</item>
      <item>FORTUNA NAVIS d.o.o. od Boris Anišić</item>
      <item>HRVOJE GRANDOV vl ob ZOU Gluić &amp; Ninčević</item>
      <item>PALIR d.o.o. od Ognjen Stevović</item>
      <item>CVITO MATIĆ vl ob Tonći Milić</item>
      <item>MD Profil Intra d.o.o.</item>
      <item>Elektroradionica Musulin vl. Zvonimir Musulin</item>
      <item>BELINA d.o.o.</item>
      <item>PROJEKT KONTSTURKCIJA F.I. d.o.o.</item>
      <item>ERSTE&amp;STEIERMÄRKISCHE BANKA dioničko društvo, OIB 23057039320</item>
      <item>Hrvoje Zdilar PIPE LIFE d.o.o.</item>
      <item>MEĐIMURJE GRADITELJSTVO društvo s ograničenom odgovornošću za graditeljstvo i usluge, OIB 15921860232</item>
      <item>Marijan Ogresta</item>
      <item>Pero Brailo</item>
      <item>Tomo Zorić</item>
      <item>Matan Radić</item>
      <item>Josip Crleni</item>
      <item>Antun Vukorep</item>
      <item>ANTUN VUKOREP</item>
      <item>Nikša Đuraš</item>
      <item>Josip Bilandžija, OIB 45531896484</item>
      <item>Ledomir Brzić, OIB 72934987516</item>
      <item>Anđa Curić, OIB 20340555643</item>
      <item>Sanja Drmać Bagavac, OIB 14708953941</item>
      <item>Vladimir Grbavac, OIB 00953752209</item>
      <item>Ivica Grubešić, OIB 79951621305</item>
      <item>Ante Jeličić, OIB 53020224466</item>
      <item>Zdravko Jurčević, OIB 36592331784</item>
      <item>Mijo Jurić, OIB 71482909242</item>
      <item>Meliha Karamehmedović, OIB 36556786236</item>
      <item>Matea Klečak, OIB 30292285469</item>
      <item>Goran Lončar, OIB 10629591676</item>
      <item>Zoran Lukić, OIB 80552950604</item>
      <item>Oliver Marić, OIB 97789259796</item>
      <item>Marina Marić, OIB 68124959592</item>
      <item>Katarina Miletić, OIB 70790912718</item>
      <item>Mato Monković, OIB 75351738099</item>
      <item>Mato Poljanica, OIB 92253289719</item>
      <item>Antun Račić, OIB 83018683133</item>
      <item>Robert Ripa, OIB 56712639217</item>
      <item>Luka Sentić, OIB 29560315834</item>
      <item>Ilija Šantić, OIB 42044489921</item>
      <item>Lukša Vodopija, OIB 75332983770</item>
      <item>Ilija Vučur, OIB 70264175585</item>
      <item>Stipan Zečević, OIB 15882747499</item>
      <item>Drago Zeko, OIB 98064422943</item>
      <item>Marinko Žilić, OIB 22997537306</item>
      <item>Tadenko Tabain</item>
      <item>ZOU Viktorija Knežević i Marina Maslek</item>
      <item>Nita Svilokos</item>
      <item>Davorin Došlić, Konel d.o.o.</item>
      <item>MATANA &amp; PARTNERI d.o.o.</item>
    </derivirana_varijabla>
  </DomainObject.Predmet.OstaliListFormatedOIB>
  <DomainObject.Predmet.OstaliListFormatedWithAdress>
    <izvorni_sadrzaj>
      <item>Nikša Mozara, Vukovarska  17, 20000 Dubrovnik</item>
      <item>Raiffeisenbank Austria d.d., Petrinjska 59, 10000 Zagreb</item>
      <item>NARODNE NOVINE, Savski Gaj XIII. put 6, 10000 Zagreb</item>
      <item>ŽUPANIJSKO DRŽAVNO ODVJETNIŠTVO, Dropčeva 1, 20000 Dubrovnik</item>
      <item>Fina, 20000 Dubrovnik</item>
      <item>Ivanka Sušić, Gornji Kono 56, 20000 Dubrovnik</item>
      <item>Studenstski centar Tomislav Sopjanac</item>
      <item>OTP banka d.d. Viktor Siništajn, vukovarska 22, 20000 Dubrovnik</item>
      <item>Abanka Vipa d.d. odvj. Josip Maroknić, Radnička cesta 54/R3, 10000 Zagreb</item>
      <item>Elektro Vujeva d.o.o. zamj. Dubravko Arapović</item>
      <item>Hrvatska pošta d.d. Anamarija Lozić, Jurišićeva 13, 10000 Zagreb</item>
      <item>Euroherc osiguranje d.d. Grgić&amp;partneri, pis.Dbk Marijana Temali</item>
      <item>Signalizacija d.o.o. Mile Mabić</item>
      <item>Rad. Josip Bilandžija Vlaho Bošković</item>
      <item>Dubrovački vjesnik d.o.o. Dubravko Arapović</item>
      <item>Kont d.o.o. Ivan Fabijanović</item>
      <item>Dubrovnik ceste d.d. Tomislav Sopjanac</item>
      <item>Hoteli Maestral d.d. Nada Ogresta</item>
      <item>Elektro team d.o.o. zamj. Mile Mabić</item>
      <item>BKS bank d.d. zamj. Dubravko Arapović</item>
      <item>Dubac promet d.o.o. Mile Mabić</item>
      <item>Villa Dubrovnik d.d. prokurist Ante Barić, Vlaha Bukovca 6, 20000 Dubrovnik</item>
      <item>RH ŽDO Divko Jakić, 20000 Dubrovnik</item>
      <item>Klakar d.o.o. Dubravko Arapović</item>
      <item>Škvorić auto d.o.o. zamj. dubravko arapović</item>
      <item>Doka Hrvatska d.o.o. Branko Šišgorić, Radnička cesta 173 g, 10000 Zagreb</item>
      <item>Visoko Niskogradnja d.o.o Mile Mabić</item>
      <item>Euro Daus d.d. Grgić&amp;partneri Pis Dbk Marijana Temali</item>
      <item>Pipelife l.o.o. zamj. Ivana Kolić</item>
      <item>Nuova Ličilac Gorica Tomislav Sopjanac</item>
      <item>vodovod Dubrovnik d.o.o Danijela Cvjetović, V. Nazora 19, 20000 Dubrovnik</item>
      <item>za 18 radnika Hrvoje Tokić</item>
      <item>METALIS društvo s ograničenom odgovornošću za proizvodnju metalnih proizvoda, Toplička 54, Donja Stubica</item>
      <item>OD čerin,mar,žuvanić, štambuk d.o.o. pastor inženjerin d.d., Jurišićeva 9, 10000 Zagreb</item>
      <item>Aling  d.o.o. Odvj. Nebojša Antolić, Pavla Hatza 3, 10000 Zagreb</item>
      <item>HRVATSKE ŠUME društvo s ograničenom odgovornošću, Ul.Ljudevita Farkaša Vukotinovića 2, 10000 Zagreb</item>
      <item>Josip Bilandžija OD Jakišić, Mujo i Lujak</item>
      <item>Rad. Darko Ripić odvj. Hrvoje tokić</item>
      <item>DOKA Hrvatska d.o.o. Ivana Aralica Lalić, Vlaška 80, 10000 Zagreb</item>
      <item>OTP banka Odvj. Nita Svilokos</item>
      <item>HRVATSKE ŠUME d.o.o. Zoran Tomić, Zelinska 2/I, 10000 Zagreb</item>
      <item>VILLA DBK d.d. OD Marković &amp; Plišo, Ilica 1a, 10000 Zagreb</item>
      <item>RAŠKO d.o.o. ODV. Mirko Kozina, gundulićeva 26, 21000 Split</item>
      <item>TAVENER d.o.o. odvj. Nataša vučinović, Zapoljska 38, 10000 Zagreb</item>
      <item>Radnik Sabolek Milica, Između dolaca 1, 20236 Mokošica</item>
      <item>OTP banka Hrvatska dioničko društvo, Ulica Domovinskog rata 3, Zadar</item>
      <item>Dalekovod, dioničko društvo za inženjering, proizvodnju i izgradnju, Ulica Marijana Čavića 4, 10000 Zagreb</item>
      <item>INTEL TRADE d.o.o. odvj. GORAN MARČNA, Zdenka Petrakovića 1, 51000 Rijeka</item>
      <item>SIGNUMŠPED d.o.o. odvj. Boris Anišić, Ilica 91 b, 10000 Zagreb</item>
      <item>TIRA d.o.o. odvj. Mladen Šegota, Ciottina 20, 51000 Rijeka</item>
      <item>CRO ekspres d.o.o., Rudeški ogranak 24, 10000 Zagreb</item>
      <item>INDIJAN PELJEŠAC d.o.o., Potomje, 20244 Potomje</item>
      <item>KRMEK d.o.o. odvj Dubravko Arapović</item>
      <item>IVONA TOURS d.o.o., Trumbićev put 2, 20210 Cavtat</item>
      <item>STROJOGRAD d.o.o. OD Petričević i partneri, Bijenička cesta 17, 10000 Zagreb</item>
      <item>FORTUNA NAVIS d.o.o. od Boris Anišić, Ilica 191 b, 10000 Zagreb</item>
      <item>HRVOJE GRANDOV vl ob ZOU Gluić &amp; Ninčević, Špire Brusine 16, 23000 Zadar</item>
      <item>PALIR d.o.o. od Ognjen Stevović, Ul. domovinskog rata 29b/IV, 21000 Split</item>
      <item>CVITO MATIĆ vl ob Tonći Milić, Kneza Domagoja 2/II, 20350 Metković</item>
      <item>MD Profil Intra d.o.o., Industrijska zona bb, 31400 Đakovo</item>
      <item>Elektroradionica Musulin vl. Zvonimir Musulin, Splitska 50, 20350 Metković</item>
      <item>BELINA d.o.o., Lička 11, 21000 Split</item>
      <item>PROJEKT KONTSTURKCIJA F.I. d.o.o., VI južna obala 15, 10000 Zagreb</item>
      <item>ERSTE&amp;STEIERMÄRKISCHE BANKA dioničko društvo, Jadranski Trg 3/a, Rijeka</item>
      <item>Hrvoje Zdilar PIPE LIFE d.o.o., Ivanečka 31, 10000 Zagreb</item>
      <item>MEĐIMURJE GRADITELJSTVO društvo s ograničenom odgovornošću za graditeljstvo i usluge, Zagrebačka 42/a, Čakovec</item>
      <item>Marijan Ogresta, Prijeko 14, 20210 Cavtat</item>
      <item>Pero Brailo, Tiha, Bogišićeva 18, 20210 Cavtat</item>
      <item>Tomo Zorić, Petrača, Put Oklada 9, 20207 Mlini</item>
      <item>Matan Radić, Čibača, Gornja Čibača 4, 20207 Mlini</item>
      <item>Josip Crleni</item>
      <item>Antun Vukorep</item>
      <item>ANTUN VUKOREP</item>
      <item>Nikša Đuraš</item>
      <item>Josip Bilandžija, Plosni Rat 3, 20207 Cavtat</item>
      <item>Ledomir Brzić, Viška 1, 20000 Dubrovnik</item>
      <item>Anđa Curić, Od Gaja 38, 20000 Dubrovnik</item>
      <item>Sanja Drmać Bagavac, Put Bana Josipa Jelačića 36, 20207 Brašina</item>
      <item>Vladimir Grbavac, Gornja Čibača 4, 20207 Čibača</item>
      <item>Ivica Grubešić, Stjepana Radića 6, 20207 Cavtat</item>
      <item>Ante Jeličić, Ulica Platana 19a1, 10000 Zagreb</item>
      <item>Zdravko Jurčević, Gornja Čibača 4, 20207 Čibača</item>
      <item>Mijo Jurić, Gotovčeva 3, 21000 Split</item>
      <item>Meliha Karamehmedović, Matije Gupca 6, 20000 Dubrovnik</item>
      <item>Matea Klečak, Put Tihe 28, 20207 Cavtat</item>
      <item>Goran Lončar, Cesta Šibenik-perković 81, 22000 Danilo Biranj</item>
      <item>Zoran Lukić, Od Gale 13, 20000 Dubrovnik</item>
      <item>Oliver Marić</item>
      <item>Marina Marić, Liechtensteinov Put 33, 20000 Dubrovnik</item>
      <item>Katarina Miletić, Busljeno 7, 20236 Čajkovica</item>
      <item>Mato Monković, Rožat Donji 46, 20236 Rožat</item>
      <item>Mato Poljanica, Međine 5, 20207 Mlini</item>
      <item>Antun Račić, Soline 21, 20207 Soline</item>
      <item>Robert Ripa, Radnička 35, 20000 Dubrovnik</item>
      <item>Luka Sentić, Na Rudini 73, 20207 Čibača</item>
      <item>Ilija Šantić, Put Tihe 32, 20207 Cavtat</item>
      <item>Lukša Vodopija, Mokri Do 1, 20207 Zvekovica</item>
      <item>Ilija Vučur, Cirkovci 66, 10000 Zagreb</item>
      <item>Stipan Zečević, Gornja Čibača 4, 20207 Čibača</item>
      <item>Drago Zeko, Hodovo 0, 0000 stolac</item>
      <item>Marinko Žilić, Crkveno Selo 64, 44317 Osekovo</item>
      <item>Tadenko Tabain, Cernička 50, 10000 Zagreb</item>
      <item>ZOU Viktorija Knežević i Marina Maslek</item>
      <item>Nita Svilokos</item>
      <item>Davorin Došlić, Konel d.o.o., Ujevićeva 13, 10000 Zagreb</item>
      <item>MATANA &amp; PARTNERI d.o.o., Amruševa 7, 10000 Zagreb</item>
    </izvorni_sadrzaj>
    <derivirana_varijabla naziv="DomainObject.Predmet.OstaliListFormatedWithAdress_1">
      <item>Nikša Mozara, Vukovarska  17, 20000 Dubrovnik</item>
      <item>Raiffeisenbank Austria d.d., Petrinjska 59, 10000 Zagreb</item>
      <item>NARODNE NOVINE, Savski Gaj XIII. put 6, 10000 Zagreb</item>
      <item>ŽUPANIJSKO DRŽAVNO ODVJETNIŠTVO, Dropčeva 1, 20000 Dubrovnik</item>
      <item>Fina, 20000 Dubrovnik</item>
      <item>Ivanka Sušić, Gornji Kono 56, 20000 Dubrovnik</item>
      <item>Studenstski centar Tomislav Sopjanac</item>
      <item>OTP banka d.d. Viktor Siništajn, vukovarska 22, 20000 Dubrovnik</item>
      <item>Abanka Vipa d.d. odvj. Josip Maroknić, Radnička cesta 54/R3, 10000 Zagreb</item>
      <item>Elektro Vujeva d.o.o. zamj. Dubravko Arapović</item>
      <item>Hrvatska pošta d.d. Anamarija Lozić, Jurišićeva 13, 10000 Zagreb</item>
      <item>Euroherc osiguranje d.d. Grgić&amp;partneri, pis.Dbk Marijana Temali</item>
      <item>Signalizacija d.o.o. Mile Mabić</item>
      <item>Rad. Josip Bilandžija Vlaho Bošković</item>
      <item>Dubrovački vjesnik d.o.o. Dubravko Arapović</item>
      <item>Kont d.o.o. Ivan Fabijanović</item>
      <item>Dubrovnik ceste d.d. Tomislav Sopjanac</item>
      <item>Hoteli Maestral d.d. Nada Ogresta</item>
      <item>Elektro team d.o.o. zamj. Mile Mabić</item>
      <item>BKS bank d.d. zamj. Dubravko Arapović</item>
      <item>Dubac promet d.o.o. Mile Mabić</item>
      <item>Villa Dubrovnik d.d. prokurist Ante Barić, Vlaha Bukovca 6, 20000 Dubrovnik</item>
      <item>RH ŽDO Divko Jakić, 20000 Dubrovnik</item>
      <item>Klakar d.o.o. Dubravko Arapović</item>
      <item>Škvorić auto d.o.o. zamj. dubravko arapović</item>
      <item>Doka Hrvatska d.o.o. Branko Šišgorić, Radnička cesta 173 g, 10000 Zagreb</item>
      <item>Visoko Niskogradnja d.o.o Mile Mabić</item>
      <item>Euro Daus d.d. Grgić&amp;partneri Pis Dbk Marijana Temali</item>
      <item>Pipelife l.o.o. zamj. Ivana Kolić</item>
      <item>Nuova Ličilac Gorica Tomislav Sopjanac</item>
      <item>vodovod Dubrovnik d.o.o Danijela Cvjetović, V. Nazora 19, 20000 Dubrovnik</item>
      <item>za 18 radnika Hrvoje Tokić</item>
      <item>METALIS društvo s ograničenom odgovornošću za proizvodnju metalnih proizvoda, Toplička 54, Donja Stubica</item>
      <item>OD čerin,mar,žuvanić, štambuk d.o.o. pastor inženjerin d.d., Jurišićeva 9, 10000 Zagreb</item>
      <item>Aling  d.o.o. Odvj. Nebojša Antolić, Pavla Hatza 3, 10000 Zagreb</item>
      <item>HRVATSKE ŠUME društvo s ograničenom odgovornošću, Ul.Ljudevita Farkaša Vukotinovića 2, 10000 Zagreb</item>
      <item>Josip Bilandžija OD Jakišić, Mujo i Lujak</item>
      <item>Rad. Darko Ripić odvj. Hrvoje tokić</item>
      <item>DOKA Hrvatska d.o.o. Ivana Aralica Lalić, Vlaška 80, 10000 Zagreb</item>
      <item>OTP banka Odvj. Nita Svilokos</item>
      <item>HRVATSKE ŠUME d.o.o. Zoran Tomić, Zelinska 2/I, 10000 Zagreb</item>
      <item>VILLA DBK d.d. OD Marković &amp; Plišo, Ilica 1a, 10000 Zagreb</item>
      <item>RAŠKO d.o.o. ODV. Mirko Kozina, gundulićeva 26, 21000 Split</item>
      <item>TAVENER d.o.o. odvj. Nataša vučinović, Zapoljska 38, 10000 Zagreb</item>
      <item>Radnik Sabolek Milica, Između dolaca 1, 20236 Mokošica</item>
      <item>OTP banka Hrvatska dioničko društvo, Ulica Domovinskog rata 3, Zadar</item>
      <item>Dalekovod, dioničko društvo za inženjering, proizvodnju i izgradnju, Ulica Marijana Čavića 4, 10000 Zagreb</item>
      <item>INTEL TRADE d.o.o. odvj. GORAN MARČNA, Zdenka Petrakovića 1, 51000 Rijeka</item>
      <item>SIGNUMŠPED d.o.o. odvj. Boris Anišić, Ilica 91 b, 10000 Zagreb</item>
      <item>TIRA d.o.o. odvj. Mladen Šegota, Ciottina 20, 51000 Rijeka</item>
      <item>CRO ekspres d.o.o., Rudeški ogranak 24, 10000 Zagreb</item>
      <item>INDIJAN PELJEŠAC d.o.o., Potomje, 20244 Potomje</item>
      <item>KRMEK d.o.o. odvj Dubravko Arapović</item>
      <item>IVONA TOURS d.o.o., Trumbićev put 2, 20210 Cavtat</item>
      <item>STROJOGRAD d.o.o. OD Petričević i partneri, Bijenička cesta 17, 10000 Zagreb</item>
      <item>FORTUNA NAVIS d.o.o. od Boris Anišić, Ilica 191 b, 10000 Zagreb</item>
      <item>HRVOJE GRANDOV vl ob ZOU Gluić &amp; Ninčević, Špire Brusine 16, 23000 Zadar</item>
      <item>PALIR d.o.o. od Ognjen Stevović, Ul. domovinskog rata 29b/IV, 21000 Split</item>
      <item>CVITO MATIĆ vl ob Tonći Milić, Kneza Domagoja 2/II, 20350 Metković</item>
      <item>MD Profil Intra d.o.o., Industrijska zona bb, 31400 Đakovo</item>
      <item>Elektroradionica Musulin vl. Zvonimir Musulin, Splitska 50, 20350 Metković</item>
      <item>BELINA d.o.o., Lička 11, 21000 Split</item>
      <item>PROJEKT KONTSTURKCIJA F.I. d.o.o., VI južna obala 15, 10000 Zagreb</item>
      <item>ERSTE&amp;STEIERMÄRKISCHE BANKA dioničko društvo, Jadranski Trg 3/a, Rijeka</item>
      <item>Hrvoje Zdilar PIPE LIFE d.o.o., Ivanečka 31, 10000 Zagreb</item>
      <item>MEĐIMURJE GRADITELJSTVO društvo s ograničenom odgovornošću za graditeljstvo i usluge, Zagrebačka 42/a, Čakovec</item>
      <item>Marijan Ogresta, Prijeko 14, 20210 Cavtat</item>
      <item>Pero Brailo, Tiha, Bogišićeva 18, 20210 Cavtat</item>
      <item>Tomo Zorić, Petrača, Put Oklada 9, 20207 Mlini</item>
      <item>Matan Radić, Čibača, Gornja Čibača 4, 20207 Mlini</item>
      <item>Josip Crleni</item>
      <item>Antun Vukorep</item>
      <item>ANTUN VUKOREP</item>
      <item>Nikša Đuraš</item>
      <item>Josip Bilandžija, Plosni Rat 3, 20207 Cavtat</item>
      <item>Ledomir Brzić, Viška 1, 20000 Dubrovnik</item>
      <item>Anđa Curić, Od Gaja 38, 20000 Dubrovnik</item>
      <item>Sanja Drmać Bagavac, Put Bana Josipa Jelačića 36, 20207 Brašina</item>
      <item>Vladimir Grbavac, Gornja Čibača 4, 20207 Čibača</item>
      <item>Ivica Grubešić, Stjepana Radića 6, 20207 Cavtat</item>
      <item>Ante Jeličić, Ulica Platana 19a1, 10000 Zagreb</item>
      <item>Zdravko Jurčević, Gornja Čibača 4, 20207 Čibača</item>
      <item>Mijo Jurić, Gotovčeva 3, 21000 Split</item>
      <item>Meliha Karamehmedović, Matije Gupca 6, 20000 Dubrovnik</item>
      <item>Matea Klečak, Put Tihe 28, 20207 Cavtat</item>
      <item>Goran Lončar, Cesta Šibenik-perković 81, 22000 Danilo Biranj</item>
      <item>Zoran Lukić, Od Gale 13, 20000 Dubrovnik</item>
      <item>Oliver Marić</item>
      <item>Marina Marić, Liechtensteinov Put 33, 20000 Dubrovnik</item>
      <item>Katarina Miletić, Busljeno 7, 20236 Čajkovica</item>
      <item>Mato Monković, Rožat Donji 46, 20236 Rožat</item>
      <item>Mato Poljanica, Međine 5, 20207 Mlini</item>
      <item>Antun Račić, Soline 21, 20207 Soline</item>
      <item>Robert Ripa, Radnička 35, 20000 Dubrovnik</item>
      <item>Luka Sentić, Na Rudini 73, 20207 Čibača</item>
      <item>Ilija Šantić, Put Tihe 32, 20207 Cavtat</item>
      <item>Lukša Vodopija, Mokri Do 1, 20207 Zvekovica</item>
      <item>Ilija Vučur, Cirkovci 66, 10000 Zagreb</item>
      <item>Stipan Zečević, Gornja Čibača 4, 20207 Čibača</item>
      <item>Drago Zeko, Hodovo 0, 0000 stolac</item>
      <item>Marinko Žilić, Crkveno Selo 64, 44317 Osekovo</item>
      <item>Tadenko Tabain, Cernička 50, 10000 Zagreb</item>
      <item>ZOU Viktorija Knežević i Marina Maslek</item>
      <item>Nita Svilokos</item>
      <item>Davorin Došlić, Konel d.o.o., Ujevićeva 13, 10000 Zagreb</item>
      <item>MATANA &amp; PARTNERI d.o.o., Amruševa 7, 10000 Zagreb</item>
    </derivirana_varijabla>
  </DomainObject.Predmet.OstaliListFormatedWithAdress>
  <DomainObject.Predmet.OstaliListFormatedWithAdressOIB>
    <izvorni_sadrzaj>
      <item>Nikša Mozara, Vukovarska  17, 20000 Dubrovnik</item>
      <item>Raiffeisenbank Austria d.d., OIB 53056966535, Petrinjska 59, 10000 Zagreb</item>
      <item>NARODNE NOVINE, OIB 64546066176, Savski Gaj XIII. put 6, 10000 Zagreb</item>
      <item>ŽUPANIJSKO DRŽAVNO ODVJETNIŠTVO, Dropčeva 1, 20000 Dubrovnik</item>
      <item>Fina, 20000 Dubrovnik</item>
      <item>Ivanka Sušić, OIB 74811324266, Gornji Kono 56, 20000 Dubrovnik</item>
      <item>Studenstski centar Tomislav Sopjanac</item>
      <item>OTP banka d.d. Viktor Siništajn, vukovarska 22, 20000 Dubrovnik</item>
      <item>Abanka Vipa d.d. odvj. Josip Maroknić, Radnička cesta 54/R3, 10000 Zagreb</item>
      <item>Elektro Vujeva d.o.o. zamj. Dubravko Arapović</item>
      <item>Hrvatska pošta d.d. Anamarija Lozić, Jurišićeva 13, 10000 Zagreb</item>
      <item>Euroherc osiguranje d.d. Grgić&amp;partneri, pis.Dbk Marijana Temali</item>
      <item>Signalizacija d.o.o. Mile Mabić</item>
      <item>Rad. Josip Bilandžija Vlaho Bošković</item>
      <item>Dubrovački vjesnik d.o.o. Dubravko Arapović</item>
      <item>Kont d.o.o. Ivan Fabijanović</item>
      <item>Dubrovnik ceste d.d. Tomislav Sopjanac</item>
      <item>Hoteli Maestral d.d. Nada Ogresta</item>
      <item>Elektro team d.o.o. zamj. Mile Mabić</item>
      <item>BKS bank d.d. zamj. Dubravko Arapović</item>
      <item>Dubac promet d.o.o. Mile Mabić</item>
      <item>Villa Dubrovnik d.d. prokurist Ante Barić, Vlaha Bukovca 6, 20000 Dubrovnik</item>
      <item>RH ŽDO Divko Jakić, 20000 Dubrovnik</item>
      <item>Klakar d.o.o. Dubravko Arapović</item>
      <item>Škvorić auto d.o.o. zamj. dubravko arapović</item>
      <item>Doka Hrvatska d.o.o. Branko Šišgorić, Radnička cesta 173 g, 10000 Zagreb</item>
      <item>Visoko Niskogradnja d.o.o Mile Mabić</item>
      <item>Euro Daus d.d. Grgić&amp;partneri Pis Dbk Marijana Temali</item>
      <item>Pipelife l.o.o. zamj. Ivana Kolić</item>
      <item>Nuova Ličilac Gorica Tomislav Sopjanac</item>
      <item>vodovod Dubrovnik d.o.o Danijela Cvjetović, V. Nazora 19, 20000 Dubrovnik</item>
      <item>za 18 radnika Hrvoje Tokić</item>
      <item>METALIS društvo s ograničenom odgovornošću za proizvodnju metalnih proizvoda, OIB 37031031645, Toplička 54, Donja Stubica</item>
      <item>OD čerin,mar,žuvanić, štambuk d.o.o. pastor inženjerin d.d., Jurišićeva 9, 10000 Zagreb</item>
      <item>Aling  d.o.o. Odvj. Nebojša Antolić, Pavla Hatza 3, 10000 Zagreb</item>
      <item>HRVATSKE ŠUME društvo s ograničenom odgovornošću, OIB 69693144506, Ul.Ljudevita Farkaša Vukotinovića 2, 10000 Zagreb</item>
      <item>Josip Bilandžija OD Jakišić, Mujo i Lujak</item>
      <item>Rad. Darko Ripić odvj. Hrvoje tokić</item>
      <item>DOKA Hrvatska d.o.o. Ivana Aralica Lalić, Vlaška 80, 10000 Zagreb</item>
      <item>OTP banka Odvj. Nita Svilokos</item>
      <item>HRVATSKE ŠUME d.o.o. Zoran Tomić, Zelinska 2/I, 10000 Zagreb</item>
      <item>VILLA DBK d.d. OD Marković &amp; Plišo, Ilica 1a, 10000 Zagreb</item>
      <item>RAŠKO d.o.o. ODV. Mirko Kozina, gundulićeva 26, 21000 Split</item>
      <item>TAVENER d.o.o. odvj. Nataša vučinović, Zapoljska 38, 10000 Zagreb</item>
      <item>Radnik Sabolek Milica, Između dolaca 1, 20236 Mokošica</item>
      <item>OTP banka Hrvatska dioničko društvo, OIB 52508873833, Ulica Domovinskog rata 3, Zadar</item>
      <item>Dalekovod, dioničko društvo za inženjering, proizvodnju i izgradnju, OIB 47911242222, Ulica Marijana Čavića 4, 10000 Zagreb</item>
      <item>INTEL TRADE d.o.o. odvj. GORAN MARČNA, Zdenka Petrakovića 1, 51000 Rijeka</item>
      <item>SIGNUMŠPED d.o.o. odvj. Boris Anišić, Ilica 91 b, 10000 Zagreb</item>
      <item>TIRA d.o.o. odvj. Mladen Šegota, Ciottina 20, 51000 Rijeka</item>
      <item>CRO ekspres d.o.o., Rudeški ogranak 24, 10000 Zagreb</item>
      <item>INDIJAN PELJEŠAC d.o.o., Potomje, 20244 Potomje</item>
      <item>KRMEK d.o.o. odvj Dubravko Arapović</item>
      <item>IVONA TOURS d.o.o., Trumbićev put 2, 20210 Cavtat</item>
      <item>STROJOGRAD d.o.o. OD Petričević i partneri, Bijenička cesta 17, 10000 Zagreb</item>
      <item>FORTUNA NAVIS d.o.o. od Boris Anišić, Ilica 191 b, 10000 Zagreb</item>
      <item>HRVOJE GRANDOV vl ob ZOU Gluić &amp; Ninčević, Špire Brusine 16, 23000 Zadar</item>
      <item>PALIR d.o.o. od Ognjen Stevović, Ul. domovinskog rata 29b/IV, 21000 Split</item>
      <item>CVITO MATIĆ vl ob Tonći Milić, Kneza Domagoja 2/II, 20350 Metković</item>
      <item>MD Profil Intra d.o.o., Industrijska zona bb, 31400 Đakovo</item>
      <item>Elektroradionica Musulin vl. Zvonimir Musulin, Splitska 50, 20350 Metković</item>
      <item>BELINA d.o.o., Lička 11, 21000 Split</item>
      <item>PROJEKT KONTSTURKCIJA F.I. d.o.o., VI južna obala 15, 10000 Zagreb</item>
      <item>ERSTE&amp;STEIERMÄRKISCHE BANKA dioničko društvo, OIB 23057039320, Jadranski Trg 3/a, Rijeka</item>
      <item>Hrvoje Zdilar PIPE LIFE d.o.o., Ivanečka 31, 10000 Zagreb</item>
      <item>MEĐIMURJE GRADITELJSTVO društvo s ograničenom odgovornošću za graditeljstvo i usluge, OIB 15921860232, Zagrebačka 42/a, Čakovec</item>
      <item>Marijan Ogresta, Prijeko 14, 20210 Cavtat</item>
      <item>Pero Brailo, Tiha, Bogišićeva 18, 20210 Cavtat</item>
      <item>Tomo Zorić, Petrača, Put Oklada 9, 20207 Mlini</item>
      <item>Matan Radić, Čibača, Gornja Čibača 4, 20207 Mlini</item>
      <item>Josip Crleni</item>
      <item>Antun Vukorep</item>
      <item>ANTUN VUKOREP</item>
      <item>Nikša Đuraš</item>
      <item>Josip Bilandžija, OIB 45531896484, Plosni Rat 3, 20207 Cavtat</item>
      <item>Ledomir Brzić, OIB 72934987516, Viška 1, 20000 Dubrovnik</item>
      <item>Anđa Curić, OIB 20340555643, Od Gaja 38, 20000 Dubrovnik</item>
      <item>Sanja Drmać Bagavac, OIB 14708953941, Put Bana Josipa Jelačića 36, 20207 Brašina</item>
      <item>Vladimir Grbavac, OIB 00953752209, Gornja Čibača 4, 20207 Čibača</item>
      <item>Ivica Grubešić, OIB 79951621305, Stjepana Radića 6, 20207 Cavtat</item>
      <item>Ante Jeličić, OIB 53020224466, Ulica Platana 19a1, 10000 Zagreb</item>
      <item>Zdravko Jurčević, OIB 36592331784, Gornja Čibača 4, 20207 Čibača</item>
      <item>Mijo Jurić, OIB 71482909242, Gotovčeva 3, 21000 Split</item>
      <item>Meliha Karamehmedović, OIB 36556786236, Matije Gupca 6, 20000 Dubrovnik</item>
      <item>Matea Klečak, OIB 30292285469, Put Tihe 28, 20207 Cavtat</item>
      <item>Goran Lončar, OIB 10629591676, Cesta Šibenik-perković 81, 22000 Danilo Biranj</item>
      <item>Zoran Lukić, OIB 80552950604, Od Gale 13, 20000 Dubrovnik</item>
      <item>Oliver Marić, OIB 97789259796</item>
      <item>Marina Marić, OIB 68124959592, Liechtensteinov Put 33, 20000 Dubrovnik</item>
      <item>Katarina Miletić, OIB 70790912718, Busljeno 7, 20236 Čajkovica</item>
      <item>Mato Monković, OIB 75351738099, Rožat Donji 46, 20236 Rožat</item>
      <item>Mato Poljanica, OIB 92253289719, Međine 5, 20207 Mlini</item>
      <item>Antun Račić, OIB 83018683133, Soline 21, 20207 Soline</item>
      <item>Robert Ripa, OIB 56712639217, Radnička 35, 20000 Dubrovnik</item>
      <item>Luka Sentić, OIB 29560315834, Na Rudini 73, 20207 Čibača</item>
      <item>Ilija Šantić, OIB 42044489921, Put Tihe 32, 20207 Cavtat</item>
      <item>Lukša Vodopija, OIB 75332983770, Mokri Do 1, 20207 Zvekovica</item>
      <item>Ilija Vučur, OIB 70264175585, Cirkovci 66, 10000 Zagreb</item>
      <item>Stipan Zečević, OIB 15882747499, Gornja Čibača 4, 20207 Čibača</item>
      <item>Drago Zeko, OIB 98064422943, Hodovo 0, 0000 stolac</item>
      <item>Marinko Žilić, OIB 22997537306, Crkveno Selo 64, 44317 Osekovo</item>
      <item>Tadenko Tabain, Cernička 50, 10000 Zagreb</item>
      <item>ZOU Viktorija Knežević i Marina Maslek</item>
      <item>Nita Svilokos</item>
      <item>Davorin Došlić, Konel d.o.o., Ujevićeva 13, 10000 Zagreb</item>
      <item>MATANA &amp; PARTNERI d.o.o., Amruševa 7, 10000 Zagreb</item>
    </izvorni_sadrzaj>
    <derivirana_varijabla naziv="DomainObject.Predmet.OstaliListFormatedWithAdressOIB_1">
      <item>Nikša Mozara, Vukovarska  17, 20000 Dubrovnik</item>
      <item>Raiffeisenbank Austria d.d., OIB 53056966535, Petrinjska 59, 10000 Zagreb</item>
      <item>NARODNE NOVINE, OIB 64546066176, Savski Gaj XIII. put 6, 10000 Zagreb</item>
      <item>ŽUPANIJSKO DRŽAVNO ODVJETNIŠTVO, Dropčeva 1, 20000 Dubrovnik</item>
      <item>Fina, 20000 Dubrovnik</item>
      <item>Ivanka Sušić, OIB 74811324266, Gornji Kono 56, 20000 Dubrovnik</item>
      <item>Studenstski centar Tomislav Sopjanac</item>
      <item>OTP banka d.d. Viktor Siništajn, vukovarska 22, 20000 Dubrovnik</item>
      <item>Abanka Vipa d.d. odvj. Josip Maroknić, Radnička cesta 54/R3, 10000 Zagreb</item>
      <item>Elektro Vujeva d.o.o. zamj. Dubravko Arapović</item>
      <item>Hrvatska pošta d.d. Anamarija Lozić, Jurišićeva 13, 10000 Zagreb</item>
      <item>Euroherc osiguranje d.d. Grgić&amp;partneri, pis.Dbk Marijana Temali</item>
      <item>Signalizacija d.o.o. Mile Mabić</item>
      <item>Rad. Josip Bilandžija Vlaho Bošković</item>
      <item>Dubrovački vjesnik d.o.o. Dubravko Arapović</item>
      <item>Kont d.o.o. Ivan Fabijanović</item>
      <item>Dubrovnik ceste d.d. Tomislav Sopjanac</item>
      <item>Hoteli Maestral d.d. Nada Ogresta</item>
      <item>Elektro team d.o.o. zamj. Mile Mabić</item>
      <item>BKS bank d.d. zamj. Dubravko Arapović</item>
      <item>Dubac promet d.o.o. Mile Mabić</item>
      <item>Villa Dubrovnik d.d. prokurist Ante Barić, Vlaha Bukovca 6, 20000 Dubrovnik</item>
      <item>RH ŽDO Divko Jakić, 20000 Dubrovnik</item>
      <item>Klakar d.o.o. Dubravko Arapović</item>
      <item>Škvorić auto d.o.o. zamj. dubravko arapović</item>
      <item>Doka Hrvatska d.o.o. Branko Šišgorić, Radnička cesta 173 g, 10000 Zagreb</item>
      <item>Visoko Niskogradnja d.o.o Mile Mabić</item>
      <item>Euro Daus d.d. Grgić&amp;partneri Pis Dbk Marijana Temali</item>
      <item>Pipelife l.o.o. zamj. Ivana Kolić</item>
      <item>Nuova Ličilac Gorica Tomislav Sopjanac</item>
      <item>vodovod Dubrovnik d.o.o Danijela Cvjetović, V. Nazora 19, 20000 Dubrovnik</item>
      <item>za 18 radnika Hrvoje Tokić</item>
      <item>METALIS društvo s ograničenom odgovornošću za proizvodnju metalnih proizvoda, OIB 37031031645, Toplička 54, Donja Stubica</item>
      <item>OD čerin,mar,žuvanić, štambuk d.o.o. pastor inženjerin d.d., Jurišićeva 9, 10000 Zagreb</item>
      <item>Aling  d.o.o. Odvj. Nebojša Antolić, Pavla Hatza 3, 10000 Zagreb</item>
      <item>HRVATSKE ŠUME društvo s ograničenom odgovornošću, OIB 69693144506, Ul.Ljudevita Farkaša Vukotinovića 2, 10000 Zagreb</item>
      <item>Josip Bilandžija OD Jakišić, Mujo i Lujak</item>
      <item>Rad. Darko Ripić odvj. Hrvoje tokić</item>
      <item>DOKA Hrvatska d.o.o. Ivana Aralica Lalić, Vlaška 80, 10000 Zagreb</item>
      <item>OTP banka Odvj. Nita Svilokos</item>
      <item>HRVATSKE ŠUME d.o.o. Zoran Tomić, Zelinska 2/I, 10000 Zagreb</item>
      <item>VILLA DBK d.d. OD Marković &amp; Plišo, Ilica 1a, 10000 Zagreb</item>
      <item>RAŠKO d.o.o. ODV. Mirko Kozina, gundulićeva 26, 21000 Split</item>
      <item>TAVENER d.o.o. odvj. Nataša vučinović, Zapoljska 38, 10000 Zagreb</item>
      <item>Radnik Sabolek Milica, Između dolaca 1, 20236 Mokošica</item>
      <item>OTP banka Hrvatska dioničko društvo, OIB 52508873833, Ulica Domovinskog rata 3, Zadar</item>
      <item>Dalekovod, dioničko društvo za inženjering, proizvodnju i izgradnju, OIB 47911242222, Ulica Marijana Čavića 4, 10000 Zagreb</item>
      <item>INTEL TRADE d.o.o. odvj. GORAN MARČNA, Zdenka Petrakovića 1, 51000 Rijeka</item>
      <item>SIGNUMŠPED d.o.o. odvj. Boris Anišić, Ilica 91 b, 10000 Zagreb</item>
      <item>TIRA d.o.o. odvj. Mladen Šegota, Ciottina 20, 51000 Rijeka</item>
      <item>CRO ekspres d.o.o., Rudeški ogranak 24, 10000 Zagreb</item>
      <item>INDIJAN PELJEŠAC d.o.o., Potomje, 20244 Potomje</item>
      <item>KRMEK d.o.o. odvj Dubravko Arapović</item>
      <item>IVONA TOURS d.o.o., Trumbićev put 2, 20210 Cavtat</item>
      <item>STROJOGRAD d.o.o. OD Petričević i partneri, Bijenička cesta 17, 10000 Zagreb</item>
      <item>FORTUNA NAVIS d.o.o. od Boris Anišić, Ilica 191 b, 10000 Zagreb</item>
      <item>HRVOJE GRANDOV vl ob ZOU Gluić &amp; Ninčević, Špire Brusine 16, 23000 Zadar</item>
      <item>PALIR d.o.o. od Ognjen Stevović, Ul. domovinskog rata 29b/IV, 21000 Split</item>
      <item>CVITO MATIĆ vl ob Tonći Milić, Kneza Domagoja 2/II, 20350 Metković</item>
      <item>MD Profil Intra d.o.o., Industrijska zona bb, 31400 Đakovo</item>
      <item>Elektroradionica Musulin vl. Zvonimir Musulin, Splitska 50, 20350 Metković</item>
      <item>BELINA d.o.o., Lička 11, 21000 Split</item>
      <item>PROJEKT KONTSTURKCIJA F.I. d.o.o., VI južna obala 15, 10000 Zagreb</item>
      <item>ERSTE&amp;STEIERMÄRKISCHE BANKA dioničko društvo, OIB 23057039320, Jadranski Trg 3/a, Rijeka</item>
      <item>Hrvoje Zdilar PIPE LIFE d.o.o., Ivanečka 31, 10000 Zagreb</item>
      <item>MEĐIMURJE GRADITELJSTVO društvo s ograničenom odgovornošću za graditeljstvo i usluge, OIB 15921860232, Zagrebačka 42/a, Čakovec</item>
      <item>Marijan Ogresta, Prijeko 14, 20210 Cavtat</item>
      <item>Pero Brailo, Tiha, Bogišićeva 18, 20210 Cavtat</item>
      <item>Tomo Zorić, Petrača, Put Oklada 9, 20207 Mlini</item>
      <item>Matan Radić, Čibača, Gornja Čibača 4, 20207 Mlini</item>
      <item>Josip Crleni</item>
      <item>Antun Vukorep</item>
      <item>ANTUN VUKOREP</item>
      <item>Nikša Đuraš</item>
      <item>Josip Bilandžija, OIB 45531896484, Plosni Rat 3, 20207 Cavtat</item>
      <item>Ledomir Brzić, OIB 72934987516, Viška 1, 20000 Dubrovnik</item>
      <item>Anđa Curić, OIB 20340555643, Od Gaja 38, 20000 Dubrovnik</item>
      <item>Sanja Drmać Bagavac, OIB 14708953941, Put Bana Josipa Jelačića 36, 20207 Brašina</item>
      <item>Vladimir Grbavac, OIB 00953752209, Gornja Čibača 4, 20207 Čibača</item>
      <item>Ivica Grubešić, OIB 79951621305, Stjepana Radića 6, 20207 Cavtat</item>
      <item>Ante Jeličić, OIB 53020224466, Ulica Platana 19a1, 10000 Zagreb</item>
      <item>Zdravko Jurčević, OIB 36592331784, Gornja Čibača 4, 20207 Čibača</item>
      <item>Mijo Jurić, OIB 71482909242, Gotovčeva 3, 21000 Split</item>
      <item>Meliha Karamehmedović, OIB 36556786236, Matije Gupca 6, 20000 Dubrovnik</item>
      <item>Matea Klečak, OIB 30292285469, Put Tihe 28, 20207 Cavtat</item>
      <item>Goran Lončar, OIB 10629591676, Cesta Šibenik-perković 81, 22000 Danilo Biranj</item>
      <item>Zoran Lukić, OIB 80552950604, Od Gale 13, 20000 Dubrovnik</item>
      <item>Oliver Marić, OIB 97789259796</item>
      <item>Marina Marić, OIB 68124959592, Liechtensteinov Put 33, 20000 Dubrovnik</item>
      <item>Katarina Miletić, OIB 70790912718, Busljeno 7, 20236 Čajkovica</item>
      <item>Mato Monković, OIB 75351738099, Rožat Donji 46, 20236 Rožat</item>
      <item>Mato Poljanica, OIB 92253289719, Međine 5, 20207 Mlini</item>
      <item>Antun Račić, OIB 83018683133, Soline 21, 20207 Soline</item>
      <item>Robert Ripa, OIB 56712639217, Radnička 35, 20000 Dubrovnik</item>
      <item>Luka Sentić, OIB 29560315834, Na Rudini 73, 20207 Čibača</item>
      <item>Ilija Šantić, OIB 42044489921, Put Tihe 32, 20207 Cavtat</item>
      <item>Lukša Vodopija, OIB 75332983770, Mokri Do 1, 20207 Zvekovica</item>
      <item>Ilija Vučur, OIB 70264175585, Cirkovci 66, 10000 Zagreb</item>
      <item>Stipan Zečević, OIB 15882747499, Gornja Čibača 4, 20207 Čibača</item>
      <item>Drago Zeko, OIB 98064422943, Hodovo 0, 0000 stolac</item>
      <item>Marinko Žilić, OIB 22997537306, Crkveno Selo 64, 44317 Osekovo</item>
      <item>Tadenko Tabain, Cernička 50, 10000 Zagreb</item>
      <item>ZOU Viktorija Knežević i Marina Maslek</item>
      <item>Nita Svilokos</item>
      <item>Davorin Došlić, Konel d.o.o., Ujevićeva 13, 10000 Zagreb</item>
      <item>MATANA &amp; PARTNERI d.o.o., Amruševa 7, 10000 Zagreb</item>
    </derivirana_varijabla>
  </DomainObject.Predmet.OstaliListFormatedWithAdressOIB>
  <DomainObject.Predmet.OstaliListNazivFormated>
    <izvorni_sadrzaj>
      <item>Nikša Mozara</item>
      <item>Raiffeisenbank Austria d.d.</item>
      <item>NARODNE NOVINE</item>
      <item>ŽUPANIJSKO DRŽAVNO ODVJETNIŠTVO</item>
      <item>Fina</item>
      <item>Ivanka Sušić</item>
      <item>Studenstski centar Tomislav Sopjanac</item>
      <item>OTP banka d.d. Viktor Siništajn</item>
      <item>Abanka Vipa d.d. odvj. Josip Maroknić</item>
      <item>Elektro Vujeva d.o.o. zamj. Dubravko Arapović</item>
      <item>Hrvatska pošta d.d. Anamarija Lozić</item>
      <item>Euroherc osiguranje d.d. Grgić&amp;partneri, pis.Dbk Marijana Temali</item>
      <item>Signalizacija d.o.o. Mile Mabić</item>
      <item>Rad. Josip Bilandžija Vlaho Bošković</item>
      <item>Dubrovački vjesnik d.o.o. Dubravko Arapović</item>
      <item>Kont d.o.o. Ivan Fabijanović</item>
      <item>Dubrovnik ceste d.d. Tomislav Sopjanac</item>
      <item>Hoteli Maestral d.d. Nada Ogresta</item>
      <item>Elektro team d.o.o. zamj. Mile Mabić</item>
      <item>BKS bank d.d. zamj. Dubravko Arapović</item>
      <item>Dubac promet d.o.o. Mile Mabić</item>
      <item>Villa Dubrovnik d.d. prokurist Ante Barić</item>
      <item>RH ŽDO Divko Jakić</item>
      <item>Klakar d.o.o. Dubravko Arapović</item>
      <item>Škvorić auto d.o.o. zamj. dubravko arapović</item>
      <item>Doka Hrvatska d.o.o. Branko Šišgorić</item>
      <item>Visoko Niskogradnja d.o.o Mile Mabić</item>
      <item>Euro Daus d.d. Grgić&amp;partneri Pis Dbk Marijana Temali</item>
      <item>Pipelife l.o.o. zamj. Ivana Kolić</item>
      <item>Nuova Ličilac Gorica Tomislav Sopjanac</item>
      <item>vodovod Dubrovnik d.o.o Danijela Cvjetović</item>
      <item>za 18 radnika Hrvoje Tokić</item>
      <item>METALIS društvo s ograničenom odgovornošću za proizvodnju metalnih proizvoda</item>
      <item>OD čerin,mar,žuvanić, štambuk d.o.o. pastor inženjerin d.d.</item>
      <item>Aling  d.o.o. Odvj. Nebojša Antolić</item>
      <item>HRVATSKE ŠUME društvo s ograničenom odgovornošću</item>
      <item>Josip Bilandžija OD Jakišić, Mujo i Lujak</item>
      <item>Rad. Darko Ripić odvj. Hrvoje tokić</item>
      <item>DOKA Hrvatska d.o.o. Ivana Aralica Lalić</item>
      <item>OTP banka Odvj. Nita Svilokos</item>
      <item>HRVATSKE ŠUME d.o.o. Zoran Tomić</item>
      <item>VILLA DBK d.d. OD Marković &amp; Plišo</item>
      <item>RAŠKO d.o.o. ODV. Mirko Kozina</item>
      <item>TAVENER d.o.o. odvj. Nataša vučinović</item>
      <item>Radnik Sabolek Milica</item>
      <item>OTP banka Hrvatska dioničko društvo</item>
      <item>Dalekovod, dioničko društvo za inženjering, proizvodnju i izgradnju</item>
      <item>INTEL TRADE d.o.o. odvj. GORAN MARČNA</item>
      <item>SIGNUMŠPED d.o.o. odvj. Boris Anišić</item>
      <item>TIRA d.o.o. odvj. Mladen Šegota</item>
      <item>CRO ekspres d.o.o.</item>
      <item>INDIJAN PELJEŠAC d.o.o.</item>
      <item>KRMEK d.o.o. odvj Dubravko Arapović</item>
      <item>IVONA TOURS d.o.o.</item>
      <item>STROJOGRAD d.o.o. OD Petričević i partneri</item>
      <item>FORTUNA NAVIS d.o.o. od Boris Anišić</item>
      <item>HRVOJE GRANDOV vl ob ZOU Gluić &amp; Ninčević</item>
      <item>PALIR d.o.o. od Ognjen Stevović</item>
      <item>CVITO MATIĆ vl ob Tonći Milić</item>
      <item>MD Profil Intra d.o.o.</item>
      <item>Elektroradionica Musulin vl. Zvonimir Musulin</item>
      <item>BELINA d.o.o.</item>
      <item>PROJEKT KONTSTURKCIJA F.I. d.o.o.</item>
      <item>ERSTE&amp;STEIERMÄRKISCHE BANKA dioničko društvo</item>
      <item>Hrvoje Zdilar PIPE LIFE d.o.o.</item>
      <item>MEĐIMURJE GRADITELJSTVO društvo s ograničenom odgovornošću za graditeljstvo i usluge</item>
      <item>Marijan Ogresta</item>
      <item>Pero Brailo</item>
      <item>Tomo Zorić</item>
      <item>Matan Radić</item>
      <item>Josip Crleni</item>
      <item>Antun Vukorep</item>
      <item>ANTUN VUKOREP</item>
      <item>Nikša Đuraš</item>
      <item>Josip Bilandžija</item>
      <item>Ledomir Brzić</item>
      <item>Anđa Curić</item>
      <item>Sanja Drmać Bagavac</item>
      <item>Vladimir Grbavac</item>
      <item>Ivica Grubešić</item>
      <item>Ante Jeličić</item>
      <item>Zdravko Jurčević</item>
      <item>Mijo Jurić</item>
      <item>Meliha Karamehmedović</item>
      <item>Matea Klečak</item>
      <item>Goran Lončar</item>
      <item>Zoran Lukić</item>
      <item>Oliver Marić</item>
      <item>Marina Marić</item>
      <item>Katarina Miletić</item>
      <item>Mato Monković</item>
      <item>Mato Poljanica</item>
      <item>Antun Račić</item>
      <item>Robert Ripa</item>
      <item>Luka Sentić</item>
      <item>Ilija Šantić</item>
      <item>Lukša Vodopija</item>
      <item>Ilija Vučur</item>
      <item>Stipan Zečević</item>
      <item>Drago Zeko</item>
      <item>Marinko Žilić</item>
      <item>Tadenko Tabain</item>
      <item>ZOU Viktorija Knežević i Marina Maslek</item>
      <item>Nita Svilokos</item>
      <item>Davorin Došlić, Konel d.o.o.</item>
      <item>MATANA &amp; PARTNERI d.o.o.</item>
    </izvorni_sadrzaj>
    <derivirana_varijabla naziv="DomainObject.Predmet.OstaliListNazivFormated_1">
      <item>Nikša Mozara</item>
      <item>Raiffeisenbank Austria d.d.</item>
      <item>NARODNE NOVINE</item>
      <item>ŽUPANIJSKO DRŽAVNO ODVJETNIŠTVO</item>
      <item>Fina</item>
      <item>Ivanka Sušić</item>
      <item>Studenstski centar Tomislav Sopjanac</item>
      <item>OTP banka d.d. Viktor Siništajn</item>
      <item>Abanka Vipa d.d. odvj. Josip Maroknić</item>
      <item>Elektro Vujeva d.o.o. zamj. Dubravko Arapović</item>
      <item>Hrvatska pošta d.d. Anamarija Lozić</item>
      <item>Euroherc osiguranje d.d. Grgić&amp;partneri, pis.Dbk Marijana Temali</item>
      <item>Signalizacija d.o.o. Mile Mabić</item>
      <item>Rad. Josip Bilandžija Vlaho Bošković</item>
      <item>Dubrovački vjesnik d.o.o. Dubravko Arapović</item>
      <item>Kont d.o.o. Ivan Fabijanović</item>
      <item>Dubrovnik ceste d.d. Tomislav Sopjanac</item>
      <item>Hoteli Maestral d.d. Nada Ogresta</item>
      <item>Elektro team d.o.o. zamj. Mile Mabić</item>
      <item>BKS bank d.d. zamj. Dubravko Arapović</item>
      <item>Dubac promet d.o.o. Mile Mabić</item>
      <item>Villa Dubrovnik d.d. prokurist Ante Barić</item>
      <item>RH ŽDO Divko Jakić</item>
      <item>Klakar d.o.o. Dubravko Arapović</item>
      <item>Škvorić auto d.o.o. zamj. dubravko arapović</item>
      <item>Doka Hrvatska d.o.o. Branko Šišgorić</item>
      <item>Visoko Niskogradnja d.o.o Mile Mabić</item>
      <item>Euro Daus d.d. Grgić&amp;partneri Pis Dbk Marijana Temali</item>
      <item>Pipelife l.o.o. zamj. Ivana Kolić</item>
      <item>Nuova Ličilac Gorica Tomislav Sopjanac</item>
      <item>vodovod Dubrovnik d.o.o Danijela Cvjetović</item>
      <item>za 18 radnika Hrvoje Tokić</item>
      <item>METALIS društvo s ograničenom odgovornošću za proizvodnju metalnih proizvoda</item>
      <item>OD čerin,mar,žuvanić, štambuk d.o.o. pastor inženjerin d.d.</item>
      <item>Aling  d.o.o. Odvj. Nebojša Antolić</item>
      <item>HRVATSKE ŠUME društvo s ograničenom odgovornošću</item>
      <item>Josip Bilandžija OD Jakišić, Mujo i Lujak</item>
      <item>Rad. Darko Ripić odvj. Hrvoje tokić</item>
      <item>DOKA Hrvatska d.o.o. Ivana Aralica Lalić</item>
      <item>OTP banka Odvj. Nita Svilokos</item>
      <item>HRVATSKE ŠUME d.o.o. Zoran Tomić</item>
      <item>VILLA DBK d.d. OD Marković &amp; Plišo</item>
      <item>RAŠKO d.o.o. ODV. Mirko Kozina</item>
      <item>TAVENER d.o.o. odvj. Nataša vučinović</item>
      <item>Radnik Sabolek Milica</item>
      <item>OTP banka Hrvatska dioničko društvo</item>
      <item>Dalekovod, dioničko društvo za inženjering, proizvodnju i izgradnju</item>
      <item>INTEL TRADE d.o.o. odvj. GORAN MARČNA</item>
      <item>SIGNUMŠPED d.o.o. odvj. Boris Anišić</item>
      <item>TIRA d.o.o. odvj. Mladen Šegota</item>
      <item>CRO ekspres d.o.o.</item>
      <item>INDIJAN PELJEŠAC d.o.o.</item>
      <item>KRMEK d.o.o. odvj Dubravko Arapović</item>
      <item>IVONA TOURS d.o.o.</item>
      <item>STROJOGRAD d.o.o. OD Petričević i partneri</item>
      <item>FORTUNA NAVIS d.o.o. od Boris Anišić</item>
      <item>HRVOJE GRANDOV vl ob ZOU Gluić &amp; Ninčević</item>
      <item>PALIR d.o.o. od Ognjen Stevović</item>
      <item>CVITO MATIĆ vl ob Tonći Milić</item>
      <item>MD Profil Intra d.o.o.</item>
      <item>Elektroradionica Musulin vl. Zvonimir Musulin</item>
      <item>BELINA d.o.o.</item>
      <item>PROJEKT KONTSTURKCIJA F.I. d.o.o.</item>
      <item>ERSTE&amp;STEIERMÄRKISCHE BANKA dioničko društvo</item>
      <item>Hrvoje Zdilar PIPE LIFE d.o.o.</item>
      <item>MEĐIMURJE GRADITELJSTVO društvo s ograničenom odgovornošću za graditeljstvo i usluge</item>
      <item>Marijan Ogresta</item>
      <item>Pero Brailo</item>
      <item>Tomo Zorić</item>
      <item>Matan Radić</item>
      <item>Josip Crleni</item>
      <item>Antun Vukorep</item>
      <item>ANTUN VUKOREP</item>
      <item>Nikša Đuraš</item>
      <item>Josip Bilandžija</item>
      <item>Ledomir Brzić</item>
      <item>Anđa Curić</item>
      <item>Sanja Drmać Bagavac</item>
      <item>Vladimir Grbavac</item>
      <item>Ivica Grubešić</item>
      <item>Ante Jeličić</item>
      <item>Zdravko Jurčević</item>
      <item>Mijo Jurić</item>
      <item>Meliha Karamehmedović</item>
      <item>Matea Klečak</item>
      <item>Goran Lončar</item>
      <item>Zoran Lukić</item>
      <item>Oliver Marić</item>
      <item>Marina Marić</item>
      <item>Katarina Miletić</item>
      <item>Mato Monković</item>
      <item>Mato Poljanica</item>
      <item>Antun Račić</item>
      <item>Robert Ripa</item>
      <item>Luka Sentić</item>
      <item>Ilija Šantić</item>
      <item>Lukša Vodopija</item>
      <item>Ilija Vučur</item>
      <item>Stipan Zečević</item>
      <item>Drago Zeko</item>
      <item>Marinko Žilić</item>
      <item>Tadenko Tabain</item>
      <item>ZOU Viktorija Knežević i Marina Maslek</item>
      <item>Nita Svilokos</item>
      <item>Davorin Došlić, Konel d.o.o.</item>
      <item>MATANA &amp; PARTNERI d.o.o.</item>
    </derivirana_varijabla>
  </DomainObject.Predmet.OstaliListNazivFormated>
  <DomainObject.Predmet.OstaliListNazivFormatedOIB>
    <izvorni_sadrzaj>
      <item>Nikša Mozara</item>
      <item>Raiffeisenbank Austria d.d., OIB 53056966535</item>
      <item>NARODNE NOVINE, OIB 64546066176</item>
      <item>ŽUPANIJSKO DRŽAVNO ODVJETNIŠTVO</item>
      <item>Fina</item>
      <item>Ivanka Sušić, OIB 74811324266</item>
      <item>Studenstski centar Tomislav Sopjanac</item>
      <item>OTP banka d.d. Viktor Siništajn</item>
      <item>Abanka Vipa d.d. odvj. Josip Maroknić</item>
      <item>Elektro Vujeva d.o.o. zamj. Dubravko Arapović</item>
      <item>Hrvatska pošta d.d. Anamarija Lozić</item>
      <item>Euroherc osiguranje d.d. Grgić&amp;partneri, pis.Dbk Marijana Temali</item>
      <item>Signalizacija d.o.o. Mile Mabić</item>
      <item>Rad. Josip Bilandžija Vlaho Bošković</item>
      <item>Dubrovački vjesnik d.o.o. Dubravko Arapović</item>
      <item>Kont d.o.o. Ivan Fabijanović</item>
      <item>Dubrovnik ceste d.d. Tomislav Sopjanac</item>
      <item>Hoteli Maestral d.d. Nada Ogresta</item>
      <item>Elektro team d.o.o. zamj. Mile Mabić</item>
      <item>BKS bank d.d. zamj. Dubravko Arapović</item>
      <item>Dubac promet d.o.o. Mile Mabić</item>
      <item>Villa Dubrovnik d.d. prokurist Ante Barić</item>
      <item>RH ŽDO Divko Jakić</item>
      <item>Klakar d.o.o. Dubravko Arapović</item>
      <item>Škvorić auto d.o.o. zamj. dubravko arapović</item>
      <item>Doka Hrvatska d.o.o. Branko Šišgorić</item>
      <item>Visoko Niskogradnja d.o.o Mile Mabić</item>
      <item>Euro Daus d.d. Grgić&amp;partneri Pis Dbk Marijana Temali</item>
      <item>Pipelife l.o.o. zamj. Ivana Kolić</item>
      <item>Nuova Ličilac Gorica Tomislav Sopjanac</item>
      <item>vodovod Dubrovnik d.o.o Danijela Cvjetović</item>
      <item>za 18 radnika Hrvoje Tokić</item>
      <item>METALIS društvo s ograničenom odgovornošću za proizvodnju metalnih proizvoda, OIB 37031031645</item>
      <item>OD čerin,mar,žuvanić, štambuk d.o.o. pastor inženjerin d.d.</item>
      <item>Aling  d.o.o. Odvj. Nebojša Antolić</item>
      <item>HRVATSKE ŠUME društvo s ograničenom odgovornošću, OIB 69693144506</item>
      <item>Josip Bilandžija OD Jakišić, Mujo i Lujak</item>
      <item>Rad. Darko Ripić odvj. Hrvoje tokić</item>
      <item>DOKA Hrvatska d.o.o. Ivana Aralica Lalić</item>
      <item>OTP banka Odvj. Nita Svilokos</item>
      <item>HRVATSKE ŠUME d.o.o. Zoran Tomić</item>
      <item>VILLA DBK d.d. OD Marković &amp; Plišo</item>
      <item>RAŠKO d.o.o. ODV. Mirko Kozina</item>
      <item>TAVENER d.o.o. odvj. Nataša vučinović</item>
      <item>Radnik Sabolek Milica</item>
      <item>OTP banka Hrvatska dioničko društvo, OIB 52508873833</item>
      <item>Dalekovod, dioničko društvo za inženjering, proizvodnju i izgradnju, OIB 47911242222</item>
      <item>INTEL TRADE d.o.o. odvj. GORAN MARČNA</item>
      <item>SIGNUMŠPED d.o.o. odvj. Boris Anišić</item>
      <item>TIRA d.o.o. odvj. Mladen Šegota</item>
      <item>CRO ekspres d.o.o.</item>
      <item>INDIJAN PELJEŠAC d.o.o.</item>
      <item>KRMEK d.o.o. odvj Dubravko Arapović</item>
      <item>IVONA TOURS d.o.o.</item>
      <item>STROJOGRAD d.o.o. OD Petričević i partneri</item>
      <item>FORTUNA NAVIS d.o.o. od Boris Anišić</item>
      <item>HRVOJE GRANDOV vl ob ZOU Gluić &amp; Ninčević</item>
      <item>PALIR d.o.o. od Ognjen Stevović</item>
      <item>CVITO MATIĆ vl ob Tonći Milić</item>
      <item>MD Profil Intra d.o.o.</item>
      <item>Elektroradionica Musulin vl. Zvonimir Musulin</item>
      <item>BELINA d.o.o.</item>
      <item>PROJEKT KONTSTURKCIJA F.I. d.o.o.</item>
      <item>ERSTE&amp;STEIERMÄRKISCHE BANKA dioničko društvo, OIB 23057039320</item>
      <item>Hrvoje Zdilar PIPE LIFE d.o.o.</item>
      <item>MEĐIMURJE GRADITELJSTVO društvo s ograničenom odgovornošću za graditeljstvo i usluge, OIB 15921860232</item>
      <item>Marijan Ogresta</item>
      <item>Pero Brailo</item>
      <item>Tomo Zorić</item>
      <item>Matan Radić</item>
      <item>Josip Crleni</item>
      <item>Antun Vukorep</item>
      <item>ANTUN VUKOREP</item>
      <item>Nikša Đuraš</item>
      <item>Josip Bilandžija, OIB 45531896484</item>
      <item>Ledomir Brzić, OIB 72934987516</item>
      <item>Anđa Curić, OIB 20340555643</item>
      <item>Sanja Drmać Bagavac, OIB 14708953941</item>
      <item>Vladimir Grbavac, OIB 00953752209</item>
      <item>Ivica Grubešić, OIB 79951621305</item>
      <item>Ante Jeličić, OIB 53020224466</item>
      <item>Zdravko Jurčević, OIB 36592331784</item>
      <item>Mijo Jurić, OIB 71482909242</item>
      <item>Meliha Karamehmedović, OIB 36556786236</item>
      <item>Matea Klečak, OIB 30292285469</item>
      <item>Goran Lončar, OIB 10629591676</item>
      <item>Zoran Lukić, OIB 80552950604</item>
      <item>Oliver Marić, OIB 97789259796</item>
      <item>Marina Marić, OIB 68124959592</item>
      <item>Katarina Miletić, OIB 70790912718</item>
      <item>Mato Monković, OIB 75351738099</item>
      <item>Mato Poljanica, OIB 92253289719</item>
      <item>Antun Račić, OIB 83018683133</item>
      <item>Robert Ripa, OIB 56712639217</item>
      <item>Luka Sentić, OIB 29560315834</item>
      <item>Ilija Šantić, OIB 42044489921</item>
      <item>Lukša Vodopija, OIB 75332983770</item>
      <item>Ilija Vučur, OIB 70264175585</item>
      <item>Stipan Zečević, OIB 15882747499</item>
      <item>Drago Zeko, OIB 98064422943</item>
      <item>Marinko Žilić, OIB 22997537306</item>
      <item>Tadenko Tabain</item>
      <item>ZOU Viktorija Knežević i Marina Maslek</item>
      <item>Nita Svilokos</item>
      <item>Davorin Došlić, Konel d.o.o.</item>
      <item>MATANA &amp; PARTNERI d.o.o.</item>
    </izvorni_sadrzaj>
    <derivirana_varijabla naziv="DomainObject.Predmet.OstaliListNazivFormatedOIB_1">
      <item>Nikša Mozara</item>
      <item>Raiffeisenbank Austria d.d., OIB 53056966535</item>
      <item>NARODNE NOVINE, OIB 64546066176</item>
      <item>ŽUPANIJSKO DRŽAVNO ODVJETNIŠTVO</item>
      <item>Fina</item>
      <item>Ivanka Sušić, OIB 74811324266</item>
      <item>Studenstski centar Tomislav Sopjanac</item>
      <item>OTP banka d.d. Viktor Siništajn</item>
      <item>Abanka Vipa d.d. odvj. Josip Maroknić</item>
      <item>Elektro Vujeva d.o.o. zamj. Dubravko Arapović</item>
      <item>Hrvatska pošta d.d. Anamarija Lozić</item>
      <item>Euroherc osiguranje d.d. Grgić&amp;partneri, pis.Dbk Marijana Temali</item>
      <item>Signalizacija d.o.o. Mile Mabić</item>
      <item>Rad. Josip Bilandžija Vlaho Bošković</item>
      <item>Dubrovački vjesnik d.o.o. Dubravko Arapović</item>
      <item>Kont d.o.o. Ivan Fabijanović</item>
      <item>Dubrovnik ceste d.d. Tomislav Sopjanac</item>
      <item>Hoteli Maestral d.d. Nada Ogresta</item>
      <item>Elektro team d.o.o. zamj. Mile Mabić</item>
      <item>BKS bank d.d. zamj. Dubravko Arapović</item>
      <item>Dubac promet d.o.o. Mile Mabić</item>
      <item>Villa Dubrovnik d.d. prokurist Ante Barić</item>
      <item>RH ŽDO Divko Jakić</item>
      <item>Klakar d.o.o. Dubravko Arapović</item>
      <item>Škvorić auto d.o.o. zamj. dubravko arapović</item>
      <item>Doka Hrvatska d.o.o. Branko Šišgorić</item>
      <item>Visoko Niskogradnja d.o.o Mile Mabić</item>
      <item>Euro Daus d.d. Grgić&amp;partneri Pis Dbk Marijana Temali</item>
      <item>Pipelife l.o.o. zamj. Ivana Kolić</item>
      <item>Nuova Ličilac Gorica Tomislav Sopjanac</item>
      <item>vodovod Dubrovnik d.o.o Danijela Cvjetović</item>
      <item>za 18 radnika Hrvoje Tokić</item>
      <item>METALIS društvo s ograničenom odgovornošću za proizvodnju metalnih proizvoda, OIB 37031031645</item>
      <item>OD čerin,mar,žuvanić, štambuk d.o.o. pastor inženjerin d.d.</item>
      <item>Aling  d.o.o. Odvj. Nebojša Antolić</item>
      <item>HRVATSKE ŠUME društvo s ograničenom odgovornošću, OIB 69693144506</item>
      <item>Josip Bilandžija OD Jakišić, Mujo i Lujak</item>
      <item>Rad. Darko Ripić odvj. Hrvoje tokić</item>
      <item>DOKA Hrvatska d.o.o. Ivana Aralica Lalić</item>
      <item>OTP banka Odvj. Nita Svilokos</item>
      <item>HRVATSKE ŠUME d.o.o. Zoran Tomić</item>
      <item>VILLA DBK d.d. OD Marković &amp; Plišo</item>
      <item>RAŠKO d.o.o. ODV. Mirko Kozina</item>
      <item>TAVENER d.o.o. odvj. Nataša vučinović</item>
      <item>Radnik Sabolek Milica</item>
      <item>OTP banka Hrvatska dioničko društvo, OIB 52508873833</item>
      <item>Dalekovod, dioničko društvo za inženjering, proizvodnju i izgradnju, OIB 47911242222</item>
      <item>INTEL TRADE d.o.o. odvj. GORAN MARČNA</item>
      <item>SIGNUMŠPED d.o.o. odvj. Boris Anišić</item>
      <item>TIRA d.o.o. odvj. Mladen Šegota</item>
      <item>CRO ekspres d.o.o.</item>
      <item>INDIJAN PELJEŠAC d.o.o.</item>
      <item>KRMEK d.o.o. odvj Dubravko Arapović</item>
      <item>IVONA TOURS d.o.o.</item>
      <item>STROJOGRAD d.o.o. OD Petričević i partneri</item>
      <item>FORTUNA NAVIS d.o.o. od Boris Anišić</item>
      <item>HRVOJE GRANDOV vl ob ZOU Gluić &amp; Ninčević</item>
      <item>PALIR d.o.o. od Ognjen Stevović</item>
      <item>CVITO MATIĆ vl ob Tonći Milić</item>
      <item>MD Profil Intra d.o.o.</item>
      <item>Elektroradionica Musulin vl. Zvonimir Musulin</item>
      <item>BELINA d.o.o.</item>
      <item>PROJEKT KONTSTURKCIJA F.I. d.o.o.</item>
      <item>ERSTE&amp;STEIERMÄRKISCHE BANKA dioničko društvo, OIB 23057039320</item>
      <item>Hrvoje Zdilar PIPE LIFE d.o.o.</item>
      <item>MEĐIMURJE GRADITELJSTVO društvo s ograničenom odgovornošću za graditeljstvo i usluge, OIB 15921860232</item>
      <item>Marijan Ogresta</item>
      <item>Pero Brailo</item>
      <item>Tomo Zorić</item>
      <item>Matan Radić</item>
      <item>Josip Crleni</item>
      <item>Antun Vukorep</item>
      <item>ANTUN VUKOREP</item>
      <item>Nikša Đuraš</item>
      <item>Josip Bilandžija, OIB 45531896484</item>
      <item>Ledomir Brzić, OIB 72934987516</item>
      <item>Anđa Curić, OIB 20340555643</item>
      <item>Sanja Drmać Bagavac, OIB 14708953941</item>
      <item>Vladimir Grbavac, OIB 00953752209</item>
      <item>Ivica Grubešić, OIB 79951621305</item>
      <item>Ante Jeličić, OIB 53020224466</item>
      <item>Zdravko Jurčević, OIB 36592331784</item>
      <item>Mijo Jurić, OIB 71482909242</item>
      <item>Meliha Karamehmedović, OIB 36556786236</item>
      <item>Matea Klečak, OIB 30292285469</item>
      <item>Goran Lončar, OIB 10629591676</item>
      <item>Zoran Lukić, OIB 80552950604</item>
      <item>Oliver Marić, OIB 97789259796</item>
      <item>Marina Marić, OIB 68124959592</item>
      <item>Katarina Miletić, OIB 70790912718</item>
      <item>Mato Monković, OIB 75351738099</item>
      <item>Mato Poljanica, OIB 92253289719</item>
      <item>Antun Račić, OIB 83018683133</item>
      <item>Robert Ripa, OIB 56712639217</item>
      <item>Luka Sentić, OIB 29560315834</item>
      <item>Ilija Šantić, OIB 42044489921</item>
      <item>Lukša Vodopija, OIB 75332983770</item>
      <item>Ilija Vučur, OIB 70264175585</item>
      <item>Stipan Zečević, OIB 15882747499</item>
      <item>Drago Zeko, OIB 98064422943</item>
      <item>Marinko Žilić, OIB 22997537306</item>
      <item>Tadenko Tabain</item>
      <item>ZOU Viktorija Knežević i Marina Maslek</item>
      <item>Nita Svilokos</item>
      <item>Davorin Došlić, Konel d.o.o.</item>
      <item>MATANA &amp;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2019.</izvorni_sadrzaj>
    <derivirana_varijabla naziv="DomainObject.Datum_1">6.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REVIZIJA SKALIN d.o.o. za ekonomske usluge i dr.</izvorni_sadrzaj>
    <derivirana_varijabla naziv="DomainObject.Predmet.StrankaIDrugi_1">REVIZIJA SKALIN d.o.o. za ekonomske usluge i dr.</derivirana_varijabla>
  </DomainObject.Predmet.StrankaIDrugi>
  <DomainObject.Predmet.ProtustrankaIDrugi>
    <izvorni_sadrzaj>KONEL d.o.o. za proizvodnju, građevinarstvo, trgovinu i turizam - "u stečaju"</izvorni_sadrzaj>
    <derivirana_varijabla naziv="DomainObject.Predmet.ProtustrankaIDrugi_1">KONEL d.o.o. za proizvodnju, građevinarstvo, trgovinu i turizam - "u stečaju"</derivirana_varijabla>
  </DomainObject.Predmet.ProtustrankaIDrugi>
  <DomainObject.Predmet.StrankaIDrugiAdressOIB>
    <izvorni_sadrzaj>REVIZIJA SKALIN d.o.o. za ekonomske usluge, OIB 74753077144, Ćira Carića 3/2, 20000 Dubrovnik i dr.</izvorni_sadrzaj>
    <derivirana_varijabla naziv="DomainObject.Predmet.StrankaIDrugiAdressOIB_1">REVIZIJA SKALIN d.o.o. za ekonomske usluge, OIB 74753077144, Ćira Carića 3/2, 20000 Dubrovnik i dr.</derivirana_varijabla>
  </DomainObject.Predmet.StrankaIDrugiAdressOIB>
  <DomainObject.Predmet.ProtustrankaIDrugiAdressOIB>
    <izvorni_sadrzaj>KONEL d.o.o. za proizvodnju, građevinarstvo, trgovinu i turizam - "u stečaju", OIB 68436145137, Put od Cavtata 41, 20210 Cavtat</izvorni_sadrzaj>
    <derivirana_varijabla naziv="DomainObject.Predmet.ProtustrankaIDrugiAdressOIB_1">KONEL d.o.o. za proizvodnju, građevinarstvo, trgovinu i turizam - "u stečaju", OIB 68436145137, Put od Cavtata 41, 20210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KONEL d.o.o. za proizvodnju, građevinarstvo, trgovinu i turizam - "u stečaju"</item>
      <item>Nikša Mozara</item>
      <item>Raiffeisenbank Austria d.d.</item>
      <item>NARODNE NOVINE</item>
      <item>ŽUPANIJSKO DRŽAVNO ODVJETNIŠTVO</item>
      <item>Fina</item>
      <item>REVIZIJA SKALIN d.o.o. za ekonomske usluge</item>
      <item>Ivanka Sušić</item>
      <item>Studenstski centar Tomislav Sopjanac</item>
      <item>OTP banka d.d. Viktor Siništajn</item>
      <item>Abanka Vipa d.d. odvj. Josip Maroknić</item>
      <item>Elektro Vujeva d.o.o. zamj. Dubravko Arapović</item>
      <item>Hrvatska pošta d.d. Anamarija Lozić</item>
      <item>Euroherc osiguranje d.d. Grgić&amp;partneri, pis.Dbk Marijana Temali</item>
      <item>Signalizacija d.o.o. Mile Mabić</item>
      <item>Rad. Josip Bilandžija Vlaho Bošković</item>
      <item>Dubrovački vjesnik d.o.o. Dubravko Arapović</item>
      <item>Kont d.o.o. Ivan Fabijanović</item>
      <item>Dubrovnik ceste d.d. Tomislav Sopjanac</item>
      <item>Hoteli Maestral d.d. Nada Ogresta</item>
      <item>Elektro team d.o.o. zamj. Mile Mabić</item>
      <item>BKS bank d.d. zamj. Dubravko Arapović</item>
      <item>Dubac promet d.o.o. Mile Mabić</item>
      <item>Villa Dubrovnik d.d. prokurist Ante Barić</item>
      <item>RH ŽDO Divko Jakić</item>
      <item>Klakar d.o.o. Dubravko Arapović</item>
      <item>Škvorić auto d.o.o. zamj. dubravko arapović</item>
      <item>Doka Hrvatska d.o.o. Branko Šišgorić</item>
      <item>Visoko Niskogradnja d.o.o Mile Mabić</item>
      <item>Euro Daus d.d. Grgić&amp;partneri Pis Dbk Marijana Temali</item>
      <item>Pipelife l.o.o. zamj. Ivana Kolić</item>
      <item>Nuova Ličilac Gorica Tomislav Sopjanac</item>
      <item>vodovod Dubrovnik d.o.o Danijela Cvjetović</item>
      <item>za 18 radnika Hrvoje Tokić</item>
      <item>METALIS društvo s ograničenom odgovornošću za proizvodnju metalnih proizvoda</item>
      <item>OD čerin,mar,žuvanić, štambuk d.o.o. pastor inženjerin d.d.</item>
      <item>Aling  d.o.o. Odvj. Nebojša Antolić</item>
      <item>HRVATSKE ŠUME društvo s ograničenom odgovornošću</item>
      <item>Josip Bilandžija OD Jakišić, Mujo i Lujak</item>
      <item>Rad. Darko Ripić odvj. Hrvoje tokić</item>
      <item>DOKA Hrvatska d.o.o. Ivana Aralica Lalić</item>
      <item>OTP banka Odvj. Nita Svilokos</item>
      <item>HRVATSKE ŠUME d.o.o. Zoran Tomić</item>
      <item>VILLA DBK d.d. OD Marković &amp; Plišo</item>
      <item>RAŠKO d.o.o. ODV. Mirko Kozina</item>
      <item>TAVENER d.o.o. odvj. Nataša vučinović</item>
      <item>Radnik Sabolek Milica</item>
      <item>OTP banka Hrvatska dioničko društvo</item>
      <item>Dalekovod, dioničko društvo za inženjering, proizvodnju i izgradnju</item>
      <item>INTEL TRADE d.o.o. odvj. GORAN MARČNA</item>
      <item>SIGNUMŠPED d.o.o. odvj. Boris Anišić</item>
      <item>TIRA d.o.o. odvj. Mladen Šegota</item>
      <item>CRO ekspres d.o.o.</item>
      <item>INDIJAN PELJEŠAC d.o.o.</item>
      <item>KRMEK d.o.o. odvj Dubravko Arapović</item>
      <item>IVONA TOURS d.o.o.</item>
      <item>STROJOGRAD d.o.o. OD Petričević i partneri</item>
      <item>FORTUNA NAVIS d.o.o. od Boris Anišić</item>
      <item>HRVOJE GRANDOV vl ob ZOU Gluić &amp; Ninčević</item>
      <item>PALIR d.o.o. od Ognjen Stevović</item>
      <item>CVITO MATIĆ vl ob Tonći Milić</item>
      <item>MD Profil Intra d.o.o.</item>
      <item>Elektroradionica Musulin vl. Zvonimir Musulin</item>
      <item>BELINA d.o.o.</item>
      <item>PROJEKT KONTSTURKCIJA F.I. d.o.o.</item>
      <item>ERSTE&amp;STEIERMÄRKISCHE BANKA dioničko društvo</item>
      <item>Hrvoje Zdilar PIPE LIFE d.o.o.</item>
      <item>MEĐIMURJE GRADITELJSTVO društvo s ograničenom odgovornošću za graditeljstvo i usluge</item>
      <item>Marijan Ogresta</item>
      <item>Pero Brailo</item>
      <item>Tomo Zorić</item>
      <item>Matan Radić</item>
      <item>Josip Crleni</item>
      <item>Antun Vukorep</item>
      <item>ANTUN VUKOREP</item>
      <item>Nikša Đuraš</item>
      <item>Josip Bilandžija</item>
      <item>Ledomir Brzić</item>
      <item>Anđa Curić</item>
      <item>Sanja Drmać Bagavac</item>
      <item>Vladimir Grbavac</item>
      <item>Ivica Grubešić</item>
      <item>Ante Jeličić</item>
      <item>Zdravko Jurčević</item>
      <item>Mijo Jurić</item>
      <item>Meliha Karamehmedović</item>
      <item>Matea Klečak</item>
      <item>Goran Lončar</item>
      <item>Zoran Lukić</item>
      <item>Oliver Marić</item>
      <item>Marina Marić</item>
      <item>Katarina Miletić</item>
      <item>Mato Monković</item>
      <item>Mato Poljanica</item>
      <item>Antun Račić</item>
      <item>Robert Ripa</item>
      <item>Luka Sentić</item>
      <item>Ilija Šantić</item>
      <item>Lukša Vodopija</item>
      <item>Ilija Vučur</item>
      <item>Stipan Zečević</item>
      <item>Drago Zeko</item>
      <item>Marinko Žilić</item>
      <item>Tadenko Tabain</item>
      <item>ZOU Viktorija Knežević i Marina Maslek</item>
      <item>Nita Svilokos</item>
      <item>Davorin Došlić, Konel d.o.o.</item>
      <item>Porezna uprava</item>
      <item>MATANA &amp; PARTNERI d.o.o.</item>
    </izvorni_sadrzaj>
    <derivirana_varijabla naziv="DomainObject.Predmet.SudioniciListNaziv_1">
      <item>KONEL d.o.o. za proizvodnju, građevinarstvo, trgovinu i turizam - "u stečaju"</item>
      <item>Nikša Mozara</item>
      <item>Raiffeisenbank Austria d.d.</item>
      <item>NARODNE NOVINE</item>
      <item>ŽUPANIJSKO DRŽAVNO ODVJETNIŠTVO</item>
      <item>Fina</item>
      <item>REVIZIJA SKALIN d.o.o. za ekonomske usluge</item>
      <item>Ivanka Sušić</item>
      <item>Studenstski centar Tomislav Sopjanac</item>
      <item>OTP banka d.d. Viktor Siništajn</item>
      <item>Abanka Vipa d.d. odvj. Josip Maroknić</item>
      <item>Elektro Vujeva d.o.o. zamj. Dubravko Arapović</item>
      <item>Hrvatska pošta d.d. Anamarija Lozić</item>
      <item>Euroherc osiguranje d.d. Grgić&amp;partneri, pis.Dbk Marijana Temali</item>
      <item>Signalizacija d.o.o. Mile Mabić</item>
      <item>Rad. Josip Bilandžija Vlaho Bošković</item>
      <item>Dubrovački vjesnik d.o.o. Dubravko Arapović</item>
      <item>Kont d.o.o. Ivan Fabijanović</item>
      <item>Dubrovnik ceste d.d. Tomislav Sopjanac</item>
      <item>Hoteli Maestral d.d. Nada Ogresta</item>
      <item>Elektro team d.o.o. zamj. Mile Mabić</item>
      <item>BKS bank d.d. zamj. Dubravko Arapović</item>
      <item>Dubac promet d.o.o. Mile Mabić</item>
      <item>Villa Dubrovnik d.d. prokurist Ante Barić</item>
      <item>RH ŽDO Divko Jakić</item>
      <item>Klakar d.o.o. Dubravko Arapović</item>
      <item>Škvorić auto d.o.o. zamj. dubravko arapović</item>
      <item>Doka Hrvatska d.o.o. Branko Šišgorić</item>
      <item>Visoko Niskogradnja d.o.o Mile Mabić</item>
      <item>Euro Daus d.d. Grgić&amp;partneri Pis Dbk Marijana Temali</item>
      <item>Pipelife l.o.o. zamj. Ivana Kolić</item>
      <item>Nuova Ličilac Gorica Tomislav Sopjanac</item>
      <item>vodovod Dubrovnik d.o.o Danijela Cvjetović</item>
      <item>za 18 radnika Hrvoje Tokić</item>
      <item>METALIS društvo s ograničenom odgovornošću za proizvodnju metalnih proizvoda</item>
      <item>OD čerin,mar,žuvanić, štambuk d.o.o. pastor inženjerin d.d.</item>
      <item>Aling  d.o.o. Odvj. Nebojša Antolić</item>
      <item>HRVATSKE ŠUME društvo s ograničenom odgovornošću</item>
      <item>Josip Bilandžija OD Jakišić, Mujo i Lujak</item>
      <item>Rad. Darko Ripić odvj. Hrvoje tokić</item>
      <item>DOKA Hrvatska d.o.o. Ivana Aralica Lalić</item>
      <item>OTP banka Odvj. Nita Svilokos</item>
      <item>HRVATSKE ŠUME d.o.o. Zoran Tomić</item>
      <item>VILLA DBK d.d. OD Marković &amp; Plišo</item>
      <item>RAŠKO d.o.o. ODV. Mirko Kozina</item>
      <item>TAVENER d.o.o. odvj. Nataša vučinović</item>
      <item>Radnik Sabolek Milica</item>
      <item>OTP banka Hrvatska dioničko društvo</item>
      <item>Dalekovod, dioničko društvo za inženjering, proizvodnju i izgradnju</item>
      <item>INTEL TRADE d.o.o. odvj. GORAN MARČNA</item>
      <item>SIGNUMŠPED d.o.o. odvj. Boris Anišić</item>
      <item>TIRA d.o.o. odvj. Mladen Šegota</item>
      <item>CRO ekspres d.o.o.</item>
      <item>INDIJAN PELJEŠAC d.o.o.</item>
      <item>KRMEK d.o.o. odvj Dubravko Arapović</item>
      <item>IVONA TOURS d.o.o.</item>
      <item>STROJOGRAD d.o.o. OD Petričević i partneri</item>
      <item>FORTUNA NAVIS d.o.o. od Boris Anišić</item>
      <item>HRVOJE GRANDOV vl ob ZOU Gluić &amp; Ninčević</item>
      <item>PALIR d.o.o. od Ognjen Stevović</item>
      <item>CVITO MATIĆ vl ob Tonći Milić</item>
      <item>MD Profil Intra d.o.o.</item>
      <item>Elektroradionica Musulin vl. Zvonimir Musulin</item>
      <item>BELINA d.o.o.</item>
      <item>PROJEKT KONTSTURKCIJA F.I. d.o.o.</item>
      <item>ERSTE&amp;STEIERMÄRKISCHE BANKA dioničko društvo</item>
      <item>Hrvoje Zdilar PIPE LIFE d.o.o.</item>
      <item>MEĐIMURJE GRADITELJSTVO društvo s ograničenom odgovornošću za graditeljstvo i usluge</item>
      <item>Marijan Ogresta</item>
      <item>Pero Brailo</item>
      <item>Tomo Zorić</item>
      <item>Matan Radić</item>
      <item>Josip Crleni</item>
      <item>Antun Vukorep</item>
      <item>ANTUN VUKOREP</item>
      <item>Nikša Đuraš</item>
      <item>Josip Bilandžija</item>
      <item>Ledomir Brzić</item>
      <item>Anđa Curić</item>
      <item>Sanja Drmać Bagavac</item>
      <item>Vladimir Grbavac</item>
      <item>Ivica Grubešić</item>
      <item>Ante Jeličić</item>
      <item>Zdravko Jurčević</item>
      <item>Mijo Jurić</item>
      <item>Meliha Karamehmedović</item>
      <item>Matea Klečak</item>
      <item>Goran Lončar</item>
      <item>Zoran Lukić</item>
      <item>Oliver Marić</item>
      <item>Marina Marić</item>
      <item>Katarina Miletić</item>
      <item>Mato Monković</item>
      <item>Mato Poljanica</item>
      <item>Antun Račić</item>
      <item>Robert Ripa</item>
      <item>Luka Sentić</item>
      <item>Ilija Šantić</item>
      <item>Lukša Vodopija</item>
      <item>Ilija Vučur</item>
      <item>Stipan Zečević</item>
      <item>Drago Zeko</item>
      <item>Marinko Žilić</item>
      <item>Tadenko Tabain</item>
      <item>ZOU Viktorija Knežević i Marina Maslek</item>
      <item>Nita Svilokos</item>
      <item>Davorin Došlić, Konel d.o.o.</item>
      <item>Porezna uprava</item>
      <item>MATANA &amp; PARTNERI d.o.o.</item>
    </derivirana_varijabla>
  </DomainObject.Predmet.SudioniciListNaziv>
  <DomainObject.Predmet.SudioniciListAdressOIB>
    <izvorni_sadrzaj>
      <item>KONEL d.o.o. za proizvodnju, građevinarstvo, trgovinu i turizam - "u stečaju", OIB 68436145137, Put od Cavtata 41,20210 Cavtat</item>
      <item>Nikša Mozara, Vukovarska  17,20000 Dubrovnik</item>
      <item>Raiffeisenbank Austria d.d., OIB 53056966535, Petrinjska 59,10000 Zagreb</item>
      <item>NARODNE NOVINE, OIB 64546066176, Savski Gaj XIII. put 6,10000 Zagreb</item>
      <item>ŽUPANIJSKO DRŽAVNO ODVJETNIŠTVO, Dropčeva 1,20000 Dubrovnik</item>
      <item>Fina, 20000 Dubrovnik</item>
      <item>REVIZIJA SKALIN d.o.o. za ekonomske usluge, OIB 74753077144, Ćira Carića 3/2,20000 Dubrovnik</item>
      <item>Ivanka Sušić, OIB 74811324266, Gornji Kono 56,20000 Dubrovnik</item>
      <item>Studenstski centar Tomislav Sopjanac</item>
      <item>OTP banka d.d. Viktor Siništajn, vukovarska 22,20000 Dubrovnik</item>
      <item>Abanka Vipa d.d. odvj. Josip Maroknić, Radnička cesta 54/R3,10000 Zagreb</item>
      <item>Elektro Vujeva d.o.o. zamj. Dubravko Arapović</item>
      <item>Hrvatska pošta d.d. Anamarija Lozić, Jurišićeva 13,10000 Zagreb</item>
      <item>Euroherc osiguranje d.d. Grgić&amp;partneri, pis.Dbk Marijana Temali</item>
      <item>Signalizacija d.o.o. Mile Mabić</item>
      <item>Rad. Josip Bilandžija Vlaho Bošković</item>
      <item>Dubrovački vjesnik d.o.o. Dubravko Arapović</item>
      <item>Kont d.o.o. Ivan Fabijanović</item>
      <item>Dubrovnik ceste d.d. Tomislav Sopjanac</item>
      <item>Hoteli Maestral d.d. Nada Ogresta</item>
      <item>Elektro team d.o.o. zamj. Mile Mabić</item>
      <item>BKS bank d.d. zamj. Dubravko Arapović</item>
      <item>Dubac promet d.o.o. Mile Mabić</item>
      <item>Villa Dubrovnik d.d. prokurist Ante Barić, Vlaha Bukovca 6,20000 Dubrovnik</item>
      <item>RH ŽDO Divko Jakić, 20000 Dubrovnik</item>
      <item>Klakar d.o.o. Dubravko Arapović</item>
      <item>Škvorić auto d.o.o. zamj. dubravko arapović</item>
      <item>Doka Hrvatska d.o.o. Branko Šišgorić, Radnička cesta 173 g,10000 Zagreb</item>
      <item>Visoko Niskogradnja d.o.o Mile Mabić</item>
      <item>Euro Daus d.d. Grgić&amp;partneri Pis Dbk Marijana Temali</item>
      <item>Pipelife l.o.o. zamj. Ivana Kolić</item>
      <item>Nuova Ličilac Gorica Tomislav Sopjanac</item>
      <item>vodovod Dubrovnik d.o.o Danijela Cvjetović, V. Nazora 19,20000 Dubrovnik</item>
      <item>za 18 radnika Hrvoje Tokić</item>
      <item>METALIS društvo s ograničenom odgovornošću za proizvodnju metalnih proizvoda, OIB 37031031645, Toplička 54,Donja Stubica</item>
      <item>OD čerin,mar,žuvanić, štambuk d.o.o. pastor inženjerin d.d., Jurišićeva 9,10000 Zagreb</item>
      <item>Aling  d.o.o. Odvj. Nebojša Antolić, Pavla Hatza 3,10000 Zagreb</item>
      <item>HRVATSKE ŠUME društvo s ograničenom odgovornošću, OIB 69693144506, Ul.Ljudevita Farkaša Vukotinovića 2,10000 Zagreb</item>
      <item>Josip Bilandžija OD Jakišić, Mujo i Lujak</item>
      <item>Rad. Darko Ripić odvj. Hrvoje tokić</item>
      <item>DOKA Hrvatska d.o.o. Ivana Aralica Lalić, Vlaška 80,10000 Zagreb</item>
      <item>OTP banka Odvj. Nita Svilokos</item>
      <item>HRVATSKE ŠUME d.o.o. Zoran Tomić, Zelinska 2/I,10000 Zagreb</item>
      <item>VILLA DBK d.d. OD Marković &amp; Plišo, Ilica 1a,10000 Zagreb</item>
      <item>RAŠKO d.o.o. ODV. Mirko Kozina, gundulićeva 26,21000 Split</item>
      <item>TAVENER d.o.o. odvj. Nataša vučinović, Zapoljska 38,10000 Zagreb</item>
      <item>Radnik Sabolek Milica, Između dolaca 1,20236 Mokošica</item>
      <item>OTP banka Hrvatska dioničko društvo, OIB 52508873833, Ulica Domovinskog rata 3,Zadar</item>
      <item>Dalekovod, dioničko društvo za inženjering, proizvodnju i izgradnju, OIB 47911242222, Ulica Marijana Čavića 4,10000 Zagreb</item>
      <item>INTEL TRADE d.o.o. odvj. GORAN MARČNA, Zdenka Petrakovića 1,51000 Rijeka</item>
      <item>SIGNUMŠPED d.o.o. odvj. Boris Anišić, Ilica 91 b,10000 Zagreb</item>
      <item>TIRA d.o.o. odvj. Mladen Šegota, Ciottina 20,51000 Rijeka</item>
      <item>CRO ekspres d.o.o., Rudeški ogranak 24,10000 Zagreb</item>
      <item>INDIJAN PELJEŠAC d.o.o., Potomje,20244 Potomje</item>
      <item>KRMEK d.o.o. odvj Dubravko Arapović</item>
      <item>IVONA TOURS d.o.o., Trumbićev put 2,20210 Cavtat</item>
      <item>STROJOGRAD d.o.o. OD Petričević i partneri, Bijenička cesta 17,10000 Zagreb</item>
      <item>FORTUNA NAVIS d.o.o. od Boris Anišić, Ilica 191 b,10000 Zagreb</item>
      <item>HRVOJE GRANDOV vl ob ZOU Gluić &amp; Ninčević, Špire Brusine 16,23000 Zadar</item>
      <item>PALIR d.o.o. od Ognjen Stevović, Ul. domovinskog rata 29b/IV,21000 Split</item>
      <item>CVITO MATIĆ vl ob Tonći Milić, Kneza Domagoja 2/II,20350 Metković</item>
      <item>MD Profil Intra d.o.o., Industrijska zona bb,31400 Đakovo</item>
      <item>Elektroradionica Musulin vl. Zvonimir Musulin, Splitska 50,20350 Metković</item>
      <item>BELINA d.o.o., Lička 11,21000 Split</item>
      <item>PROJEKT KONTSTURKCIJA F.I. d.o.o., VI južna obala 15,10000 Zagreb</item>
      <item>ERSTE&amp;STEIERMÄRKISCHE BANKA dioničko društvo, OIB 23057039320, Jadranski Trg 3/a,Rijeka</item>
      <item>Hrvoje Zdilar PIPE LIFE d.o.o., Ivanečka 31,10000 Zagreb</item>
      <item>MEĐIMURJE GRADITELJSTVO društvo s ograničenom odgovornošću za graditeljstvo i usluge, OIB 15921860232, Zagrebačka 42/a,Čakovec</item>
      <item>Marijan Ogresta, Prijeko 14,20210 Cavtat</item>
      <item>Pero Brailo, Tiha, Bogišićeva 18,20210 Cavtat</item>
      <item>Tomo Zorić, Petrača, Put Oklada 9,20207 Mlini</item>
      <item>Matan Radić, Čibača, Gornja Čibača 4,20207 Mlini</item>
      <item>Josip Crleni</item>
      <item>Antun Vukorep</item>
      <item>ANTUN VUKOREP</item>
      <item>Nikša Đuraš</item>
      <item>Josip Bilandžija, OIB 45531896484, Plosni Rat 3,20207 Cavtat</item>
      <item>Ledomir Brzić, OIB 72934987516, Viška 1,20000 Dubrovnik</item>
      <item>Anđa Curić, OIB 20340555643, Od Gaja 38,20000 Dubrovnik</item>
      <item>Sanja Drmać Bagavac, OIB 14708953941, Put Bana Josipa Jelačića 36,20207 Brašina</item>
      <item>Vladimir Grbavac, OIB 00953752209, Gornja Čibača 4,20207 Čibača</item>
      <item>Ivica Grubešić, OIB 79951621305, Stjepana Radića 6,20207 Cavtat</item>
      <item>Ante Jeličić, OIB 53020224466, Ulica Platana 19a1,10000 Zagreb</item>
      <item>Zdravko Jurčević, OIB 36592331784, Gornja Čibača 4,20207 Čibača</item>
      <item>Mijo Jurić, OIB 71482909242, Gotovčeva 3,21000 Split</item>
      <item>Meliha Karamehmedović, OIB 36556786236, Matije Gupca 6,20000 Dubrovnik</item>
      <item>Matea Klečak, OIB 30292285469, Put Tihe 28,20207 Cavtat</item>
      <item>Goran Lončar, OIB 10629591676, Cesta Šibenik-perković 81,22000 Danilo Biranj</item>
      <item>Zoran Lukić, OIB 80552950604, Od Gale 13,20000 Dubrovnik</item>
      <item>Oliver Marić, OIB 97789259796</item>
      <item>Marina Marić, OIB 68124959592, Liechtensteinov Put 33,20000 Dubrovnik</item>
      <item>Katarina Miletić, OIB 70790912718, Busljeno 7,20236 Čajkovica</item>
      <item>Mato Monković, OIB 75351738099, Rožat Donji 46,20236 Rožat</item>
      <item>Mato Poljanica, OIB 92253289719, Međine 5,20207 Mlini</item>
      <item>Antun Račić, OIB 83018683133, Soline 21,20207 Soline</item>
      <item>Robert Ripa, OIB 56712639217, Radnička 35,20000 Dubrovnik</item>
      <item>Luka Sentić, OIB 29560315834, Na Rudini 73,20207 Čibača</item>
      <item>Ilija Šantić, OIB 42044489921, Put Tihe 32,20207 Cavtat</item>
      <item>Lukša Vodopija, OIB 75332983770, Mokri Do 1,20207 Zvekovica</item>
      <item>Ilija Vučur, OIB 70264175585, Cirkovci 66,10000 Zagreb</item>
      <item>Stipan Zečević, OIB 15882747499, Gornja Čibača 4,20207 Čibača</item>
      <item>Drago Zeko, OIB 98064422943, Hodovo 0,0000 stolac</item>
      <item>Marinko Žilić, OIB 22997537306, Crkveno Selo 64,44317 Osekovo</item>
      <item>Tadenko Tabain, Cernička 50,10000 Zagreb</item>
      <item>ZOU Viktorija Knežević i Marina Maslek</item>
      <item>Nita Svilokos</item>
      <item>Davorin Došlić, Konel d.o.o., Ujevićeva 13,10000 Zagreb</item>
      <item>Porezna uprava, OIB 18683136487, Vukovarska 6,20000 Dubrovnik</item>
      <item>MATANA &amp; PARTNERI d.o.o., Amruševa 7,10000 Zagreb</item>
    </izvorni_sadrzaj>
    <derivirana_varijabla naziv="DomainObject.Predmet.SudioniciListAdressOIB_1">
      <item>KONEL d.o.o. za proizvodnju, građevinarstvo, trgovinu i turizam - "u stečaju", OIB 68436145137, Put od Cavtata 41,20210 Cavtat</item>
      <item>Nikša Mozara, Vukovarska  17,20000 Dubrovnik</item>
      <item>Raiffeisenbank Austria d.d., OIB 53056966535, Petrinjska 59,10000 Zagreb</item>
      <item>NARODNE NOVINE, OIB 64546066176, Savski Gaj XIII. put 6,10000 Zagreb</item>
      <item>ŽUPANIJSKO DRŽAVNO ODVJETNIŠTVO, Dropčeva 1,20000 Dubrovnik</item>
      <item>Fina, 20000 Dubrovnik</item>
      <item>REVIZIJA SKALIN d.o.o. za ekonomske usluge, OIB 74753077144, Ćira Carića 3/2,20000 Dubrovnik</item>
      <item>Ivanka Sušić, OIB 74811324266, Gornji Kono 56,20000 Dubrovnik</item>
      <item>Studenstski centar Tomislav Sopjanac</item>
      <item>OTP banka d.d. Viktor Siništajn, vukovarska 22,20000 Dubrovnik</item>
      <item>Abanka Vipa d.d. odvj. Josip Maroknić, Radnička cesta 54/R3,10000 Zagreb</item>
      <item>Elektro Vujeva d.o.o. zamj. Dubravko Arapović</item>
      <item>Hrvatska pošta d.d. Anamarija Lozić, Jurišićeva 13,10000 Zagreb</item>
      <item>Euroherc osiguranje d.d. Grgić&amp;partneri, pis.Dbk Marijana Temali</item>
      <item>Signalizacija d.o.o. Mile Mabić</item>
      <item>Rad. Josip Bilandžija Vlaho Bošković</item>
      <item>Dubrovački vjesnik d.o.o. Dubravko Arapović</item>
      <item>Kont d.o.o. Ivan Fabijanović</item>
      <item>Dubrovnik ceste d.d. Tomislav Sopjanac</item>
      <item>Hoteli Maestral d.d. Nada Ogresta</item>
      <item>Elektro team d.o.o. zamj. Mile Mabić</item>
      <item>BKS bank d.d. zamj. Dubravko Arapović</item>
      <item>Dubac promet d.o.o. Mile Mabić</item>
      <item>Villa Dubrovnik d.d. prokurist Ante Barić, Vlaha Bukovca 6,20000 Dubrovnik</item>
      <item>RH ŽDO Divko Jakić, 20000 Dubrovnik</item>
      <item>Klakar d.o.o. Dubravko Arapović</item>
      <item>Škvorić auto d.o.o. zamj. dubravko arapović</item>
      <item>Doka Hrvatska d.o.o. Branko Šišgorić, Radnička cesta 173 g,10000 Zagreb</item>
      <item>Visoko Niskogradnja d.o.o Mile Mabić</item>
      <item>Euro Daus d.d. Grgić&amp;partneri Pis Dbk Marijana Temali</item>
      <item>Pipelife l.o.o. zamj. Ivana Kolić</item>
      <item>Nuova Ličilac Gorica Tomislav Sopjanac</item>
      <item>vodovod Dubrovnik d.o.o Danijela Cvjetović, V. Nazora 19,20000 Dubrovnik</item>
      <item>za 18 radnika Hrvoje Tokić</item>
      <item>METALIS društvo s ograničenom odgovornošću za proizvodnju metalnih proizvoda, OIB 37031031645, Toplička 54,Donja Stubica</item>
      <item>OD čerin,mar,žuvanić, štambuk d.o.o. pastor inženjerin d.d., Jurišićeva 9,10000 Zagreb</item>
      <item>Aling  d.o.o. Odvj. Nebojša Antolić, Pavla Hatza 3,10000 Zagreb</item>
      <item>HRVATSKE ŠUME društvo s ograničenom odgovornošću, OIB 69693144506, Ul.Ljudevita Farkaša Vukotinovića 2,10000 Zagreb</item>
      <item>Josip Bilandžija OD Jakišić, Mujo i Lujak</item>
      <item>Rad. Darko Ripić odvj. Hrvoje tokić</item>
      <item>DOKA Hrvatska d.o.o. Ivana Aralica Lalić, Vlaška 80,10000 Zagreb</item>
      <item>OTP banka Odvj. Nita Svilokos</item>
      <item>HRVATSKE ŠUME d.o.o. Zoran Tomić, Zelinska 2/I,10000 Zagreb</item>
      <item>VILLA DBK d.d. OD Marković &amp; Plišo, Ilica 1a,10000 Zagreb</item>
      <item>RAŠKO d.o.o. ODV. Mirko Kozina, gundulićeva 26,21000 Split</item>
      <item>TAVENER d.o.o. odvj. Nataša vučinović, Zapoljska 38,10000 Zagreb</item>
      <item>Radnik Sabolek Milica, Između dolaca 1,20236 Mokošica</item>
      <item>OTP banka Hrvatska dioničko društvo, OIB 52508873833, Ulica Domovinskog rata 3,Zadar</item>
      <item>Dalekovod, dioničko društvo za inženjering, proizvodnju i izgradnju, OIB 47911242222, Ulica Marijana Čavića 4,10000 Zagreb</item>
      <item>INTEL TRADE d.o.o. odvj. GORAN MARČNA, Zdenka Petrakovića 1,51000 Rijeka</item>
      <item>SIGNUMŠPED d.o.o. odvj. Boris Anišić, Ilica 91 b,10000 Zagreb</item>
      <item>TIRA d.o.o. odvj. Mladen Šegota, Ciottina 20,51000 Rijeka</item>
      <item>CRO ekspres d.o.o., Rudeški ogranak 24,10000 Zagreb</item>
      <item>INDIJAN PELJEŠAC d.o.o., Potomje,20244 Potomje</item>
      <item>KRMEK d.o.o. odvj Dubravko Arapović</item>
      <item>IVONA TOURS d.o.o., Trumbićev put 2,20210 Cavtat</item>
      <item>STROJOGRAD d.o.o. OD Petričević i partneri, Bijenička cesta 17,10000 Zagreb</item>
      <item>FORTUNA NAVIS d.o.o. od Boris Anišić, Ilica 191 b,10000 Zagreb</item>
      <item>HRVOJE GRANDOV vl ob ZOU Gluić &amp; Ninčević, Špire Brusine 16,23000 Zadar</item>
      <item>PALIR d.o.o. od Ognjen Stevović, Ul. domovinskog rata 29b/IV,21000 Split</item>
      <item>CVITO MATIĆ vl ob Tonći Milić, Kneza Domagoja 2/II,20350 Metković</item>
      <item>MD Profil Intra d.o.o., Industrijska zona bb,31400 Đakovo</item>
      <item>Elektroradionica Musulin vl. Zvonimir Musulin, Splitska 50,20350 Metković</item>
      <item>BELINA d.o.o., Lička 11,21000 Split</item>
      <item>PROJEKT KONTSTURKCIJA F.I. d.o.o., VI južna obala 15,10000 Zagreb</item>
      <item>ERSTE&amp;STEIERMÄRKISCHE BANKA dioničko društvo, OIB 23057039320, Jadranski Trg 3/a,Rijeka</item>
      <item>Hrvoje Zdilar PIPE LIFE d.o.o., Ivanečka 31,10000 Zagreb</item>
      <item>MEĐIMURJE GRADITELJSTVO društvo s ograničenom odgovornošću za graditeljstvo i usluge, OIB 15921860232, Zagrebačka 42/a,Čakovec</item>
      <item>Marijan Ogresta, Prijeko 14,20210 Cavtat</item>
      <item>Pero Brailo, Tiha, Bogišićeva 18,20210 Cavtat</item>
      <item>Tomo Zorić, Petrača, Put Oklada 9,20207 Mlini</item>
      <item>Matan Radić, Čibača, Gornja Čibača 4,20207 Mlini</item>
      <item>Josip Crleni</item>
      <item>Antun Vukorep</item>
      <item>ANTUN VUKOREP</item>
      <item>Nikša Đuraš</item>
      <item>Josip Bilandžija, OIB 45531896484, Plosni Rat 3,20207 Cavtat</item>
      <item>Ledomir Brzić, OIB 72934987516, Viška 1,20000 Dubrovnik</item>
      <item>Anđa Curić, OIB 20340555643, Od Gaja 38,20000 Dubrovnik</item>
      <item>Sanja Drmać Bagavac, OIB 14708953941, Put Bana Josipa Jelačića 36,20207 Brašina</item>
      <item>Vladimir Grbavac, OIB 00953752209, Gornja Čibača 4,20207 Čibača</item>
      <item>Ivica Grubešić, OIB 79951621305, Stjepana Radića 6,20207 Cavtat</item>
      <item>Ante Jeličić, OIB 53020224466, Ulica Platana 19a1,10000 Zagreb</item>
      <item>Zdravko Jurčević, OIB 36592331784, Gornja Čibača 4,20207 Čibača</item>
      <item>Mijo Jurić, OIB 71482909242, Gotovčeva 3,21000 Split</item>
      <item>Meliha Karamehmedović, OIB 36556786236, Matije Gupca 6,20000 Dubrovnik</item>
      <item>Matea Klečak, OIB 30292285469, Put Tihe 28,20207 Cavtat</item>
      <item>Goran Lončar, OIB 10629591676, Cesta Šibenik-perković 81,22000 Danilo Biranj</item>
      <item>Zoran Lukić, OIB 80552950604, Od Gale 13,20000 Dubrovnik</item>
      <item>Oliver Marić, OIB 97789259796</item>
      <item>Marina Marić, OIB 68124959592, Liechtensteinov Put 33,20000 Dubrovnik</item>
      <item>Katarina Miletić, OIB 70790912718, Busljeno 7,20236 Čajkovica</item>
      <item>Mato Monković, OIB 75351738099, Rožat Donji 46,20236 Rožat</item>
      <item>Mato Poljanica, OIB 92253289719, Međine 5,20207 Mlini</item>
      <item>Antun Račić, OIB 83018683133, Soline 21,20207 Soline</item>
      <item>Robert Ripa, OIB 56712639217, Radnička 35,20000 Dubrovnik</item>
      <item>Luka Sentić, OIB 29560315834, Na Rudini 73,20207 Čibača</item>
      <item>Ilija Šantić, OIB 42044489921, Put Tihe 32,20207 Cavtat</item>
      <item>Lukša Vodopija, OIB 75332983770, Mokri Do 1,20207 Zvekovica</item>
      <item>Ilija Vučur, OIB 70264175585, Cirkovci 66,10000 Zagreb</item>
      <item>Stipan Zečević, OIB 15882747499, Gornja Čibača 4,20207 Čibača</item>
      <item>Drago Zeko, OIB 98064422943, Hodovo 0,0000 stolac</item>
      <item>Marinko Žilić, OIB 22997537306, Crkveno Selo 64,44317 Osekovo</item>
      <item>Tadenko Tabain, Cernička 50,10000 Zagreb</item>
      <item>ZOU Viktorija Knežević i Marina Maslek</item>
      <item>Nita Svilokos</item>
      <item>Davorin Došlić, Konel d.o.o., Ujevićeva 13,10000 Zagreb</item>
      <item>Porezna uprava, OIB 18683136487, Vukovarska 6,20000 Dubrovnik</item>
      <item>MATANA &amp; PARTNERI d.o.o., Amruševa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68436145137</item>
      <item>, OIB null</item>
      <item>, OIB 53056966535</item>
      <item>, OIB 64546066176</item>
      <item>, OIB null</item>
      <item>, OIB null</item>
      <item>, OIB 74753077144</item>
      <item>, OIB 74811324266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37031031645</item>
      <item>, OIB null</item>
      <item>, OIB null</item>
      <item>, OIB 69693144506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52508873833</item>
      <item>, OIB 47911242222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15921860232</item>
      <item>, OIB null</item>
      <item>, OIB null</item>
      <item>, OIB null</item>
      <item>, OIB null</item>
      <item>, OIB null</item>
      <item>, OIB null</item>
      <item>, OIB null</item>
      <item>, OIB null</item>
      <item>, OIB 45531896484</item>
      <item>, OIB 72934987516</item>
      <item>, OIB 20340555643</item>
      <item>, OIB 14708953941</item>
      <item>, OIB 00953752209</item>
      <item>, OIB 79951621305</item>
      <item>, OIB 53020224466</item>
      <item>, OIB 36592331784</item>
      <item>, OIB 71482909242</item>
      <item>, OIB 36556786236</item>
      <item>, OIB 30292285469</item>
      <item>, OIB 10629591676</item>
      <item>, OIB 80552950604</item>
      <item>, OIB 97789259796</item>
      <item>, OIB 68124959592</item>
      <item>, OIB 70790912718</item>
      <item>, OIB 75351738099</item>
      <item>, OIB 92253289719</item>
      <item>, OIB 83018683133</item>
      <item>, OIB 56712639217</item>
      <item>, OIB 29560315834</item>
      <item>, OIB 42044489921</item>
      <item>, OIB 75332983770</item>
      <item>, OIB 70264175585</item>
      <item>, OIB 15882747499</item>
      <item>, OIB 98064422943</item>
      <item>, OIB 22997537306</item>
      <item>, OIB null</item>
      <item>, OIB null</item>
      <item>, OIB null</item>
      <item>, OIB null</item>
      <item>, OIB 18683136487</item>
      <item>, OIB null</item>
    </izvorni_sadrzaj>
    <derivirana_varijabla naziv="DomainObject.Predmet.SudioniciListNazivOIB_1">
      <item>, OIB 68436145137</item>
      <item>, OIB null</item>
      <item>, OIB 53056966535</item>
      <item>, OIB 64546066176</item>
      <item>, OIB null</item>
      <item>, OIB null</item>
      <item>, OIB 74753077144</item>
      <item>, OIB 74811324266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37031031645</item>
      <item>, OIB null</item>
      <item>, OIB null</item>
      <item>, OIB 69693144506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52508873833</item>
      <item>, OIB 47911242222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15921860232</item>
      <item>, OIB null</item>
      <item>, OIB null</item>
      <item>, OIB null</item>
      <item>, OIB null</item>
      <item>, OIB null</item>
      <item>, OIB null</item>
      <item>, OIB null</item>
      <item>, OIB null</item>
      <item>, OIB 45531896484</item>
      <item>, OIB 72934987516</item>
      <item>, OIB 20340555643</item>
      <item>, OIB 14708953941</item>
      <item>, OIB 00953752209</item>
      <item>, OIB 79951621305</item>
      <item>, OIB 53020224466</item>
      <item>, OIB 36592331784</item>
      <item>, OIB 71482909242</item>
      <item>, OIB 36556786236</item>
      <item>, OIB 30292285469</item>
      <item>, OIB 10629591676</item>
      <item>, OIB 80552950604</item>
      <item>, OIB 97789259796</item>
      <item>, OIB 68124959592</item>
      <item>, OIB 70790912718</item>
      <item>, OIB 75351738099</item>
      <item>, OIB 92253289719</item>
      <item>, OIB 83018683133</item>
      <item>, OIB 56712639217</item>
      <item>, OIB 29560315834</item>
      <item>, OIB 42044489921</item>
      <item>, OIB 75332983770</item>
      <item>, OIB 70264175585</item>
      <item>, OIB 15882747499</item>
      <item>, OIB 98064422943</item>
      <item>, OIB 22997537306</item>
      <item>, OIB null</item>
      <item>, OIB null</item>
      <item>, OIB null</item>
      <item>, OIB null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6. ožujka 2019.</izvorni_sadrzaj>
    <derivirana_varijabla naziv="DomainObject.PredzadnjaOdlukaIzPredmeta.DatumDonosenjaOdluke_1">6. ožujka 2019.</derivirana_varijabla>
  </DomainObject.PredzadnjaOdlukaIzPredmeta.DatumDonosenjaOdluke>
  <DomainObject.PredzadnjaOdlukaIzPredmeta.Oznaka>
    <izvorni_sadrzaj>St-20/2019-392</izvorni_sadrzaj>
    <derivirana_varijabla naziv="DomainObject.PredzadnjaOdlukaIzPredmeta.Oznaka_1">St-20/2019-392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177</properties:Words>
  <properties:Characters>839</properties:Characters>
  <properties:Lines>42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2019-01-30T09:30:00Z</dcterms:created>
  <dc:creator>Ante Kačić</dc:creator>
  <cp:lastModifiedBy>Srđan Gavranić</cp:lastModifiedBy>
  <cp:lastPrinted>2016-08-10T08:52:00Z</cp:lastPrinted>
  <dcterms:modified xmlns:xsi="http://www.w3.org/2001/XMLSchema-instance" xsi:type="dcterms:W3CDTF">2019-03-06T07:54:00Z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NOVO - nalog FINA za povrat jamčevine - više kupaca - KO OBOD.docx)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