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4d3f0" w14:paraId="624d3f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BB1E1D" w:rsidP="005E5EAD" w:rsidR="00BB1E1D">
      <w:pPr>
        <w:ind w:firstLine="708" w:left="5664"/>
      </w:pPr>
      <w:r>
        <w:t>1 St-60/2010-125</w:t>
      </w:r>
    </w:p>
    <w:p w:rsidRDefault="00BB1E1D" w:rsidP="00BB1E1D" w:rsidR="00BB1E1D">
      <w:pPr>
        <w:jc w:val="center"/>
      </w:pPr>
      <w:r>
        <w:t>R E P U B L I K A    H R V A T S K A</w:t>
      </w:r>
    </w:p>
    <w:p w:rsidRDefault="00BB1E1D" w:rsidP="00BB1E1D" w:rsidR="00BB1E1D">
      <w:pPr>
        <w:pStyle w:val="Bezproreda"/>
        <w:jc w:val="center"/>
      </w:pPr>
      <w:r>
        <w:t>R J E Š E N J E</w:t>
      </w:r>
    </w:p>
    <w:p w:rsidRDefault="00BB1E1D" w:rsidP="00BB1E1D" w:rsidR="00BB1E1D">
      <w:pPr>
        <w:pStyle w:val="Bezproreda"/>
        <w:jc w:val="center"/>
      </w:pPr>
    </w:p>
    <w:p w:rsidRDefault="00BB1E1D" w:rsidP="00BB1E1D" w:rsidR="00BB1E1D">
      <w:pPr>
        <w:pStyle w:val="Bezproreda"/>
      </w:pPr>
      <w:r>
        <w:t>TRGOVAČKI SUD U BJELOVARU, po sucu Branki Pleskalt, u postupku radi naknadne diobe stečajne mase stečajnog dužnika POLJOPRIVREDNA ZADRUGA KORIJA, KORIJA, Nazorova cesta 127/B, OIB: 38226123136,  odlučujući po službenoj dužnosti o određivanju upisa stečajne mase u sudski registar, dana 5. prosinca  2016. godine</w:t>
      </w:r>
    </w:p>
    <w:p w:rsidRDefault="005E5EAD" w:rsidP="00BB1E1D" w:rsidR="005E5EAD">
      <w:pPr>
        <w:pStyle w:val="Bezproreda"/>
      </w:pPr>
    </w:p>
    <w:p w:rsidRDefault="00BB1E1D" w:rsidP="00BB1E1D" w:rsidR="00BB1E1D">
      <w:pPr>
        <w:pStyle w:val="Bezproreda"/>
        <w:jc w:val="center"/>
      </w:pPr>
      <w:r>
        <w:t>r i j e š i o    j e</w:t>
      </w:r>
    </w:p>
    <w:p w:rsidRDefault="00BB1E1D" w:rsidP="00BB1E1D" w:rsidR="00BB1E1D">
      <w:pPr>
        <w:pStyle w:val="Bezproreda"/>
      </w:pPr>
    </w:p>
    <w:p w:rsidRDefault="005E5EAD" w:rsidP="00BB1E1D" w:rsidR="00BB1E1D">
      <w:pPr>
        <w:pStyle w:val="Bezproreda"/>
      </w:pPr>
      <w:r>
        <w:t>I</w:t>
      </w:r>
      <w:r w:rsidR="00BB1E1D">
        <w:t xml:space="preserve"> Određuje se po službenoj dužnosti upis u sudski registar stečajne mase brisanog dužnika POLJOPRIVREDNA ZADRUGA KORIJA, KORIJA, Nazorova cesta 127/B, OIB: 38226123136, sa sjedištem stečajnog upravitelja Marijana Belani iz Križevaca, Ivana Zakmardija Dijankovečkog  4, OIB: 07380658768.</w:t>
      </w:r>
    </w:p>
    <w:p w:rsidRDefault="00BB1E1D" w:rsidP="00BB1E1D" w:rsidR="00BB1E1D">
      <w:pPr>
        <w:pStyle w:val="Bezproreda"/>
      </w:pPr>
    </w:p>
    <w:p w:rsidRDefault="005E5EAD" w:rsidP="00BB1E1D" w:rsidR="00BB1E1D">
      <w:pPr>
        <w:pStyle w:val="Bezproreda"/>
      </w:pPr>
      <w:r>
        <w:t>II</w:t>
      </w:r>
      <w:r w:rsidR="00BB1E1D">
        <w:t xml:space="preserve"> U sudski registar pored stečajne mase određuje se i upis stečajnog upravitelja je Marijana Belani iz Križevaca, Ivana Zakmardija Dijankovečkog  4, OIB: 07380658768.</w:t>
      </w:r>
    </w:p>
    <w:p w:rsidRDefault="00BB1E1D" w:rsidP="00BB1E1D" w:rsidR="00BB1E1D">
      <w:pPr>
        <w:pStyle w:val="Bezproreda"/>
      </w:pPr>
    </w:p>
    <w:p w:rsidRDefault="00BB1E1D" w:rsidP="00BB1E1D" w:rsidR="00BB1E1D">
      <w:pPr>
        <w:pStyle w:val="Bezproreda"/>
        <w:jc w:val="center"/>
      </w:pPr>
      <w:r>
        <w:t>Obrazloženje</w:t>
      </w:r>
    </w:p>
    <w:p w:rsidRDefault="00BB1E1D" w:rsidP="00BB1E1D" w:rsidR="00BB1E1D">
      <w:pPr>
        <w:pStyle w:val="Bezproreda"/>
        <w:jc w:val="center"/>
      </w:pPr>
    </w:p>
    <w:p w:rsidRDefault="00BB1E1D" w:rsidP="00BB1E1D" w:rsidR="00BB1E1D">
      <w:pPr>
        <w:pStyle w:val="Bezproreda"/>
      </w:pPr>
      <w:r>
        <w:t xml:space="preserve">Rješenjem ovog suda posl. br. 1 St-60/2010-112 od 6. prosinca 2012. godine zaključen stečajni postupak nad dužnikom  Poljoprivredna zadruga Korija iz Korije, V. Nazora 127/B, te je  nakon pravomoćnosti rješenja stečajni dužnik brisan  iz sudskog registra,  pa isti više ne postoji kao pravna osoba. </w:t>
      </w:r>
    </w:p>
    <w:p w:rsidRDefault="00BB1E1D" w:rsidP="00BB1E1D" w:rsidR="00BB1E1D">
      <w:pPr>
        <w:pStyle w:val="Bezproreda"/>
      </w:pPr>
    </w:p>
    <w:p w:rsidRDefault="00BB1E1D" w:rsidP="00BB1E1D" w:rsidR="00BB1E1D">
      <w:pPr>
        <w:pStyle w:val="Bezproreda"/>
      </w:pPr>
      <w:r>
        <w:t>Podneskom od 2. prosinca 2016. godine stečajni upravitelj predložio je da sudac d</w:t>
      </w:r>
      <w:r w:rsidR="005E5EAD">
        <w:t>onese rješenje kojim će se</w:t>
      </w:r>
      <w:r>
        <w:t xml:space="preserve"> odredi</w:t>
      </w:r>
      <w:r w:rsidR="005E5EAD">
        <w:t>ti</w:t>
      </w:r>
      <w:r>
        <w:t xml:space="preserve"> upis stečajne mase stečajnog dužnika Poljoprivredne zadruga Korija, radi nastavka </w:t>
      </w:r>
      <w:r w:rsidR="00B84760">
        <w:t>postupaka koji su u tijeku.</w:t>
      </w:r>
      <w:r>
        <w:t xml:space="preserve"> </w:t>
      </w:r>
    </w:p>
    <w:p w:rsidRDefault="00BB1E1D" w:rsidP="00BB1E1D" w:rsidR="00BB1E1D">
      <w:pPr>
        <w:pStyle w:val="Bezproreda"/>
      </w:pPr>
    </w:p>
    <w:p w:rsidRDefault="00BB1E1D" w:rsidP="00BB1E1D" w:rsidR="00BB1E1D">
      <w:pPr>
        <w:pStyle w:val="Bezproreda"/>
      </w:pPr>
      <w:r>
        <w:t>Iz tih razloga ostvarene su pretpostavke upisa stečajne mase u sudski registar, pa je odlučeno kao u izreci ovog rješenja na temelju odredbe čl. 289. st. 5. i čl. 438. Stečajnog zakona (NN br. 71/15), koje odredbe se primjenjuju retroaktivno i na ovaj postupak temeljem čl. 441. st. 2. istog Zakona.</w:t>
      </w:r>
    </w:p>
    <w:p w:rsidRDefault="00BB1E1D" w:rsidP="00BB1E1D" w:rsidR="00BB1E1D">
      <w:pPr>
        <w:pStyle w:val="Bezproreda"/>
      </w:pPr>
    </w:p>
    <w:p w:rsidRDefault="00BB1E1D" w:rsidP="00BB1E1D" w:rsidR="00BB1E1D">
      <w:pPr>
        <w:pStyle w:val="Bezproreda"/>
      </w:pPr>
      <w:r>
        <w:t>U Bjelovaru, 5. prosinca  2016.</w:t>
      </w:r>
    </w:p>
    <w:p w:rsidRDefault="00BB1E1D" w:rsidP="00BB1E1D" w:rsidR="00BB1E1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BB1E1D" w:rsidP="00BB1E1D" w:rsidR="00BB1E1D">
      <w:pPr>
        <w:pStyle w:val="Bezproreda"/>
      </w:pPr>
    </w:p>
    <w:p w:rsidRDefault="00BB1E1D" w:rsidP="00BB1E1D" w:rsidR="00BB1E1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BRANKA PLESKALT  </w:t>
      </w:r>
    </w:p>
    <w:p w:rsidRDefault="00BB1E1D" w:rsidP="00BB1E1D" w:rsidR="00BB1E1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</w:p>
    <w:p w:rsidRDefault="00BB1E1D" w:rsidP="00BB1E1D" w:rsidR="00BB1E1D">
      <w:pPr>
        <w:pStyle w:val="Bezproreda"/>
      </w:pPr>
    </w:p>
    <w:p w:rsidRDefault="00BB1E1D" w:rsidP="00BB1E1D" w:rsidR="00BB1E1D">
      <w:pPr>
        <w:pStyle w:val="Bezproreda"/>
      </w:pPr>
    </w:p>
    <w:p w:rsidRDefault="00BB1E1D" w:rsidP="00BB1E1D" w:rsidR="00CB0EA4">
      <w:pPr>
        <w:pStyle w:val="Bezproreda"/>
      </w:pPr>
      <w:r>
        <w:lastRenderedPageBreak/>
        <w:t>POUKA O PRAVNOM LIJEKU:  protiv ovog rješenja pristoji pravo žalbe u roku od 8 dana od dana dostave rješenja, s tim da se dostava smatra obavljenom istekom osmog dana od dana objave rješenja na mrežnoj stanici e-oglasne ploče sudova.</w:t>
      </w:r>
    </w:p>
    <w:p w:rsidRDefault="00BB1E1D" w:rsidP="00BB1E1D" w:rsidR="00BB1E1D">
      <w:pPr>
        <w:pStyle w:val="Bezproreda"/>
      </w:pPr>
    </w:p>
    <w:p w:rsidRDefault="00BB1E1D" w:rsidP="00BB1E1D" w:rsidR="00BB1E1D">
      <w:pPr>
        <w:pStyle w:val="Bezproreda"/>
      </w:pPr>
      <w:r>
        <w:t>Rj.</w:t>
      </w:r>
    </w:p>
    <w:p w:rsidRDefault="00BB1E1D" w:rsidP="00BB1E1D" w:rsidR="00BB1E1D">
      <w:pPr>
        <w:pStyle w:val="Bezproreda"/>
      </w:pPr>
      <w:r>
        <w:t>Dna: stečajnom upravitelju</w:t>
      </w:r>
    </w:p>
    <w:p w:rsidRDefault="00BB1E1D" w:rsidP="00BB1E1D" w:rsidR="00BB1E1D">
      <w:pPr>
        <w:pStyle w:val="Bezproreda"/>
      </w:pPr>
      <w:r>
        <w:t xml:space="preserve">          sudskom registru-ovdje</w:t>
      </w:r>
    </w:p>
    <w:p w:rsidRDefault="00BB1E1D" w:rsidP="00BB1E1D" w:rsidR="00BB1E1D">
      <w:pPr>
        <w:pStyle w:val="Bezproreda"/>
      </w:pPr>
      <w:r>
        <w:t xml:space="preserve">           e-oglasna ploča suda</w:t>
      </w:r>
    </w:p>
    <w:p w:rsidRDefault="00BB1E1D" w:rsidP="00BB1E1D" w:rsidR="00BB1E1D">
      <w:pPr>
        <w:pStyle w:val="Bezproreda"/>
      </w:pPr>
      <w:r>
        <w:t xml:space="preserve">           kal. 15 dana</w:t>
      </w:r>
    </w:p>
    <w:p w:rsidRDefault="00BB1E1D" w:rsidP="00BB1E1D" w:rsidR="00BB1E1D">
      <w:pPr>
        <w:pStyle w:val="Bezproreda"/>
      </w:pPr>
      <w:r>
        <w:t>Bjelovar, 5. 12. 2016.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EAD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4760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1E1D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286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St-60/2010-124</izvorni_sadrzaj>
    <derivirana_varijabla naziv="DomainObject.Oznaka_1">St-60/2010-124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15. siječnja 2013.</izvorni_sadrzaj>
    <derivirana_varijabla naziv="DomainObject.Predmet.DatumArhiviranja_1">15. siječnja 2013.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2010.</izvorni_sadrzaj>
    <derivirana_varijabla naziv="DomainObject.Predmet.DatumOsnivanja_1">20.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prosinca 2012.</izvorni_sadrzaj>
    <derivirana_varijabla naziv="DomainObject.Predmet.DatumRjesavanja_1">10. prosinca 2012.</derivirana_varijabla>
  </DomainObject.Predmet.DatumRjesavanja>
  <DomainObject.Predmet.DatumRokaCuvanja>
    <izvorni_sadrzaj>31. prosinca 2040.</izvorni_sadrzaj>
    <derivirana_varijabla naziv="DomainObject.Predmet.DatumRokaCuvanja_1">31. prosinca 2040.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15. siječnja 2013.</izvorni_sadrzaj>
    <derivirana_varijabla naziv="DomainObject.Predmet.DatumZatvaranja_1">15. siječnja 2013.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hr.ibm.icms.common.model.sluzbeneosobe.UstrojstvenaJedinica@22212221[id=5722, dbStatus=null, naziv=Sudska pisarnica, oznaka=null, sudac=null]</izvorni_sadrzaj>
    <derivirana_varijabla naziv="DomainObject.Predmet.MjestoCuvanja_1">hr.ibm.icms.common.model.sluzbeneosobe.UstrojstvenaJedinica@22212221[id=5722, dbStatus=null, naziv=Sudska pisarnica,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St-60/2010</izvorni_sadrzaj>
    <derivirana_varijabla naziv="DomainObject.Predmet.OznakaBroj_1">St-60/2010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KORIJA, KORIJA</izvorni_sadrzaj>
    <derivirana_varijabla naziv="DomainObject.Predmet.ProtustrankaFormated_1">  POLJOPRIVREDNA ZADRUGA KORIJA, KORIJA</derivirana_varijabla>
  </DomainObject.Predmet.ProtustrankaFormated>
  <DomainObject.Predmet.ProtustrankaFormatedOIB>
    <izvorni_sadrzaj>  POLJOPRIVREDNA ZADRUGA KORIJA, KORIJA, OIB 38226123136</izvorni_sadrzaj>
    <derivirana_varijabla naziv="DomainObject.Predmet.ProtustrankaFormatedOIB_1">  POLJOPRIVREDNA ZADRUGA KORIJA, KORIJA, OIB 38226123136</derivirana_varijabla>
  </DomainObject.Predmet.ProtustrankaFormatedOIB>
  <DomainObject.Predmet.ProtustrankaFormatedWithAdress>
    <izvorni_sadrzaj> POLJOPRIVREDNA ZADRUGA KORIJA, KORIJA, KORIJA,  Nazorova 127b, 33404 Špišić Bukovica</izvorni_sadrzaj>
    <derivirana_varijabla naziv="DomainObject.Predmet.ProtustrankaFormatedWithAdress_1"> POLJOPRIVREDNA ZADRUGA KORIJA, KORIJA, KORIJA,  Nazorova 127b, 33404 Špišić Bukovica</derivirana_varijabla>
  </DomainObject.Predmet.ProtustrankaFormatedWithAdress>
  <DomainObject.Predmet.ProtustrankaFormatedWithAdressOIB>
    <izvorni_sadrzaj> POLJOPRIVREDNA ZADRUGA KORIJA, KORIJA, OIB 38226123136, KORIJA,  Nazorova 127b, 33404 Špišić Bukovica</izvorni_sadrzaj>
    <derivirana_varijabla naziv="DomainObject.Predmet.ProtustrankaFormatedWithAdressOIB_1"> POLJOPRIVREDNA ZADRUGA KORIJA, KORIJA, OIB 38226123136, KORIJA,  Nazorova 127b, 33404 Špišić Bukovica</derivirana_varijabla>
  </DomainObject.Predmet.ProtustrankaFormatedWithAdressOIB>
  <DomainObject.Predmet.ProtustrankaWithAdress>
    <izvorni_sadrzaj>POLJOPRIVREDNA ZADRUGA KORIJA, KORIJA KORIJA,  Nazorova 127b, 33404 Špišić Bukovica</izvorni_sadrzaj>
    <derivirana_varijabla naziv="DomainObject.Predmet.ProtustrankaWithAdress_1">POLJOPRIVREDNA ZADRUGA KORIJA, KORIJA KORIJA,  Nazorova 127b, 33404 Špišić Bukovica</derivirana_varijabla>
  </DomainObject.Predmet.ProtustrankaWithAdress>
  <DomainObject.Predmet.ProtustrankaWithAdressOIB>
    <izvorni_sadrzaj>POLJOPRIVREDNA ZADRUGA KORIJA, KORIJA, OIB 38226123136, KORIJA,  Nazorova 127b, 33404 Špišić Bukovica</izvorni_sadrzaj>
    <derivirana_varijabla naziv="DomainObject.Predmet.ProtustrankaWithAdressOIB_1">POLJOPRIVREDNA ZADRUGA KORIJA, KORIJA, OIB 38226123136, KORIJA,  Nazorova 127b, 33404 Špišić Bukovica</derivirana_varijabla>
  </DomainObject.Predmet.ProtustrankaWithAdressOIB>
  <DomainObject.Predmet.ProtustrankaNazivFormated>
    <izvorni_sadrzaj>POLJOPRIVREDNA ZADRUGA KORIJA, KORIJA</izvorni_sadrzaj>
    <derivirana_varijabla naziv="DomainObject.Predmet.ProtustrankaNazivFormated_1">POLJOPRIVREDNA ZADRUGA KORIJA, KORIJA</derivirana_varijabla>
  </DomainObject.Predmet.ProtustrankaNazivFormated>
  <DomainObject.Predmet.ProtustrankaNazivFormatedOIB>
    <izvorni_sadrzaj>POLJOPRIVREDNA ZADRUGA KORIJA, KORIJA, OIB 38226123136</izvorni_sadrzaj>
    <derivirana_varijabla naziv="DomainObject.Predmet.ProtustrankaNazivFormatedOIB_1">POLJOPRIVREDNA ZADRUGA KORIJA, KORIJA, OIB 38226123136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ADVE d.o.o. MALI ZDENCI zastupanog po punomoćniku JUGOSLAV PURAN</izvorni_sadrzaj>
    <derivirana_varijabla naziv="DomainObject.Predmet.StrankaFormated_1">  ADVE d.o.o. MALI ZDENCI zastupanog po punomoćniku JUGOSLAV PURAN</derivirana_varijabla>
  </DomainObject.Predmet.StrankaFormated>
  <DomainObject.Predmet.StrankaFormatedOIB>
    <izvorni_sadrzaj>  ADVE d.o.o. MALI ZDENCI zastupanog po punomoćniku JUGOSLAV PURAN</izvorni_sadrzaj>
    <derivirana_varijabla naziv="DomainObject.Predmet.StrankaFormatedOIB_1">  ADVE d.o.o. MALI ZDENCI zastupanog po punomoćniku JUGOSLAV PURAN</derivirana_varijabla>
  </DomainObject.Predmet.StrankaFormatedOIB>
  <DomainObject.Predmet.StrankaFormatedWithAdress>
    <izvorni_sadrzaj> ADVE d.o.o. MALI ZDENCI, Mali Zdenci, A. Mihanovića 110, 43294 Veliki Zdenci zastupanog po punomoćniku JUGOSLAV PURAN</izvorni_sadrzaj>
    <derivirana_varijabla naziv="DomainObject.Predmet.StrankaFormatedWithAdress_1"> ADVE d.o.o. MALI ZDENCI, Mali Zdenci, A. Mihanovića 110, 43294 Veliki Zdenci zastupanog po punomoćniku JUGOSLAV PURAN</derivirana_varijabla>
  </DomainObject.Predmet.StrankaFormatedWithAdress>
  <DomainObject.Predmet.StrankaFormatedWithAdressOIB>
    <izvorni_sadrzaj> ADVE d.o.o. MALI ZDENCI, Mali Zdenci, A. Mihanovića 110, 43294 Veliki Zdenci zastupanog po punomoćniku JUGOSLAV PURAN</izvorni_sadrzaj>
    <derivirana_varijabla naziv="DomainObject.Predmet.StrankaFormatedWithAdressOIB_1"> ADVE d.o.o. MALI ZDENCI, Mali Zdenci, A. Mihanovića 110, 43294 Veliki Zdenci zastupanog po punomoćniku JUGOSLAV PURAN</derivirana_varijabla>
  </DomainObject.Predmet.StrankaFormatedWithAdressOIB>
  <DomainObject.Predmet.StrankaWithAdress>
    <izvorni_sadrzaj>ADVE d.o.o. MALI ZDENCI Mali Zdenci, A. Mihanovića 110,43294 Veliki Zdenci</izvorni_sadrzaj>
    <derivirana_varijabla naziv="DomainObject.Predmet.StrankaWithAdress_1">ADVE d.o.o. MALI ZDENCI Mali Zdenci, A. Mihanovića 110,43294 Veliki Zdenci</derivirana_varijabla>
  </DomainObject.Predmet.StrankaWithAdress>
  <DomainObject.Predmet.StrankaWithAdressOIB>
    <izvorni_sadrzaj>ADVE d.o.o. MALI ZDENCI, Mali Zdenci, A. Mihanovića 110,43294 Veliki Zdenci</izvorni_sadrzaj>
    <derivirana_varijabla naziv="DomainObject.Predmet.StrankaWithAdressOIB_1">ADVE d.o.o. MALI ZDENCI, Mali Zdenci, A. Mihanovića 110,43294 Veliki Zdenci</derivirana_varijabla>
  </DomainObject.Predmet.StrankaWithAdressOIB>
  <DomainObject.Predmet.StrankaNazivFormated>
    <izvorni_sadrzaj>ADVE d.o.o. MALI ZDENCI</izvorni_sadrzaj>
    <derivirana_varijabla naziv="DomainObject.Predmet.StrankaNazivFormated_1">ADVE d.o.o. MALI ZDENCI</derivirana_varijabla>
  </DomainObject.Predmet.StrankaNazivFormated>
  <DomainObject.Predmet.StrankaNazivFormatedOIB>
    <izvorni_sadrzaj>ADVE d.o.o. MALI ZDENCI</izvorni_sadrzaj>
    <derivirana_varijabla naziv="DomainObject.Predmet.StrankaNazivFormatedOIB_1">ADVE d.o.o. MALI ZDENCI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ADVE d.o.o. MALI ZDENCI zastupanog po punomoćniku JUGOSLAV PURAN</item>
    </izvorni_sadrzaj>
    <derivirana_varijabla naziv="DomainObject.Predmet.StrankaListFormated_1">
      <item>ADVE d.o.o. MALI ZDENCI zastupanog po punomoćniku JUGOSLAV PURAN</item>
    </derivirana_varijabla>
  </DomainObject.Predmet.StrankaListFormated>
  <DomainObject.Predmet.StrankaListFormatedOIB>
    <izvorni_sadrzaj>
      <item>ADVE d.o.o. MALI ZDENCI zastupanog po punomoćniku JUGOSLAV PURAN</item>
    </izvorni_sadrzaj>
    <derivirana_varijabla naziv="DomainObject.Predmet.StrankaListFormatedOIB_1">
      <item>ADVE d.o.o. MALI ZDENCI zastupanog po punomoćniku JUGOSLAV PURAN</item>
    </derivirana_varijabla>
  </DomainObject.Predmet.StrankaListFormatedOIB>
  <DomainObject.Predmet.StrankaListFormatedWithAdress>
    <izvorni_sadrzaj>
      <item>ADVE d.o.o. MALI ZDENCI, Mali Zdenci, A. Mihanovića 110, 43294 Veliki Zdenci zastupanog po punomoćniku JUGOSLAV PURAN</item>
    </izvorni_sadrzaj>
    <derivirana_varijabla naziv="DomainObject.Predmet.StrankaListFormatedWithAdress_1">
      <item>ADVE d.o.o. MALI ZDENCI, Mali Zdenci, A. Mihanovića 110, 43294 Veliki Zdenci zastupanog po punomoćniku JUGOSLAV PURAN</item>
    </derivirana_varijabla>
  </DomainObject.Predmet.StrankaListFormatedWithAdress>
  <DomainObject.Predmet.StrankaListFormatedWithAdressOIB>
    <izvorni_sadrzaj>
      <item>ADVE d.o.o. MALI ZDENCI, Mali Zdenci, A. Mihanovića 110, 43294 Veliki Zdenci zastupanog po punomoćniku JUGOSLAV PURAN</item>
    </izvorni_sadrzaj>
    <derivirana_varijabla naziv="DomainObject.Predmet.StrankaListFormatedWithAdressOIB_1">
      <item>ADVE d.o.o. MALI ZDENCI, Mali Zdenci, A. Mihanovića 110, 43294 Veliki Zdenci zastupanog po punomoćniku JUGOSLAV PURAN</item>
    </derivirana_varijabla>
  </DomainObject.Predmet.StrankaListFormatedWithAdressOIB>
  <DomainObject.Predmet.StrankaListNazivFormated>
    <izvorni_sadrzaj>
      <item>ADVE d.o.o. MALI ZDENCI</item>
    </izvorni_sadrzaj>
    <derivirana_varijabla naziv="DomainObject.Predmet.StrankaListNazivFormated_1">
      <item>ADVE d.o.o. MALI ZDENCI</item>
    </derivirana_varijabla>
  </DomainObject.Predmet.StrankaListNazivFormated>
  <DomainObject.Predmet.StrankaListNazivFormatedOIB>
    <izvorni_sadrzaj>
      <item>ADVE d.o.o. MALI ZDENCI</item>
    </izvorni_sadrzaj>
    <derivirana_varijabla naziv="DomainObject.Predmet.StrankaListNazivFormatedOIB_1">
      <item>ADVE d.o.o. MALI ZDENCI</item>
    </derivirana_varijabla>
  </DomainObject.Predmet.StrankaListNazivFormatedOIB>
  <DomainObject.Predmet.ProtuStrankaListFormated>
    <izvorni_sadrzaj>
      <item>POLJOPRIVREDNA ZADRUGA KORIJA, KORIJA</item>
    </izvorni_sadrzaj>
    <derivirana_varijabla naziv="DomainObject.Predmet.ProtuStrankaListFormated_1">
      <item>POLJOPRIVREDNA ZADRUGA KORIJA, KORIJA</item>
    </derivirana_varijabla>
  </DomainObject.Predmet.ProtuStrankaListFormated>
  <DomainObject.Predmet.ProtuStrankaListFormatedOIB>
    <izvorni_sadrzaj>
      <item>POLJOPRIVREDNA ZADRUGA KORIJA, KORIJA, OIB 38226123136</item>
    </izvorni_sadrzaj>
    <derivirana_varijabla naziv="DomainObject.Predmet.ProtuStrankaListFormatedOIB_1">
      <item>POLJOPRIVREDNA ZADRUGA KORIJA, KORIJA, OIB 38226123136</item>
    </derivirana_varijabla>
  </DomainObject.Predmet.ProtuStrankaListFormatedOIB>
  <DomainObject.Predmet.ProtuStrankaListFormatedWithAdress>
    <izvorni_sadrzaj>
      <item>POLJOPRIVREDNA ZADRUGA KORIJA, KORIJA, KORIJA,  Nazorova 127b, 33404 Špišić Bukovica</item>
    </izvorni_sadrzaj>
    <derivirana_varijabla naziv="DomainObject.Predmet.ProtuStrankaListFormatedWithAdress_1">
      <item>POLJOPRIVREDNA ZADRUGA KORIJA, KORIJA, KORIJA,  Nazorova 127b, 33404 Špišić Bukovica</item>
    </derivirana_varijabla>
  </DomainObject.Predmet.ProtuStrankaListFormatedWithAdress>
  <DomainObject.Predmet.ProtuStrankaListFormatedWithAdressOIB>
    <izvorni_sadrzaj>
      <item>POLJOPRIVREDNA ZADRUGA KORIJA, KORIJA, OIB 38226123136, KORIJA,  Nazorova 127b, 33404 Špišić Bukovica</item>
    </izvorni_sadrzaj>
    <derivirana_varijabla naziv="DomainObject.Predmet.ProtuStrankaListFormatedWithAdressOIB_1">
      <item>POLJOPRIVREDNA ZADRUGA KORIJA, KORIJA, OIB 38226123136, KORIJA,  Nazorova 127b, 33404 Špišić Bukovica</item>
    </derivirana_varijabla>
  </DomainObject.Predmet.ProtuStrankaListFormatedWithAdressOIB>
  <DomainObject.Predmet.ProtuStrankaListNazivFormated>
    <izvorni_sadrzaj>
      <item>POLJOPRIVREDNA ZADRUGA KORIJA, KORIJA</item>
    </izvorni_sadrzaj>
    <derivirana_varijabla naziv="DomainObject.Predmet.ProtuStrankaListNazivFormated_1">
      <item>POLJOPRIVREDNA ZADRUGA KORIJA, KORIJA</item>
    </derivirana_varijabla>
  </DomainObject.Predmet.ProtuStrankaListNazivFormated>
  <DomainObject.Predmet.ProtuStrankaListNazivFormatedOIB>
    <izvorni_sadrzaj>
      <item>POLJOPRIVREDNA ZADRUGA KORIJA, KORIJA, OIB 38226123136</item>
    </izvorni_sadrzaj>
    <derivirana_varijabla naziv="DomainObject.Predmet.ProtuStrankaListNazivFormatedOIB_1">
      <item>POLJOPRIVREDNA ZADRUGA KORIJA, KORIJA, OIB 38226123136</item>
    </derivirana_varijabla>
  </DomainObject.Predmet.ProtuStrankaListNazivFormatedOIB>
  <DomainObject.Predmet.OstaliListFormated>
    <izvorni_sadrzaj>
      <item>JUGOSLAV PURAN punomoćnik sudionika u postupku ADVE d.o.o. MALI ZDENCI</item>
      <item>Marijan Belani</item>
      <item>oglasna ploča - ovdje</item>
      <item>sudskom registru, ovdje</item>
      <item>Općinski sud u Virovitici</item>
      <item>Narodne novine d.d.</item>
      <item>ŽDO u Bjelovaru</item>
      <item>Ljerka Kožar</item>
      <item>Natura Agro d.o.o. Đurđevac</item>
      <item>Min. financija, PU Virovitica</item>
      <item>računovodstvo- ovdje,</item>
      <item>MUP RH PU Virovitica</item>
      <item>zagrebačka banka d.d.</item>
      <item>Banco Popolare Croatia d.d.</item>
    </izvorni_sadrzaj>
    <derivirana_varijabla naziv="DomainObject.Predmet.OstaliListFormated_1">
      <item>JUGOSLAV PURAN punomoćnik sudionika u postupku ADVE d.o.o. MALI ZDENCI</item>
      <item>Marijan Belani</item>
      <item>oglasna ploča - ovdje</item>
      <item>sudskom registru, ovdje</item>
      <item>Općinski sud u Virovitici</item>
      <item>Narodne novine d.d.</item>
      <item>ŽDO u Bjelovaru</item>
      <item>Ljerka Kožar</item>
      <item>Natura Agro d.o.o. Đurđevac</item>
      <item>Min. financija, PU Virovitica</item>
      <item>računovodstvo- ovdje,</item>
      <item>MUP RH PU Virovitica</item>
      <item>zagrebačka banka d.d.</item>
      <item>Banco Popolare Croatia d.d.</item>
    </derivirana_varijabla>
  </DomainObject.Predmet.OstaliListFormated>
  <DomainObject.Predmet.OstaliListFormatedOIB>
    <izvorni_sadrzaj>
      <item>JUGOSLAV PURAN punomoćnik sudionika u postupku ADVE d.o.o. MALI ZDENCI</item>
      <item>Marijan Belani</item>
      <item>oglasna ploča - ovdje</item>
      <item>sudskom registru, ovdje</item>
      <item>Općinski sud u Virovitici</item>
      <item>Narodne novine d.d.</item>
      <item>ŽDO u Bjelovaru</item>
      <item>Ljerka Kožar</item>
      <item>Natura Agro d.o.o. Đurđevac</item>
      <item>Min. financija, PU Virovitica</item>
      <item>računovodstvo- ovdje,</item>
      <item>MUP RH PU Virovitica</item>
      <item>zagrebačka banka d.d.</item>
      <item>Banco Popolare Croatia d.d.</item>
    </izvorni_sadrzaj>
    <derivirana_varijabla naziv="DomainObject.Predmet.OstaliListFormatedOIB_1">
      <item>JUGOSLAV PURAN punomoćnik sudionika u postupku ADVE d.o.o. MALI ZDENCI</item>
      <item>Marijan Belani</item>
      <item>oglasna ploča - ovdje</item>
      <item>sudskom registru, ovdje</item>
      <item>Općinski sud u Virovitici</item>
      <item>Narodne novine d.d.</item>
      <item>ŽDO u Bjelovaru</item>
      <item>Ljerka Kožar</item>
      <item>Natura Agro d.o.o. Đurđevac</item>
      <item>Min. financija, PU Virovitica</item>
      <item>računovodstvo- ovdje,</item>
      <item>MUP RH PU Virovitica</item>
      <item>zagrebačka banka d.d.</item>
      <item>Banco Popolare Croatia d.d.</item>
    </derivirana_varijabla>
  </DomainObject.Predmet.OstaliListFormatedOIB>
  <DomainObject.Predmet.OstaliListFormatedWithAdress>
    <izvorni_sadrzaj>
      <item>JUGOSLAV PURAN, Ivana Viteza  Trnskog 14/II, 43000 Bjelovar punomoćnik sudionika u postupku ADVE d.o.o. MALI ZDENCI</item>
      <item>Marijan Belani</item>
      <item>oglasna ploča - ovdje</item>
      <item>sudskom registru, ovdje</item>
      <item>Općinski sud u Virovitici</item>
      <item>Narodne novine d.d., I. Šibla 1., 10000 Zagreb</item>
      <item>ŽDO u Bjelovaru</item>
      <item>Ljerka Kožar</item>
      <item>Natura Agro d.o.o. Đurđevac</item>
      <item>Min. financija, PU Virovitica</item>
      <item>računovodstvo- ovdje,</item>
      <item>MUP RH PU Virovitica</item>
      <item>zagrebačka banka d.d.</item>
      <item>Banco Popolare Croatia d.d.</item>
    </izvorni_sadrzaj>
    <derivirana_varijabla naziv="DomainObject.Predmet.OstaliListFormatedWithAdress_1">
      <item>JUGOSLAV PURAN, Ivana Viteza  Trnskog 14/II, 43000 Bjelovar punomoćnik sudionika u postupku ADVE d.o.o. MALI ZDENCI</item>
      <item>Marijan Belani</item>
      <item>oglasna ploča - ovdje</item>
      <item>sudskom registru, ovdje</item>
      <item>Općinski sud u Virovitici</item>
      <item>Narodne novine d.d., I. Šibla 1., 10000 Zagreb</item>
      <item>ŽDO u Bjelovaru</item>
      <item>Ljerka Kožar</item>
      <item>Natura Agro d.o.o. Đurđevac</item>
      <item>Min. financija, PU Virovitica</item>
      <item>računovodstvo- ovdje,</item>
      <item>MUP RH PU Virovitica</item>
      <item>zagrebačka banka d.d.</item>
      <item>Banco Popolare Croatia d.d.</item>
    </derivirana_varijabla>
  </DomainObject.Predmet.OstaliListFormatedWithAdress>
  <DomainObject.Predmet.OstaliListFormatedWithAdressOIB>
    <izvorni_sadrzaj>
      <item>JUGOSLAV PURAN, Ivana Viteza  Trnskog 14/II, 43000 Bjelovar punomoćnik sudionika u postupku ADVE d.o.o. MALI ZDENCI</item>
      <item>Marijan Belani</item>
      <item>oglasna ploča - ovdje</item>
      <item>sudskom registru, ovdje</item>
      <item>Općinski sud u Virovitici</item>
      <item>Narodne novine d.d., I. Šibla 1., 10000 Zagreb</item>
      <item>ŽDO u Bjelovaru</item>
      <item>Ljerka Kožar</item>
      <item>Natura Agro d.o.o. Đurđevac</item>
      <item>Min. financija, PU Virovitica</item>
      <item>računovodstvo- ovdje,</item>
      <item>MUP RH PU Virovitica</item>
      <item>zagrebačka banka d.d.</item>
      <item>Banco Popolare Croatia d.d.</item>
    </izvorni_sadrzaj>
    <derivirana_varijabla naziv="DomainObject.Predmet.OstaliListFormatedWithAdressOIB_1">
      <item>JUGOSLAV PURAN, Ivana Viteza  Trnskog 14/II, 43000 Bjelovar punomoćnik sudionika u postupku ADVE d.o.o. MALI ZDENCI</item>
      <item>Marijan Belani</item>
      <item>oglasna ploča - ovdje</item>
      <item>sudskom registru, ovdje</item>
      <item>Općinski sud u Virovitici</item>
      <item>Narodne novine d.d., I. Šibla 1., 10000 Zagreb</item>
      <item>ŽDO u Bjelovaru</item>
      <item>Ljerka Kožar</item>
      <item>Natura Agro d.o.o. Đurđevac</item>
      <item>Min. financija, PU Virovitica</item>
      <item>računovodstvo- ovdje,</item>
      <item>MUP RH PU Virovitica</item>
      <item>zagrebačka banka d.d.</item>
      <item>Banco Popolare Croatia d.d.</item>
    </derivirana_varijabla>
  </DomainObject.Predmet.OstaliListFormatedWithAdressOIB>
  <DomainObject.Predmet.OstaliListNazivFormated>
    <izvorni_sadrzaj>
      <item>JUGOSLAV PURAN</item>
      <item>Marijan Belani</item>
      <item>oglasna ploča - ovdje</item>
      <item>sudskom registru, ovdje</item>
      <item>Općinski sud u Virovitici</item>
      <item>Narodne novine d.d.</item>
      <item>ŽDO u Bjelovaru</item>
      <item>Ljerka Kožar</item>
      <item>Natura Agro d.o.o. Đurđevac</item>
      <item>Min. financija, PU Virovitica</item>
      <item>računovodstvo- ovdje,</item>
      <item>MUP RH PU Virovitica</item>
      <item>zagrebačka banka d.d.</item>
      <item>Banco Popolare Croatia d.d.</item>
    </izvorni_sadrzaj>
    <derivirana_varijabla naziv="DomainObject.Predmet.OstaliListNazivFormated_1">
      <item>JUGOSLAV PURAN</item>
      <item>Marijan Belani</item>
      <item>oglasna ploča - ovdje</item>
      <item>sudskom registru, ovdje</item>
      <item>Općinski sud u Virovitici</item>
      <item>Narodne novine d.d.</item>
      <item>ŽDO u Bjelovaru</item>
      <item>Ljerka Kožar</item>
      <item>Natura Agro d.o.o. Đurđevac</item>
      <item>Min. financija, PU Virovitica</item>
      <item>računovodstvo- ovdje,</item>
      <item>MUP RH PU Virovitica</item>
      <item>zagrebačka banka d.d.</item>
      <item>Banco Popolare Croatia d.d.</item>
    </derivirana_varijabla>
  </DomainObject.Predmet.OstaliListNazivFormated>
  <DomainObject.Predmet.OstaliListNazivFormatedOIB>
    <izvorni_sadrzaj>
      <item>JUGOSLAV PURAN</item>
      <item>Marijan Belani</item>
      <item>oglasna ploča - ovdje</item>
      <item>sudskom registru, ovdje</item>
      <item>Općinski sud u Virovitici</item>
      <item>Narodne novine d.d.</item>
      <item>ŽDO u Bjelovaru</item>
      <item>Ljerka Kožar</item>
      <item>Natura Agro d.o.o. Đurđevac</item>
      <item>Min. financija, PU Virovitica</item>
      <item>računovodstvo- ovdje,</item>
      <item>MUP RH PU Virovitica</item>
      <item>zagrebačka banka d.d.</item>
      <item>Banco Popolare Croatia d.d.</item>
    </izvorni_sadrzaj>
    <derivirana_varijabla naziv="DomainObject.Predmet.OstaliListNazivFormatedOIB_1">
      <item>JUGOSLAV PURAN</item>
      <item>Marijan Belani</item>
      <item>oglasna ploča - ovdje</item>
      <item>sudskom registru, ovdje</item>
      <item>Općinski sud u Virovitici</item>
      <item>Narodne novine d.d.</item>
      <item>ŽDO u Bjelovaru</item>
      <item>Ljerka Kožar</item>
      <item>Natura Agro d.o.o. Đurđevac</item>
      <item>Min. financija, PU Virovitica</item>
      <item>računovodstvo- ovdje,</item>
      <item>MUP RH PU Virovitica</item>
      <item>zagrebačka banka d.d.</item>
      <item>Banco Popolare Croatia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>St-60/2010-124</izvorni_sadrzaj>
    <derivirana_varijabla naziv="DomainObject.PoslovniBrojDokumenta_1">St-60/2010-124</derivirana_varijabla>
  </DomainObject.PoslovniBrojDokumenta>
  <DomainObject.Predmet.StrankaIDrugi>
    <izvorni_sadrzaj>ADVE d.o.o. MALI ZDENCI</izvorni_sadrzaj>
    <derivirana_varijabla naziv="DomainObject.Predmet.StrankaIDrugi_1">ADVE d.o.o. MALI ZDENCI</derivirana_varijabla>
  </DomainObject.Predmet.StrankaIDrugi>
  <DomainObject.Predmet.ProtustrankaIDrugi>
    <izvorni_sadrzaj>POLJOPRIVREDNA ZADRUGA KORIJA, KORIJA</izvorni_sadrzaj>
    <derivirana_varijabla naziv="DomainObject.Predmet.ProtustrankaIDrugi_1">POLJOPRIVREDNA ZADRUGA KORIJA, KORIJA</derivirana_varijabla>
  </DomainObject.Predmet.ProtustrankaIDrugi>
  <DomainObject.Predmet.StrankaIDrugiAdressOIB>
    <izvorni_sadrzaj>ADVE d.o.o. MALI ZDENCI, Mali Zdenci, A. Mihanovića 110, 43294 Veliki Zdenci</izvorni_sadrzaj>
    <derivirana_varijabla naziv="DomainObject.Predmet.StrankaIDrugiAdressOIB_1">ADVE d.o.o. MALI ZDENCI, Mali Zdenci, A. Mihanovića 110, 43294 Veliki Zdenci</derivirana_varijabla>
  </DomainObject.Predmet.StrankaIDrugiAdressOIB>
  <DomainObject.Predmet.ProtustrankaIDrugiAdressOIB>
    <izvorni_sadrzaj>POLJOPRIVREDNA ZADRUGA KORIJA, KORIJA, OIB 38226123136, KORIJA,  Nazorova 127b, 33404 Špišić Bukovica</izvorni_sadrzaj>
    <derivirana_varijabla naziv="DomainObject.Predmet.ProtustrankaIDrugiAdressOIB_1">POLJOPRIVREDNA ZADRUGA KORIJA, KORIJA, OIB 38226123136, KORIJA,  Nazorova 127b, 33404 Špišić Bukovica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2012.</izvorni_sadrzaj>
    <derivirana_varijabla naziv="DomainObject.Predmet.OdlukaRjesenje.DatumDonosenjaOdluke_1">6. prosinca 2012.</derivirana_varijabla>
  </DomainObject.Predmet.OdlukaRjesenje.DatumDonosenjaOdluke>
  <DomainObject.Predmet.OdlukaRjesenje.DatumPravomocnosti>
    <izvorni_sadrzaj>7. siječnja 2013.</izvorni_sadrzaj>
    <derivirana_varijabla naziv="DomainObject.Predmet.OdlukaRjesenje.DatumPravomocnosti_1">7. siječnja 2013.</derivirana_varijabla>
  </DomainObject.Predmet.OdlukaRjesenje.DatumPravomocnosti>
  <DomainObject.Predmet.OdlukaRjesenje.Oznaka>
    <izvorni_sadrzaj>St-60/2010-111</izvorni_sadrzaj>
    <derivirana_varijabla naziv="DomainObject.Predmet.OdlukaRjesenje.Oznaka_1">St-60/2010-111</derivirana_varijabla>
  </DomainObject.Predmet.OdlukaRjesenje.Oznaka>
  <DomainObject.Predmet.SudioniciListNaziv>
    <izvorni_sadrzaj>
      <item>POLJOPRIVREDNA ZADRUGA KORIJA, KORIJA</item>
      <item>JUGOSLAV PURAN</item>
      <item>ADVE d.o.o. MALI ZDENCI</item>
      <item>Marijan Belani</item>
      <item>oglasna ploča - ovdje</item>
      <item>sudskom registru, ovdje</item>
      <item>Općinski sud u Virovitici</item>
      <item>Narodne novine d.d.</item>
      <item>ŽDO u Bjelovaru</item>
      <item>Ljerka Kožar</item>
      <item>Natura Agro d.o.o. Đurđevac</item>
      <item>Min. financija, PU Virovitica</item>
      <item>računovodstvo- ovdje,</item>
      <item>MUP RH PU Virovitica</item>
      <item>zagrebačka banka d.d.</item>
      <item>Banco Popolare Croatia d.d.</item>
    </izvorni_sadrzaj>
    <derivirana_varijabla naziv="DomainObject.Predmet.SudioniciListNaziv_1">
      <item>POLJOPRIVREDNA ZADRUGA KORIJA, KORIJA</item>
      <item>JUGOSLAV PURAN</item>
      <item>ADVE d.o.o. MALI ZDENCI</item>
      <item>Marijan Belani</item>
      <item>oglasna ploča - ovdje</item>
      <item>sudskom registru, ovdje</item>
      <item>Općinski sud u Virovitici</item>
      <item>Narodne novine d.d.</item>
      <item>ŽDO u Bjelovaru</item>
      <item>Ljerka Kožar</item>
      <item>Natura Agro d.o.o. Đurđevac</item>
      <item>Min. financija, PU Virovitica</item>
      <item>računovodstvo- ovdje,</item>
      <item>MUP RH PU Virovitica</item>
      <item>zagrebačka banka d.d.</item>
      <item>Banco Popolare Croatia d.d.</item>
    </derivirana_varijabla>
  </DomainObject.Predmet.SudioniciListNaziv>
  <DomainObject.Predmet.SudioniciListAdressOIB>
    <izvorni_sadrzaj>
      <item>POLJOPRIVREDNA ZADRUGA KORIJA, KORIJA, OIB 38226123136, KORIJA,  Nazorova 127b,33404 Špišić Bukovica</item>
      <item>JUGOSLAV PURAN, Ivana Viteza  Trnskog 14/II,43000 Bjelovar</item>
      <item>ADVE d.o.o. MALI ZDENCI, Mali Zdenci, A. Mihanovića 110,43294 Veliki Zdenci</item>
      <item>Marijan Belani</item>
      <item>oglasna ploča - ovdje</item>
      <item>sudskom registru, ovdje</item>
      <item>Općinski sud u Virovitici</item>
      <item>Narodne novine d.d., I. Šibla 1.,10000 Zagreb</item>
      <item>ŽDO u Bjelovaru</item>
      <item>Ljerka Kožar</item>
      <item>Natura Agro d.o.o. Đurđevac</item>
      <item>Min. financija, PU Virovitica</item>
      <item>računovodstvo- ovdje,</item>
      <item>MUP RH PU Virovitica</item>
      <item>zagrebačka banka d.d.</item>
      <item>Banco Popolare Croatia d.d.</item>
    </izvorni_sadrzaj>
    <derivirana_varijabla naziv="DomainObject.Predmet.SudioniciListAdressOIB_1">
      <item>POLJOPRIVREDNA ZADRUGA KORIJA, KORIJA, OIB 38226123136, KORIJA,  Nazorova 127b,33404 Špišić Bukovica</item>
      <item>JUGOSLAV PURAN, Ivana Viteza  Trnskog 14/II,43000 Bjelovar</item>
      <item>ADVE d.o.o. MALI ZDENCI, Mali Zdenci, A. Mihanovića 110,43294 Veliki Zdenci</item>
      <item>Marijan Belani</item>
      <item>oglasna ploča - ovdje</item>
      <item>sudskom registru, ovdje</item>
      <item>Općinski sud u Virovitici</item>
      <item>Narodne novine d.d., I. Šibla 1.,10000 Zagreb</item>
      <item>ŽDO u Bjelovaru</item>
      <item>Ljerka Kožar</item>
      <item>Natura Agro d.o.o. Đurđevac</item>
      <item>Min. financija, PU Virovitica</item>
      <item>računovodstvo- ovdje,</item>
      <item>MUP RH PU Virovitica</item>
      <item>zagrebačka banka d.d.</item>
      <item>Banco Popolare Croatia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D05F8C-C30E-49A8-997E-BAEB0E690F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1748</properties:Characters>
  <properties:Lines>57</properties:Lines>
  <properties:Paragraphs>21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2016-12-05T10:48:00Z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St-60/2010-124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