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0f272" w14:paraId="8b0f272" w:rsidRDefault="00164FF8" w:rsidP="00164FF8" w:rsidR="00164FF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4FF8" w:rsidP="00164FF8" w:rsidR="00164FF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64FF8" w:rsidP="00164FF8" w:rsidR="00164FF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64FF8" w:rsidP="00164FF8" w:rsidR="00164FF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64FF8" w:rsidP="00164FF8" w:rsidR="00164FF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64FF8" w:rsidP="00164FF8" w:rsidR="00164FF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64FF8" w:rsidP="00164FF8" w:rsidR="00164FF8" w:rsidRPr="005D578C">
      <w:pPr>
        <w:jc w:val="center"/>
        <w:rPr>
          <w:rFonts w:cs="Times New Roman" w:eastAsia="Times New Roman"/>
          <w:szCs w:val="24"/>
        </w:rPr>
      </w:pPr>
    </w:p>
    <w:p w:rsidRDefault="00164FF8" w:rsidP="00164FF8" w:rsidR="00164FF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64FF8" w:rsidP="00164FF8" w:rsidR="00164FF8" w:rsidRPr="005D578C">
      <w:pPr>
        <w:rPr>
          <w:rFonts w:cs="Times New Roman" w:eastAsia="Times New Roman"/>
          <w:szCs w:val="24"/>
        </w:rPr>
      </w:pPr>
    </w:p>
    <w:p w:rsidRDefault="00164FF8" w:rsidP="00164FF8" w:rsidR="00164FF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EVOLUTIO MELINOR d. o. o. Pula, Giardini 15, OIB </w:t>
      </w:r>
      <w:r w:rsidRPr="00164FF8">
        <w:rPr>
          <w:rFonts w:cs="Times New Roman" w:eastAsia="Times New Roman"/>
          <w:szCs w:val="24"/>
        </w:rPr>
        <w:t>67995622522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64FF8">
        <w:rPr>
          <w:rFonts w:cs="Times New Roman" w:eastAsia="Times New Roman"/>
          <w:szCs w:val="24"/>
        </w:rPr>
        <w:t>130031678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6B346C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>. travnja 2016.</w:t>
      </w:r>
    </w:p>
    <w:p w:rsidRDefault="00164FF8" w:rsidP="00164FF8" w:rsidR="00164FF8" w:rsidRPr="005D578C">
      <w:pPr>
        <w:rPr>
          <w:rFonts w:cs="Times New Roman" w:eastAsia="Times New Roman"/>
          <w:szCs w:val="24"/>
        </w:rPr>
      </w:pPr>
    </w:p>
    <w:p w:rsidRDefault="00164FF8" w:rsidP="00164FF8" w:rsidR="00164FF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64FF8" w:rsidP="00164FF8" w:rsidR="00164FF8" w:rsidRPr="005D578C">
      <w:pPr>
        <w:rPr>
          <w:rFonts w:cs="Times New Roman" w:eastAsia="Times New Roman"/>
          <w:szCs w:val="24"/>
        </w:rPr>
      </w:pPr>
    </w:p>
    <w:p w:rsidRDefault="00164FF8" w:rsidP="00164FF8" w:rsidR="00164FF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EVOLUTIO MELINOR d. o. o. Pula, Giardini 15, OIB </w:t>
      </w:r>
      <w:r w:rsidRPr="00164FF8">
        <w:rPr>
          <w:rFonts w:cs="Times New Roman" w:eastAsia="Times New Roman"/>
          <w:szCs w:val="24"/>
        </w:rPr>
        <w:t>67995622522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64FF8">
        <w:rPr>
          <w:rFonts w:cs="Times New Roman" w:eastAsia="Times New Roman"/>
          <w:szCs w:val="24"/>
        </w:rPr>
        <w:t>130031678</w:t>
      </w:r>
      <w:r>
        <w:rPr>
          <w:rFonts w:cs="Times New Roman" w:eastAsia="Times New Roman"/>
          <w:szCs w:val="24"/>
        </w:rPr>
        <w:t>.</w:t>
      </w:r>
    </w:p>
    <w:p w:rsidRDefault="00164FF8" w:rsidP="00164FF8" w:rsidR="00164FF8" w:rsidRPr="005D578C">
      <w:pPr>
        <w:rPr>
          <w:rFonts w:cs="Times New Roman" w:eastAsia="Times New Roman"/>
          <w:szCs w:val="24"/>
        </w:rPr>
      </w:pPr>
    </w:p>
    <w:p w:rsidRDefault="00164FF8" w:rsidP="00164FF8" w:rsidR="00164FF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164FF8" w:rsidP="00164FF8" w:rsidR="00164FF8">
      <w:pPr>
        <w:rPr>
          <w:rFonts w:cs="Times New Roman" w:eastAsia="Times New Roman"/>
          <w:szCs w:val="20"/>
        </w:rPr>
      </w:pPr>
    </w:p>
    <w:p w:rsidRDefault="00164FF8" w:rsidP="00164FF8" w:rsidR="00164FF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EVOLUTIO MELINOR d. o. o. Pula, Giardini 15, OIB </w:t>
      </w:r>
      <w:r w:rsidRPr="00164FF8">
        <w:rPr>
          <w:rFonts w:cs="Times New Roman" w:eastAsia="Times New Roman"/>
          <w:szCs w:val="24"/>
        </w:rPr>
        <w:t>67995622522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64FF8">
        <w:rPr>
          <w:rFonts w:cs="Times New Roman" w:eastAsia="Times New Roman"/>
          <w:szCs w:val="24"/>
        </w:rPr>
        <w:t>130031678</w:t>
      </w:r>
      <w:r>
        <w:rPr>
          <w:rFonts w:cs="Times New Roman" w:eastAsia="Times New Roman"/>
          <w:szCs w:val="24"/>
        </w:rPr>
        <w:t>.</w:t>
      </w:r>
    </w:p>
    <w:p w:rsidRDefault="00164FF8" w:rsidP="00164FF8" w:rsidR="00164FF8">
      <w:pPr>
        <w:ind w:firstLine="709"/>
        <w:rPr>
          <w:rFonts w:cs="Times New Roman" w:eastAsia="Times New Roman"/>
          <w:szCs w:val="24"/>
        </w:rPr>
      </w:pPr>
    </w:p>
    <w:p w:rsidRDefault="00164FF8" w:rsidP="00164FF8" w:rsidR="00164FF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EVOLUTIO MELINOR d. o. o. Pula, Giardini 15, OIB </w:t>
      </w:r>
      <w:r w:rsidRPr="00164FF8">
        <w:rPr>
          <w:rFonts w:cs="Times New Roman" w:eastAsia="Times New Roman"/>
          <w:szCs w:val="24"/>
        </w:rPr>
        <w:t>67995622522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64FF8">
        <w:rPr>
          <w:rFonts w:cs="Times New Roman" w:eastAsia="Times New Roman"/>
          <w:szCs w:val="24"/>
        </w:rPr>
        <w:t>130031678</w:t>
      </w:r>
      <w:r>
        <w:rPr>
          <w:rFonts w:cs="Times New Roman" w:eastAsia="Times New Roman"/>
          <w:szCs w:val="24"/>
        </w:rPr>
        <w:t>.</w:t>
      </w:r>
    </w:p>
    <w:p w:rsidRDefault="00164FF8" w:rsidP="00164FF8" w:rsidR="00164FF8">
      <w:pPr>
        <w:rPr>
          <w:rFonts w:cs="Times New Roman" w:eastAsia="Times New Roman"/>
          <w:szCs w:val="24"/>
        </w:rPr>
      </w:pPr>
    </w:p>
    <w:p w:rsidRDefault="00164FF8" w:rsidP="00164FF8" w:rsidR="00164FF8" w:rsidRPr="005D578C">
      <w:pPr>
        <w:rPr>
          <w:rFonts w:cs="Times New Roman" w:eastAsia="Times New Roman"/>
          <w:szCs w:val="24"/>
        </w:rPr>
      </w:pPr>
    </w:p>
    <w:p w:rsidRDefault="00164FF8" w:rsidP="00164FF8" w:rsidR="00164FF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64FF8" w:rsidP="00164FF8" w:rsidR="00164FF8">
      <w:pPr>
        <w:ind w:firstLine="708"/>
        <w:rPr>
          <w:rFonts w:cs="Times New Roman" w:eastAsia="Times New Roman"/>
          <w:szCs w:val="24"/>
        </w:rPr>
      </w:pPr>
    </w:p>
    <w:p w:rsidRDefault="00164FF8" w:rsidP="00164FF8" w:rsidR="00164FF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 w:rsidR="00D220AB"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EVOLUTIO MELINOR d. o. o. Pula. </w:t>
      </w:r>
      <w:r>
        <w:rPr>
          <w:rFonts w:eastAsiaTheme="minorHAnsi"/>
          <w:lang w:eastAsia="en-US"/>
        </w:rPr>
        <w:t>Kako su za to bile ispunjene pretpostavke predviđene čl. 428. Stečajnog zakona, sud je 12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St-265/2016-3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64FF8" w:rsidP="00164FF8" w:rsidR="00164FF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64FF8" w:rsidP="00164FF8" w:rsidR="00164FF8" w:rsidRPr="005D578C">
      <w:pPr>
        <w:rPr>
          <w:rFonts w:cs="Times New Roman" w:eastAsia="Times New Roman"/>
          <w:szCs w:val="24"/>
        </w:rPr>
      </w:pPr>
    </w:p>
    <w:p w:rsidRDefault="00164FF8" w:rsidP="00164FF8" w:rsidR="00164FF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B346C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64FF8" w:rsidP="00164FF8" w:rsidR="00164FF8">
      <w:pPr>
        <w:rPr>
          <w:rFonts w:cs="Times New Roman" w:eastAsia="Times New Roman"/>
          <w:szCs w:val="24"/>
        </w:rPr>
      </w:pPr>
    </w:p>
    <w:p w:rsidRDefault="00164FF8" w:rsidP="00164FF8" w:rsidR="00164FF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164FF8" w:rsidP="00164FF8" w:rsidR="00164FF8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6B346C">
        <w:rPr>
          <w:rFonts w:cs="Times New Roman" w:eastAsia="Times New Roman"/>
          <w:szCs w:val="24"/>
        </w:rPr>
        <w:t xml:space="preserve">, v. r. </w:t>
      </w:r>
    </w:p>
    <w:p w:rsidRDefault="00164FF8" w:rsidP="00164FF8" w:rsidR="00164FF8" w:rsidRPr="005D578C">
      <w:pPr>
        <w:jc w:val="left"/>
        <w:rPr>
          <w:rFonts w:cs="Times New Roman" w:eastAsia="Times New Roman"/>
          <w:szCs w:val="24"/>
        </w:rPr>
      </w:pPr>
    </w:p>
    <w:p w:rsidRDefault="00164FF8" w:rsidP="00164FF8" w:rsidR="00164FF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64FF8" w:rsidP="00164FF8" w:rsidR="00164FF8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164FF8" w:rsidP="00164FF8" w:rsidR="00164F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64FF8" w:rsidP="00164FF8" w:rsidR="00164FF8">
      <w:pPr>
        <w:rPr>
          <w:rFonts w:cs="Times New Roman" w:eastAsia="Times New Roman"/>
          <w:szCs w:val="24"/>
        </w:rPr>
      </w:pPr>
    </w:p>
    <w:p w:rsidRDefault="00164FF8" w:rsidP="00164FF8" w:rsidR="00164FF8" w:rsidRPr="005D578C">
      <w:pPr>
        <w:rPr>
          <w:rFonts w:cs="Times New Roman" w:eastAsia="Times New Roman"/>
          <w:szCs w:val="24"/>
        </w:rPr>
      </w:pPr>
    </w:p>
    <w:p w:rsidRDefault="00164FF8" w:rsidP="00164FF8" w:rsidR="00164FF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64FF8" w:rsidP="00164FF8" w:rsidR="00164F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64FF8" w:rsidP="00164FF8" w:rsidR="00164F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EVOLUTIO MELINOR d. o. o. Pula, Giardini 15,</w:t>
      </w:r>
    </w:p>
    <w:p w:rsidRDefault="00164FF8" w:rsidP="00164FF8" w:rsidR="00164FF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164FF8" w:rsidP="00164FF8" w:rsidR="00164F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64FF8" w:rsidP="00164FF8" w:rsidR="00164FF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164FF8" w:rsidP="00164FF8" w:rsidR="00164FF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164FF8" w:rsidP="00164FF8" w:rsidR="00164F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164FF8" w:rsidP="00164FF8" w:rsidR="00164F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164FF8" w:rsidP="00164FF8" w:rsidR="00164FF8"/>
    <w:p w:rsidRDefault="00164FF8" w:rsidP="00164FF8" w:rsidR="00164FF8"/>
    <w:p w:rsidRDefault="00164FF8" w:rsidP="00164FF8" w:rsidR="00164FF8"/>
    <w:p w:rsidRDefault="00164FF8" w:rsidP="00164FF8" w:rsidR="00164FF8" w:rsidRPr="00720271"/>
    <w:p w:rsidRDefault="00E80659" w:rsidR="00387208"/>
    <w:sectPr w:rsidSect="007E42CB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FF8" w:rsidP="00164FF8" w:rsidR="00164FF8">
      <w:r>
        <w:separator/>
      </w:r>
    </w:p>
  </w:endnote>
  <w:endnote w:id="0" w:type="continuationSeparator">
    <w:p w:rsidRDefault="00164FF8" w:rsidP="00164FF8" w:rsidR="00164F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FF8" w:rsidP="00164FF8" w:rsidR="00164FF8">
      <w:r>
        <w:separator/>
      </w:r>
    </w:p>
  </w:footnote>
  <w:footnote w:id="0" w:type="continuationSeparator">
    <w:p w:rsidRDefault="00164FF8" w:rsidP="00164FF8" w:rsidR="00164F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FF8" w:rsidP="007E42CB" w:rsidR="007E42C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8065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St-265/2016-5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FF8" w:rsidP="007E42CB" w:rsidR="007E42CB" w:rsidRPr="00A074C3">
    <w:pPr>
      <w:pStyle w:val="Zaglavlje"/>
      <w:jc w:val="right"/>
      <w:rPr>
        <w:szCs w:val="24"/>
      </w:rPr>
    </w:pPr>
    <w:r>
      <w:rPr>
        <w:szCs w:val="24"/>
      </w:rPr>
      <w:t>3 St-265/2016-5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4C5D"/>
    <w:rsid w:val="00164FF8"/>
    <w:rsid w:val="006B346C"/>
    <w:rsid w:val="006E4C5D"/>
    <w:rsid w:val="0075528E"/>
    <w:rsid w:val="0079403F"/>
    <w:rsid w:val="00891628"/>
    <w:rsid w:val="00D220AB"/>
    <w:rsid w:val="00E80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4FF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4FF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64FF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4F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FF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F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FF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06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65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8065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8065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8065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4FF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4FF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64FF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4F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FF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F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FF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06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65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8065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8065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8065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St-265/2016</izvorni_sadrzaj>
    <derivirana_varijabla naziv="DomainObject.Predmet.OznakaBroj_1">St-265/2016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EVOLUTIO MELIOR d.o.o. PULA</izvorni_sadrzaj>
    <derivirana_varijabla naziv="DomainObject.Predmet.ProtustrankaFormated_1">  EVOLUTIO MELIOR d.o.o. PULA</derivirana_varijabla>
  </DomainObject.Predmet.ProtustrankaFormated>
  <DomainObject.Predmet.ProtustrankaFormatedOIB>
    <izvorni_sadrzaj>  EVOLUTIO MELIOR d.o.o. PULA, OIB 67995622522</izvorni_sadrzaj>
    <derivirana_varijabla naziv="DomainObject.Predmet.ProtustrankaFormatedOIB_1">  EVOLUTIO MELIOR d.o.o. PULA, OIB 67995622522</derivirana_varijabla>
  </DomainObject.Predmet.ProtustrankaFormatedOIB>
  <DomainObject.Predmet.ProtustrankaFormatedWithAdress>
    <izvorni_sadrzaj> EVOLUTIO MELIOR d.o.o. PULA, Giardini 15, 52100 Pula</izvorni_sadrzaj>
    <derivirana_varijabla naziv="DomainObject.Predmet.ProtustrankaFormatedWithAdress_1"> EVOLUTIO MELIOR d.o.o. PULA, Giardini 15, 52100 Pula</derivirana_varijabla>
  </DomainObject.Predmet.ProtustrankaFormatedWithAdress>
  <DomainObject.Predmet.ProtustrankaFormatedWithAdressOIB>
    <izvorni_sadrzaj> EVOLUTIO MELIOR d.o.o. PULA, OIB 67995622522, Giardini 15, 52100 Pula</izvorni_sadrzaj>
    <derivirana_varijabla naziv="DomainObject.Predmet.ProtustrankaFormatedWithAdressOIB_1"> EVOLUTIO MELIOR d.o.o. PULA, OIB 67995622522, Giardini 15, 52100 Pula</derivirana_varijabla>
  </DomainObject.Predmet.ProtustrankaFormatedWithAdressOIB>
  <DomainObject.Predmet.ProtustrankaWithAdress>
    <izvorni_sadrzaj>EVOLUTIO MELIOR d.o.o. PULA Giardini 15, 52100 Pula</izvorni_sadrzaj>
    <derivirana_varijabla naziv="DomainObject.Predmet.ProtustrankaWithAdress_1">EVOLUTIO MELIOR d.o.o. PULA Giardini 15, 52100 Pula</derivirana_varijabla>
  </DomainObject.Predmet.ProtustrankaWithAdress>
  <DomainObject.Predmet.ProtustrankaWithAdressOIB>
    <izvorni_sadrzaj>EVOLUTIO MELIOR d.o.o. PULA, OIB 67995622522, Giardini 15, 52100 Pula</izvorni_sadrzaj>
    <derivirana_varijabla naziv="DomainObject.Predmet.ProtustrankaWithAdressOIB_1">EVOLUTIO MELIOR d.o.o. PULA, OIB 67995622522, Giardini 15, 52100 Pula</derivirana_varijabla>
  </DomainObject.Predmet.ProtustrankaWithAdressOIB>
  <DomainObject.Predmet.ProtustrankaNazivFormated>
    <izvorni_sadrzaj>EVOLUTIO MELIOR d.o.o. PULA</izvorni_sadrzaj>
    <derivirana_varijabla naziv="DomainObject.Predmet.ProtustrankaNazivFormated_1">EVOLUTIO MELIOR d.o.o. PULA</derivirana_varijabla>
  </DomainObject.Predmet.ProtustrankaNazivFormated>
  <DomainObject.Predmet.ProtustrankaNazivFormatedOIB>
    <izvorni_sadrzaj>EVOLUTIO MELIOR d.o.o. PULA, OIB 67995622522</izvorni_sadrzaj>
    <derivirana_varijabla naziv="DomainObject.Predmet.ProtustrankaNazivFormatedOIB_1">EVOLUTIO MELIOR d.o.o. PULA, OIB 67995622522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7122.70</izvorni_sadrzaj>
    <derivirana_varijabla naziv="DomainObject.Predmet.TrenutnaVrijednost_1">7122.70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EVOLUTIO MELIOR d.o.o. PULA</item>
    </izvorni_sadrzaj>
    <derivirana_varijabla naziv="DomainObject.Predmet.ProtuStrankaListFormated_1">
      <item>EVOLUTIO MELIOR d.o.o. PULA</item>
    </derivirana_varijabla>
  </DomainObject.Predmet.ProtuStrankaListFormated>
  <DomainObject.Predmet.ProtuStrankaListFormatedOIB>
    <izvorni_sadrzaj>
      <item>EVOLUTIO MELIOR d.o.o. PULA, OIB 67995622522</item>
    </izvorni_sadrzaj>
    <derivirana_varijabla naziv="DomainObject.Predmet.ProtuStrankaListFormatedOIB_1">
      <item>EVOLUTIO MELIOR d.o.o. PULA, OIB 67995622522</item>
    </derivirana_varijabla>
  </DomainObject.Predmet.ProtuStrankaListFormatedOIB>
  <DomainObject.Predmet.ProtuStrankaListFormatedWithAdress>
    <izvorni_sadrzaj>
      <item>EVOLUTIO MELIOR d.o.o. PULA, Giardini 15, 52100 Pula</item>
    </izvorni_sadrzaj>
    <derivirana_varijabla naziv="DomainObject.Predmet.ProtuStrankaListFormatedWithAdress_1">
      <item>EVOLUTIO MELIOR d.o.o. PULA, Giardini 15, 52100 Pula</item>
    </derivirana_varijabla>
  </DomainObject.Predmet.ProtuStrankaListFormatedWithAdress>
  <DomainObject.Predmet.ProtuStrankaListFormatedWithAdressOIB>
    <izvorni_sadrzaj>
      <item>EVOLUTIO MELIOR d.o.o. PULA, OIB 67995622522, Giardini 15, 52100 Pula</item>
    </izvorni_sadrzaj>
    <derivirana_varijabla naziv="DomainObject.Predmet.ProtuStrankaListFormatedWithAdressOIB_1">
      <item>EVOLUTIO MELIOR d.o.o. PULA, OIB 67995622522, Giardini 15, 52100 Pula</item>
    </derivirana_varijabla>
  </DomainObject.Predmet.ProtuStrankaListFormatedWithAdressOIB>
  <DomainObject.Predmet.ProtuStrankaListNazivFormated>
    <izvorni_sadrzaj>
      <item>EVOLUTIO MELIOR d.o.o. PULA</item>
    </izvorni_sadrzaj>
    <derivirana_varijabla naziv="DomainObject.Predmet.ProtuStrankaListNazivFormated_1">
      <item>EVOLUTIO MELIOR d.o.o. PULA</item>
    </derivirana_varijabla>
  </DomainObject.Predmet.ProtuStrankaListNazivFormated>
  <DomainObject.Predmet.ProtuStrankaListNazivFormatedOIB>
    <izvorni_sadrzaj>
      <item>EVOLUTIO MELIOR d.o.o. PULA, OIB 67995622522</item>
    </izvorni_sadrzaj>
    <derivirana_varijabla naziv="DomainObject.Predmet.ProtuStrankaListNazivFormatedOIB_1">
      <item>EVOLUTIO MELIOR d.o.o. PULA, OIB 67995622522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EVOLUTIO MELIOR d.o.o. PULA</izvorni_sadrzaj>
    <derivirana_varijabla naziv="DomainObject.Predmet.ProtustrankaIDrugi_1">EVOLUTIO MELIOR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EVOLUTIO MELIOR d.o.o. PULA, OIB 67995622522, Giardini 15, 52100 Pula</izvorni_sadrzaj>
    <derivirana_varijabla naziv="DomainObject.Predmet.ProtustrankaIDrugiAdressOIB_1">EVOLUTIO MELIOR d.o.o. PULA, OIB 67995622522, Giardini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EVOLUTIO MELIOR d.o.o. PULA</item>
    </izvorni_sadrzaj>
    <derivirana_varijabla naziv="DomainObject.Predmet.SudioniciListNaziv_1">
      <item>FINANCIJSKA AGENCIJA, RC RIJEKA, PODRUŽNICA PULA, PULA</item>
      <item>EVOLUTIO MELIOR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EVOLUTIO MELIOR d.o.o. PULA, OIB 67995622522, Giardini 15,52100 Pula</item>
    </izvorni_sadrzaj>
    <derivirana_varijabla naziv="DomainObject.Predmet.SudioniciListAdressOIB_1">
      <item>FINANCIJSKA AGENCIJA, RC RIJEKA, PODRUŽNICA PULA, PULA, OIB 85821130368, Giardini 5,52100 Pula</item>
      <item>EVOLUTIO MELIOR d.o.o. PULA, OIB 67995622522, Giardini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67995622522</item>
    </izvorni_sadrzaj>
    <derivirana_varijabla naziv="DomainObject.Predmet.SudioniciListNazivOIB_1">
      <item>, OIB 85821130368</item>
      <item>, OIB 67995622522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2975</properties:Characters>
  <properties:Lines>78</properties:Lines>
  <properties:Paragraphs>29</properties:Paragraphs>
  <properties:TotalTime>12</properties:TotalTime>
  <properties:ScaleCrop>false</properties:ScaleCrop>
  <properties:LinksUpToDate>false</properties:LinksUpToDate>
  <properties:CharactersWithSpaces>3556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2016-04-22T10:33:00Z</dcterms:created>
  <dc:creator>Mihaela Kaligari</dc:creator>
  <dc:description/>
  <cp:keywords/>
  <cp:lastModifiedBy>Mihaela Kaligari</cp:lastModifiedBy>
  <cp:lastPrinted>2016-04-26T05:44:00Z</cp:lastPrinted>
  <dcterms:modified xmlns:xsi="http://www.w3.org/2001/XMLSchema-instance" xsi:type="dcterms:W3CDTF">2016-04-26T06:46:00Z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