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5975" w14:paraId="b485975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26C7C">
        <w:t>68</w:t>
      </w:r>
      <w:r w:rsidR="00A278FD">
        <w:t>5</w:t>
      </w:r>
      <w:r w:rsidR="001E44DC">
        <w:t>9</w:t>
      </w:r>
      <w:r w:rsidR="008511FB" w:rsidRPr="001B42A5">
        <w:t>/</w:t>
      </w:r>
      <w:r w:rsidR="00191207" w:rsidRPr="001B42A5">
        <w:t>201</w:t>
      </w:r>
      <w:r w:rsidR="00826C7C">
        <w:t>6</w:t>
      </w:r>
      <w:r w:rsidR="001F6933" w:rsidRPr="001B42A5">
        <w:t>,</w:t>
      </w:r>
      <w:r w:rsidRPr="001B42A5">
        <w:t xml:space="preserve"> temeljem odredbe članka </w:t>
      </w:r>
      <w:r w:rsidR="00AC4528" w:rsidRPr="001B42A5">
        <w:t>430</w:t>
      </w:r>
      <w:r w:rsidRPr="001B42A5">
        <w:t xml:space="preserve"> Stečajnog zakona</w:t>
      </w:r>
      <w:r w:rsidR="008155EE" w:rsidRPr="001B42A5">
        <w:t xml:space="preserve"> </w:t>
      </w:r>
      <w:r w:rsidRPr="001B42A5">
        <w:t>(</w:t>
      </w:r>
      <w:r w:rsidR="001D3860" w:rsidRPr="001B42A5">
        <w:t>''Narodne novine'' broj</w:t>
      </w:r>
      <w:r w:rsidRPr="001B42A5">
        <w:t xml:space="preserve"> </w:t>
      </w:r>
      <w:r w:rsidR="001D3860" w:rsidRPr="001B42A5">
        <w:t>71/15</w:t>
      </w:r>
      <w:r w:rsidRPr="001B42A5">
        <w:t>)</w:t>
      </w:r>
      <w:r w:rsidR="008155EE" w:rsidRPr="001B42A5">
        <w:t>,</w:t>
      </w:r>
      <w:r w:rsidRPr="001B42A5">
        <w:t xml:space="preserve"> dana </w:t>
      </w:r>
      <w:r w:rsidR="00B826CB">
        <w:t>8</w:t>
      </w:r>
      <w:r w:rsidR="008511FB" w:rsidRPr="001B42A5">
        <w:t xml:space="preserve">. </w:t>
      </w:r>
      <w:r w:rsidR="00316CE0" w:rsidRPr="001B42A5">
        <w:t>ožujka 2017</w:t>
      </w:r>
      <w:r w:rsidR="003E5D1C" w:rsidRPr="001B42A5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E44DC" w:rsidRPr="001E44DC">
        <w:t>BSOFTWARE j.d.o.o. za usluge</w:t>
      </w:r>
      <w:r w:rsidR="008511FB" w:rsidRPr="001B42A5">
        <w:t xml:space="preserve">, </w:t>
      </w:r>
      <w:r w:rsidR="00A278FD" w:rsidRPr="00A278FD">
        <w:t>Zagreb</w:t>
      </w:r>
      <w:r w:rsidR="008511FB" w:rsidRPr="001B42A5">
        <w:t xml:space="preserve">, </w:t>
      </w:r>
      <w:proofErr w:type="spellStart"/>
      <w:r w:rsidR="001E44DC" w:rsidRPr="001E44DC">
        <w:t>Grahorova</w:t>
      </w:r>
      <w:proofErr w:type="spellEnd"/>
      <w:r w:rsidR="001E44DC" w:rsidRPr="001E44DC">
        <w:t xml:space="preserve"> 22</w:t>
      </w:r>
      <w:r w:rsidR="008511FB" w:rsidRPr="001B42A5">
        <w:t xml:space="preserve">, MBS: </w:t>
      </w:r>
      <w:r w:rsidR="001E44DC" w:rsidRPr="001E44DC">
        <w:rPr>
          <w:color w:themeColor="text1" w:val="000000"/>
        </w:rPr>
        <w:t>080953390</w:t>
      </w:r>
      <w:r w:rsidR="008511FB" w:rsidRPr="001B42A5">
        <w:t xml:space="preserve">, OIB: </w:t>
      </w:r>
      <w:r w:rsidR="001E44DC" w:rsidRPr="001E44DC">
        <w:t>56437882599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1E44DC">
        <w:t>6.384,65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826CB">
        <w:t>8</w:t>
      </w:r>
      <w:r w:rsidR="00215914" w:rsidRPr="00215914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45A03"/>
    <w:rsid w:val="00185571"/>
    <w:rsid w:val="0018699E"/>
    <w:rsid w:val="00191207"/>
    <w:rsid w:val="001B42A5"/>
    <w:rsid w:val="001B7047"/>
    <w:rsid w:val="001D0339"/>
    <w:rsid w:val="001D3860"/>
    <w:rsid w:val="001E44DC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1360D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26C7C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278FD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6CB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105C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F1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0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05C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05C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05C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F1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05C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05C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05C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6859</izvorni_sadrzaj>
    <derivirana_varijabla naziv="DomainObject.Predmet.Broj_1">6859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St-6859/2016</izvorni_sadrzaj>
    <derivirana_varijabla naziv="DomainObject.Predmet.OznakaBroj_1">St-6859/2016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BSOFTWARE j.d.o.o. za usluge</izvorni_sadrzaj>
    <derivirana_varijabla naziv="DomainObject.Predmet.ProtustrankaFormated_1">  BSOFTWARE j.d.o.o. za usluge</derivirana_varijabla>
  </DomainObject.Predmet.ProtustrankaFormated>
  <DomainObject.Predmet.ProtustrankaFormatedOIB>
    <izvorni_sadrzaj>  BSOFTWARE j.d.o.o. za usluge, OIB 56437882599</izvorni_sadrzaj>
    <derivirana_varijabla naziv="DomainObject.Predmet.ProtustrankaFormatedOIB_1">  BSOFTWARE j.d.o.o. za usluge, OIB 56437882599</derivirana_varijabla>
  </DomainObject.Predmet.ProtustrankaFormatedOIB>
  <DomainObject.Predmet.ProtustrankaFormatedWithAdress>
    <izvorni_sadrzaj> BSOFTWARE j.d.o.o. za usluge, Grahorova 22, 10000 Zagreb</izvorni_sadrzaj>
    <derivirana_varijabla naziv="DomainObject.Predmet.ProtustrankaFormatedWithAdress_1"> BSOFTWARE j.d.o.o. za usluge, Grahorova 22, 10000 Zagreb</derivirana_varijabla>
  </DomainObject.Predmet.ProtustrankaFormatedWithAdress>
  <DomainObject.Predmet.ProtustrankaFormatedWithAdressOIB>
    <izvorni_sadrzaj> BSOFTWARE j.d.o.o. za usluge, OIB 56437882599, Grahorova 22, 10000 Zagreb</izvorni_sadrzaj>
    <derivirana_varijabla naziv="DomainObject.Predmet.ProtustrankaFormatedWithAdressOIB_1"> BSOFTWARE j.d.o.o. za usluge, OIB 56437882599, Grahorova 22, 10000 Zagreb</derivirana_varijabla>
  </DomainObject.Predmet.ProtustrankaFormatedWithAdressOIB>
  <DomainObject.Predmet.ProtustrankaWithAdress>
    <izvorni_sadrzaj>BSOFTWARE j.d.o.o. za usluge Grahorova 22, 10000 Zagreb</izvorni_sadrzaj>
    <derivirana_varijabla naziv="DomainObject.Predmet.ProtustrankaWithAdress_1">BSOFTWARE j.d.o.o. za usluge Grahorova 22, 10000 Zagreb</derivirana_varijabla>
  </DomainObject.Predmet.ProtustrankaWithAdress>
  <DomainObject.Predmet.ProtustrankaWithAdressOIB>
    <izvorni_sadrzaj>BSOFTWARE j.d.o.o. za usluge, OIB 56437882599, Grahorova 22, 10000 Zagreb</izvorni_sadrzaj>
    <derivirana_varijabla naziv="DomainObject.Predmet.ProtustrankaWithAdressOIB_1">BSOFTWARE j.d.o.o. za usluge, OIB 56437882599, Grahorova 22, 10000 Zagreb</derivirana_varijabla>
  </DomainObject.Predmet.ProtustrankaWithAdressOIB>
  <DomainObject.Predmet.ProtustrankaNazivFormated>
    <izvorni_sadrzaj>BSOFTWARE j.d.o.o. za usluge</izvorni_sadrzaj>
    <derivirana_varijabla naziv="DomainObject.Predmet.ProtustrankaNazivFormated_1">BSOFTWARE j.d.o.o. za usluge</derivirana_varijabla>
  </DomainObject.Predmet.ProtustrankaNazivFormated>
  <DomainObject.Predmet.ProtustrankaNazivFormatedOIB>
    <izvorni_sadrzaj>BSOFTWARE j.d.o.o. za usluge, OIB 56437882599</izvorni_sadrzaj>
    <derivirana_varijabla naziv="DomainObject.Predmet.ProtustrankaNazivFormatedOIB_1">BSOFTWARE j.d.o.o. za usluge, OIB 56437882599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BSOFTWARE j.d.o.o. za usluge</item>
    </izvorni_sadrzaj>
    <derivirana_varijabla naziv="DomainObject.Predmet.ProtuStrankaListFormated_1">
      <item>BSOFTWARE j.d.o.o. za usluge</item>
    </derivirana_varijabla>
  </DomainObject.Predmet.ProtuStrankaListFormated>
  <DomainObject.Predmet.ProtuStrankaListFormatedOIB>
    <izvorni_sadrzaj>
      <item>BSOFTWARE j.d.o.o. za usluge, OIB 56437882599</item>
    </izvorni_sadrzaj>
    <derivirana_varijabla naziv="DomainObject.Predmet.ProtuStrankaListFormatedOIB_1">
      <item>BSOFTWARE j.d.o.o. za usluge, OIB 56437882599</item>
    </derivirana_varijabla>
  </DomainObject.Predmet.ProtuStrankaListFormatedOIB>
  <DomainObject.Predmet.ProtuStrankaListFormatedWithAdress>
    <izvorni_sadrzaj>
      <item>BSOFTWARE j.d.o.o. za usluge, Grahorova 22, 10000 Zagreb</item>
    </izvorni_sadrzaj>
    <derivirana_varijabla naziv="DomainObject.Predmet.ProtuStrankaListFormatedWithAdress_1">
      <item>BSOFTWARE j.d.o.o. za usluge, Grahorova 22, 10000 Zagreb</item>
    </derivirana_varijabla>
  </DomainObject.Predmet.ProtuStrankaListFormatedWithAdress>
  <DomainObject.Predmet.ProtuStrankaListFormatedWithAdressOIB>
    <izvorni_sadrzaj>
      <item>BSOFTWARE j.d.o.o. za usluge, OIB 56437882599, Grahorova 22, 10000 Zagreb</item>
    </izvorni_sadrzaj>
    <derivirana_varijabla naziv="DomainObject.Predmet.ProtuStrankaListFormatedWithAdressOIB_1">
      <item>BSOFTWARE j.d.o.o. za usluge, OIB 56437882599, Grahorova 22, 10000 Zagreb</item>
    </derivirana_varijabla>
  </DomainObject.Predmet.ProtuStrankaListFormatedWithAdressOIB>
  <DomainObject.Predmet.ProtuStrankaListNazivFormated>
    <izvorni_sadrzaj>
      <item>BSOFTWARE j.d.o.o. za usluge</item>
    </izvorni_sadrzaj>
    <derivirana_varijabla naziv="DomainObject.Predmet.ProtuStrankaListNazivFormated_1">
      <item>BSOFTWARE j.d.o.o. za usluge</item>
    </derivirana_varijabla>
  </DomainObject.Predmet.ProtuStrankaListNazivFormated>
  <DomainObject.Predmet.ProtuStrankaListNazivFormatedOIB>
    <izvorni_sadrzaj>
      <item>BSOFTWARE j.d.o.o. za usluge, OIB 56437882599</item>
    </izvorni_sadrzaj>
    <derivirana_varijabla naziv="DomainObject.Predmet.ProtuStrankaListNazivFormatedOIB_1">
      <item>BSOFTWARE j.d.o.o. za usluge, OIB 56437882599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BSOFTWARE j.d.o.o. za usluge</izvorni_sadrzaj>
    <derivirana_varijabla naziv="DomainObject.Predmet.ProtustrankaIDrugi_1">BSOFTWARE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BSOFTWARE j.d.o.o. za usluge, OIB 56437882599, Grahorova 22, 10000 Zagreb</izvorni_sadrzaj>
    <derivirana_varijabla naziv="DomainObject.Predmet.ProtustrankaIDrugiAdressOIB_1">BSOFTWARE j.d.o.o. za usluge, OIB 56437882599, Grahorova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BSOFTWARE j.d.o.o. za usluge</item>
      <item>FINA Regionalni centar Zagreb</item>
    </izvorni_sadrzaj>
    <derivirana_varijabla naziv="DomainObject.Predmet.SudioniciListNaziv_1">
      <item>BSOFTWARE j.d.o.o. za usluge</item>
      <item>FINA Regionalni centar Zagreb</item>
    </derivirana_varijabla>
  </DomainObject.Predmet.SudioniciListNaziv>
  <DomainObject.Predmet.SudioniciListAdressOIB>
    <izvorni_sadrzaj>
      <item>BSOFTWARE j.d.o.o. za usluge, OIB 56437882599, Grahorova 22,10000 Zagreb</item>
      <item>FINA Regionalni centar Zagreb, OIB 85821130368, Trg svibanjskih žrtava 1995. 1,10000 Zagreb</item>
    </izvorni_sadrzaj>
    <derivirana_varijabla naziv="DomainObject.Predmet.SudioniciListAdressOIB_1">
      <item>BSOFTWARE j.d.o.o. za usluge, OIB 56437882599, Grahorova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56437882599</item>
      <item>, OIB 85821130368</item>
    </izvorni_sadrzaj>
    <derivirana_varijabla naziv="DomainObject.Predmet.SudioniciListNazivOIB_1">
      <item>, OIB 56437882599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2017-03-08T08:57:00Z</dcterms:created>
  <dc:creator>ilukac</dc:creator>
  <cp:lastModifiedBy>Marijan Marković</cp:lastModifiedBy>
  <cp:lastPrinted>2017-03-08T08:55:00Z</cp:lastPrinted>
  <dcterms:modified xmlns:xsi="http://www.w3.org/2001/XMLSchema-instance" xsi:type="dcterms:W3CDTF">2017-03-08T10:55:00Z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