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a903" w14:paraId="584a903"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AA255E">
        <w:t>7041</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AA255E">
        <w:rPr>
          <w:rFonts w:cs="Times New Roman" w:eastAsia="Times New Roman"/>
          <w:szCs w:val="20"/>
          <w:lang w:eastAsia="hr-HR"/>
        </w:rPr>
        <w:t>TAM-TAM PLAKATI d.o.o., (OIB: 41862834478</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D5F11">
        <w:rPr>
          <w:rFonts w:cs="Times New Roman" w:eastAsia="Times New Roman"/>
          <w:szCs w:val="20"/>
          <w:lang w:eastAsia="hr-HR"/>
        </w:rPr>
        <w:t>22</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22</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647" w:rsidP="00612636"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DD5F11">
      <w:t>70</w:t>
    </w:r>
    <w:r w:rsidR="00AA255E">
      <w:t>41</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66C76"/>
    <w:rsid w:val="00092FAC"/>
    <w:rsid w:val="000C58B3"/>
    <w:rsid w:val="000D6E37"/>
    <w:rsid w:val="001032F4"/>
    <w:rsid w:val="00131E95"/>
    <w:rsid w:val="0019711A"/>
    <w:rsid w:val="001A1D04"/>
    <w:rsid w:val="002134FC"/>
    <w:rsid w:val="00457EF8"/>
    <w:rsid w:val="005D1647"/>
    <w:rsid w:val="00612636"/>
    <w:rsid w:val="006C5811"/>
    <w:rsid w:val="006E6A88"/>
    <w:rsid w:val="007038BB"/>
    <w:rsid w:val="00721C2C"/>
    <w:rsid w:val="00773500"/>
    <w:rsid w:val="007867D2"/>
    <w:rsid w:val="007A1913"/>
    <w:rsid w:val="007C124B"/>
    <w:rsid w:val="007E4EB5"/>
    <w:rsid w:val="008D37A1"/>
    <w:rsid w:val="00950F54"/>
    <w:rsid w:val="00963A92"/>
    <w:rsid w:val="009B76B8"/>
    <w:rsid w:val="00A47FBB"/>
    <w:rsid w:val="00A53DC3"/>
    <w:rsid w:val="00A6039E"/>
    <w:rsid w:val="00AA255E"/>
    <w:rsid w:val="00B25F68"/>
    <w:rsid w:val="00B4105F"/>
    <w:rsid w:val="00B7509C"/>
    <w:rsid w:val="00BF02FF"/>
    <w:rsid w:val="00C5122F"/>
    <w:rsid w:val="00CA63C1"/>
    <w:rsid w:val="00D05353"/>
    <w:rsid w:val="00D33F38"/>
    <w:rsid w:val="00D90085"/>
    <w:rsid w:val="00DD5F11"/>
    <w:rsid w:val="00EB2D95"/>
    <w:rsid w:val="00ED29BC"/>
    <w:rsid w:val="00F045B3"/>
    <w:rsid w:val="00F40CA7"/>
    <w:rsid w:val="00F74D29"/>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5D1647"/>
    <w:rPr>
      <w:color w:val="808080"/>
      <w:bdr w:space="0" w:sz="0" w:color="auto" w:val="none"/>
      <w:shd w:fill="auto" w:color="auto" w:val="clear"/>
    </w:rPr>
  </w:style>
  <w:style w:customStyle="true" w:styleId="eSPISCCParagraphDefaultFont" w:type="character">
    <w:name w:val="eSPIS_CC_Paragraph Default Font"/>
    <w:basedOn w:val="Zadanifontodlomka"/>
    <w:rsid w:val="005D16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647"/>
    <w:rPr>
      <w:bdr w:space="0" w:sz="0" w:color="auto" w:val="none"/>
      <w:shd w:fill="FFFFCC" w:color="auto" w:val="clear"/>
      <w:lang w:val="hr-HR"/>
    </w:rPr>
  </w:style>
  <w:style w:customStyle="true" w:styleId="PozadinaSvijetloCrvena" w:type="character">
    <w:name w:val="Pozadina_SvijetloCrvena"/>
    <w:basedOn w:val="eSPISCCParagraphDefaultFont"/>
    <w:rsid w:val="005D16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6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5D1647"/>
    <w:rPr>
      <w:color w:val="808080"/>
      <w:bdr w:color="auto" w:space="0" w:sz="0" w:val="none"/>
      <w:shd w:color="auto" w:fill="auto" w:val="clear"/>
    </w:rPr>
  </w:style>
  <w:style w:customStyle="1" w:styleId="eSPISCCParagraphDefaultFont" w:type="character">
    <w:name w:val="eSPIS_CC_Paragraph Default Font"/>
    <w:basedOn w:val="Zadanifontodlomka"/>
    <w:rsid w:val="005D16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647"/>
    <w:rPr>
      <w:bdr w:color="auto" w:space="0" w:sz="0" w:val="none"/>
      <w:shd w:color="auto" w:fill="FFFFCC" w:val="clear"/>
      <w:lang w:val="hr-HR"/>
    </w:rPr>
  </w:style>
  <w:style w:customStyle="1" w:styleId="PozadinaSvijetloCrvena" w:type="character">
    <w:name w:val="Pozadina_SvijetloCrvena"/>
    <w:basedOn w:val="eSPISCCParagraphDefaultFont"/>
    <w:rsid w:val="005D16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6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7041</izvorni_sadrzaj>
    <derivirana_varijabla naziv="DomainObject.Predmet.Broj_1">7041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St-7041/2015</izvorni_sadrzaj>
    <derivirana_varijabla naziv="DomainObject.Predmet.OznakaBroj_1">St-7041/2015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TAM-TAM PLAKATI d.o.o. zastupanog po punomoćniku Tomaž Drozg</izvorni_sadrzaj>
    <derivirana_varijabla naziv="DomainObject.Predmet.ProtustrankaFormated_1">  TAM-TAM PLAKATI d.o.o. zastupanog po punomoćniku Tomaž Drozg</derivirana_varijabla>
  </DomainObject.Predmet.ProtustrankaFormated>
  <DomainObject.Predmet.ProtustrankaFormatedOIB>
    <izvorni_sadrzaj>  TAM-TAM PLAKATI d.o.o., OIB 41862834478 zastupanog po punomoćniku Tomaž Drozg</izvorni_sadrzaj>
    <derivirana_varijabla naziv="DomainObject.Predmet.ProtustrankaFormatedOIB_1">  TAM-TAM PLAKATI d.o.o., OIB 41862834478 zastupanog po punomoćniku Tomaž Drozg</derivirana_varijabla>
  </DomainObject.Predmet.ProtustrankaFormatedOIB>
  <DomainObject.Predmet.ProtustrankaFormatedWithAdress>
    <izvorni_sadrzaj> TAM-TAM PLAKATI d.o.o., Stančićeva ulica 1, 10000 Zagreb zastupanog po punomoćniku Tomaž Drozg</izvorni_sadrzaj>
    <derivirana_varijabla naziv="DomainObject.Predmet.ProtustrankaFormatedWithAdress_1"> TAM-TAM PLAKATI d.o.o., Stančićeva ulica 1, 10000 Zagreb zastupanog po punomoćniku Tomaž Drozg</derivirana_varijabla>
  </DomainObject.Predmet.ProtustrankaFormatedWithAdress>
  <DomainObject.Predmet.ProtustrankaFormatedWithAdressOIB>
    <izvorni_sadrzaj> TAM-TAM PLAKATI d.o.o., OIB 41862834478, Stančićeva ulica 1, 10000 Zagreb zastupanog po punomoćniku Tomaž Drozg</izvorni_sadrzaj>
    <derivirana_varijabla naziv="DomainObject.Predmet.ProtustrankaFormatedWithAdressOIB_1"> TAM-TAM PLAKATI d.o.o., OIB 41862834478, Stančićeva ulica 1, 10000 Zagreb zastupanog po punomoćniku Tomaž Drozg</derivirana_varijabla>
  </DomainObject.Predmet.ProtustrankaFormatedWithAdressOIB>
  <DomainObject.Predmet.ProtustrankaWithAdress>
    <izvorni_sadrzaj>TAM-TAM PLAKATI d.o.o. Stančićeva ulica 1, 10000 Zagreb</izvorni_sadrzaj>
    <derivirana_varijabla naziv="DomainObject.Predmet.ProtustrankaWithAdress_1">TAM-TAM PLAKATI d.o.o. Stančićeva ulica 1, 10000 Zagreb</derivirana_varijabla>
  </DomainObject.Predmet.ProtustrankaWithAdress>
  <DomainObject.Predmet.ProtustrankaWithAdressOIB>
    <izvorni_sadrzaj>TAM-TAM PLAKATI d.o.o., OIB 41862834478, Stančićeva ulica 1, 10000 Zagreb</izvorni_sadrzaj>
    <derivirana_varijabla naziv="DomainObject.Predmet.ProtustrankaWithAdressOIB_1">TAM-TAM PLAKATI d.o.o., OIB 41862834478, Stančićeva ulica 1, 10000 Zagreb</derivirana_varijabla>
  </DomainObject.Predmet.ProtustrankaWithAdressOIB>
  <DomainObject.Predmet.ProtustrankaNazivFormated>
    <izvorni_sadrzaj>TAM-TAM PLAKATI d.o.o.</izvorni_sadrzaj>
    <derivirana_varijabla naziv="DomainObject.Predmet.ProtustrankaNazivFormated_1">TAM-TAM PLAKATI d.o.o.</derivirana_varijabla>
  </DomainObject.Predmet.ProtustrankaNazivFormated>
  <DomainObject.Predmet.ProtustrankaNazivFormatedOIB>
    <izvorni_sadrzaj>TAM-TAM PLAKATI d.o.o., OIB 41862834478</izvorni_sadrzaj>
    <derivirana_varijabla naziv="DomainObject.Predmet.ProtustrankaNazivFormatedOIB_1">TAM-TAM PLAKATI d.o.o., OIB 41862834478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TAM-TAM PLAKATI d.o.o. zastupanog po punomoćniku Tomaž Drozg</item>
    </izvorni_sadrzaj>
    <derivirana_varijabla naziv="DomainObject.Predmet.ProtuStrankaListFormated_1">
      <item>TAM-TAM PLAKATI d.o.o. zastupanog po punomoćniku Tomaž Drozg</item>
    </derivirana_varijabla>
  </DomainObject.Predmet.ProtuStrankaListFormated>
  <DomainObject.Predmet.ProtuStrankaListFormatedOIB>
    <izvorni_sadrzaj>
      <item>TAM-TAM PLAKATI d.o.o., OIB 41862834478 zastupanog po punomoćniku Tomaž Drozg</item>
    </izvorni_sadrzaj>
    <derivirana_varijabla naziv="DomainObject.Predmet.ProtuStrankaListFormatedOIB_1">
      <item>TAM-TAM PLAKATI d.o.o., OIB 41862834478 zastupanog po punomoćniku Tomaž Drozg</item>
    </derivirana_varijabla>
  </DomainObject.Predmet.ProtuStrankaListFormatedOIB>
  <DomainObject.Predmet.ProtuStrankaListFormatedWithAdress>
    <izvorni_sadrzaj>
      <item>TAM-TAM PLAKATI d.o.o., Stančićeva ulica 1, 10000 Zagreb zastupanog po punomoćniku Tomaž Drozg</item>
    </izvorni_sadrzaj>
    <derivirana_varijabla naziv="DomainObject.Predmet.ProtuStrankaListFormatedWithAdress_1">
      <item>TAM-TAM PLAKATI d.o.o., Stančićeva ulica 1, 10000 Zagreb zastupanog po punomoćniku Tomaž Drozg</item>
    </derivirana_varijabla>
  </DomainObject.Predmet.ProtuStrankaListFormatedWithAdress>
  <DomainObject.Predmet.ProtuStrankaListFormatedWithAdressOIB>
    <izvorni_sadrzaj>
      <item>TAM-TAM PLAKATI d.o.o., OIB 41862834478, Stančićeva ulica 1, 10000 Zagreb zastupanog po punomoćniku Tomaž Drozg</item>
    </izvorni_sadrzaj>
    <derivirana_varijabla naziv="DomainObject.Predmet.ProtuStrankaListFormatedWithAdressOIB_1">
      <item>TAM-TAM PLAKATI d.o.o., OIB 41862834478, Stančićeva ulica 1, 10000 Zagreb zastupanog po punomoćniku Tomaž Drozg</item>
    </derivirana_varijabla>
  </DomainObject.Predmet.ProtuStrankaListFormatedWithAdressOIB>
  <DomainObject.Predmet.ProtuStrankaListNazivFormated>
    <izvorni_sadrzaj>
      <item>TAM-TAM PLAKATI d.o.o.</item>
    </izvorni_sadrzaj>
    <derivirana_varijabla naziv="DomainObject.Predmet.ProtuStrankaListNazivFormated_1">
      <item>TAM-TAM PLAKATI d.o.o.</item>
    </derivirana_varijabla>
  </DomainObject.Predmet.ProtuStrankaListNazivFormated>
  <DomainObject.Predmet.ProtuStrankaListNazivFormatedOIB>
    <izvorni_sadrzaj>
      <item>TAM-TAM PLAKATI d.o.o., OIB 41862834478</item>
    </izvorni_sadrzaj>
    <derivirana_varijabla naziv="DomainObject.Predmet.ProtuStrankaListNazivFormatedOIB_1">
      <item>TAM-TAM PLAKATI d.o.o., OIB 41862834478</item>
    </derivirana_varijabla>
  </DomainObject.Predmet.ProtuStrankaListNazivFormatedOIB>
  <DomainObject.Predmet.OstaliListFormated>
    <izvorni_sadrzaj>
      <item>Tomaž Drozg punomoćnik sudionika u postupku TAM-TAM PLAKATI d.o.o.</item>
    </izvorni_sadrzaj>
    <derivirana_varijabla naziv="DomainObject.Predmet.OstaliListFormated_1">
      <item>Tomaž Drozg punomoćnik sudionika u postupku TAM-TAM PLAKATI d.o.o.</item>
    </derivirana_varijabla>
  </DomainObject.Predmet.OstaliListFormated>
  <DomainObject.Predmet.OstaliListFormatedOIB>
    <izvorni_sadrzaj>
      <item>Tomaž Drozg, OIB 92434692406 punomoćnik sudionika u postupku TAM-TAM PLAKATI d.o.o.</item>
    </izvorni_sadrzaj>
    <derivirana_varijabla naziv="DomainObject.Predmet.OstaliListFormatedOIB_1">
      <item>Tomaž Drozg, OIB 92434692406 punomoćnik sudionika u postupku TAM-TAM PLAKATI d.o.o.</item>
    </derivirana_varijabla>
  </DomainObject.Predmet.OstaliListFormatedOIB>
  <DomainObject.Predmet.OstaliListFormatedWithAdress>
    <izvorni_sadrzaj>
      <item>Tomaž Drozg, Slomškova ulica 009, Ljubljana punomoćnik sudionika u postupku TAM-TAM PLAKATI d.o.o.</item>
    </izvorni_sadrzaj>
    <derivirana_varijabla naziv="DomainObject.Predmet.OstaliListFormatedWithAdress_1">
      <item>Tomaž Drozg, Slomškova ulica 009, Ljubljana punomoćnik sudionika u postupku TAM-TAM PLAKATI d.o.o.</item>
    </derivirana_varijabla>
  </DomainObject.Predmet.OstaliListFormatedWithAdress>
  <DomainObject.Predmet.OstaliListFormatedWithAdressOIB>
    <izvorni_sadrzaj>
      <item>Tomaž Drozg, OIB 92434692406, Slomškova ulica 009, Ljubljana punomoćnik sudionika u postupku TAM-TAM PLAKATI d.o.o.</item>
    </izvorni_sadrzaj>
    <derivirana_varijabla naziv="DomainObject.Predmet.OstaliListFormatedWithAdressOIB_1">
      <item>Tomaž Drozg, OIB 92434692406, Slomškova ulica 009, Ljubljana punomoćnik sudionika u postupku TAM-TAM PLAKATI d.o.o.</item>
    </derivirana_varijabla>
  </DomainObject.Predmet.OstaliListFormatedWithAdressOIB>
  <DomainObject.Predmet.OstaliListNazivFormated>
    <izvorni_sadrzaj>
      <item>Tomaž Drozg</item>
    </izvorni_sadrzaj>
    <derivirana_varijabla naziv="DomainObject.Predmet.OstaliListNazivFormated_1">
      <item>Tomaž Drozg</item>
    </derivirana_varijabla>
  </DomainObject.Predmet.OstaliListNazivFormated>
  <DomainObject.Predmet.OstaliListNazivFormatedOIB>
    <izvorni_sadrzaj>
      <item>Tomaž Drozg, OIB 92434692406</item>
    </izvorni_sadrzaj>
    <derivirana_varijabla naziv="DomainObject.Predmet.OstaliListNazivFormatedOIB_1">
      <item>Tomaž Drozg, OIB 92434692406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TAM-TAM PLAKATI d.o.o.</izvorni_sadrzaj>
    <derivirana_varijabla naziv="DomainObject.Predmet.ProtustrankaIDrugi_1">TAM-TAM PLAKATI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TAM-TAM PLAKATI d.o.o., OIB 41862834478, Stančićeva ulica 1, 10000 Zagreb</izvorni_sadrzaj>
    <derivirana_varijabla naziv="DomainObject.Predmet.ProtustrankaIDrugiAdressOIB_1">TAM-TAM PLAKATI d.o.o., OIB 41862834478, Stančićeva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TAM-TAM PLAKATI d.o.o.</item>
      <item>Tomaž Drozg</item>
    </izvorni_sadrzaj>
    <derivirana_varijabla naziv="DomainObject.Predmet.SudioniciListNaziv_1">
      <item>FINA Regionalni centar Zagreb</item>
      <item>TAM-TAM PLAKATI d.o.o.</item>
      <item>Tomaž Drozg</item>
    </derivirana_varijabla>
  </DomainObject.Predmet.SudioniciListNaziv>
  <DomainObject.Predmet.SudioniciListAdressOIB>
    <izvorni_sadrzaj>
      <item>FINA Regionalni centar Zagreb, OIB 85821130368, Trg svibanjskih žrtava 1995.1,10000 Zagreb</item>
      <item>TAM-TAM PLAKATI d.o.o., OIB 41862834478, Stančićeva ulica 1,10000 Zagreb</item>
      <item>Tomaž Drozg, OIB 92434692406, Slomškova ulica 009,Ljubljana</item>
    </izvorni_sadrzaj>
    <derivirana_varijabla naziv="DomainObject.Predmet.SudioniciListAdressOIB_1">
      <item>FINA Regionalni centar Zagreb, OIB 85821130368, Trg svibanjskih žrtava 1995.1,10000 Zagreb</item>
      <item>TAM-TAM PLAKATI d.o.o., OIB 41862834478, Stančićeva ulica 1,10000 Zagreb</item>
      <item>Tomaž Drozg, OIB 92434692406, Slomškova ulica 009,Ljubljana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41862834478</item>
      <item>, OIB 92434692406</item>
    </izvorni_sadrzaj>
    <derivirana_varijabla naziv="DomainObject.Predmet.SudioniciListNazivOIB_1">
      <item>, OIB 85821130368</item>
      <item>, OIB 41862834478</item>
      <item>, OIB 92434692406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1940</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2016-02-22T08:07:00Z</dcterms:created>
  <dc:creator>Ivana Manestar</dc:creator>
  <cp:lastModifiedBy>Ksenija Nol</cp:lastModifiedBy>
  <cp:lastPrinted>2016-02-22T08:07:00Z</cp:lastPrinted>
  <dcterms:modified xmlns:xsi="http://www.w3.org/2001/XMLSchema-instance" xsi:type="dcterms:W3CDTF">2016-02-22T09:16:00Z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