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ba92" w14:paraId="694ba92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4C5C9A">
        <w:rPr>
          <w:sz w:val="22"/>
          <w:szCs w:val="22"/>
        </w:rPr>
        <w:t>2</w:t>
      </w:r>
      <w:r w:rsidR="00110F65">
        <w:rPr>
          <w:sz w:val="22"/>
          <w:szCs w:val="22"/>
        </w:rPr>
        <w:t>385/16-</w:t>
      </w:r>
      <w:r w:rsidR="00C865B6">
        <w:rPr>
          <w:sz w:val="22"/>
          <w:szCs w:val="22"/>
        </w:rPr>
        <w:t>5</w:t>
      </w:r>
      <w:r w:rsidR="004C5C9A">
        <w:rPr>
          <w:sz w:val="22"/>
          <w:szCs w:val="22"/>
        </w:rPr>
        <w:t xml:space="preserve">          </w:t>
      </w:r>
      <w:r w:rsidR="0027279F">
        <w:rPr>
          <w:sz w:val="22"/>
          <w:szCs w:val="22"/>
        </w:rPr>
        <w:t xml:space="preserve">          </w:t>
      </w:r>
      <w:r w:rsidR="001E136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</w:t>
      </w:r>
      <w:r w:rsidR="00713460">
        <w:t xml:space="preserve">po sucu pojedincu Gordani Njari, u stečajnom predmetu povodom zahtjeva Financijske agencije OIB 85821130368, Regionalni centar Zagreb Podružnica Zagreb, Trg svibanjskih žrtava 1995. 1, za pokretanje skraćenog stečajnog postupka nad dužnikom </w:t>
      </w:r>
      <w:r w:rsidR="00110F65" w:rsidRPr="00110F65">
        <w:t>SHIHUA TRGOVINA d.o.o., Bencekovićeva 27, Zagreb, MBS: 080709008, OIB: 50658624321</w:t>
      </w:r>
      <w:r w:rsidR="00C865B6" w:rsidRPr="001664AF">
        <w:t>,</w:t>
      </w:r>
      <w:r w:rsidR="00713460">
        <w:t xml:space="preserve"> </w:t>
      </w:r>
      <w:r>
        <w:t>dana</w:t>
      </w:r>
      <w:r w:rsidR="002443AA">
        <w:t xml:space="preserve"> </w:t>
      </w:r>
      <w:r w:rsidR="00C865B6">
        <w:t xml:space="preserve">19. prosinca 2016.  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CE7D34">
      <w:pPr>
        <w:jc w:val="both"/>
        <w:rPr>
          <w:b/>
        </w:rPr>
      </w:pPr>
      <w:r>
        <w:tab/>
        <w:t xml:space="preserve">I Obustavlja se skraćeni stečajni postupak nad dužnikom </w:t>
      </w:r>
      <w:r w:rsidR="00CE7D34" w:rsidRPr="00CE7D34">
        <w:t>SHIHUA TRGOVINA d.o.o., Bencekovićeva 27, Zagreb, MBS: 080709008, OIB: 50658624321</w:t>
      </w:r>
      <w:r w:rsidR="00CE7D34">
        <w:rPr>
          <w:b/>
        </w:rPr>
        <w:t xml:space="preserve">. </w:t>
      </w:r>
    </w:p>
    <w:p w:rsidRDefault="00125099" w:rsidP="005200A0" w:rsidR="00125099">
      <w:pPr>
        <w:jc w:val="both"/>
        <w:rPr>
          <w:sz w:val="22"/>
          <w:szCs w:val="22"/>
        </w:rPr>
      </w:pPr>
      <w:r w:rsidRPr="001664AF">
        <w:t xml:space="preserve"> </w:t>
      </w: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657202" w:rsidP="005200A0" w:rsidR="00657202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CE7D34">
        <w:t>je dana 26. kolovoza</w:t>
      </w:r>
      <w:r w:rsidR="0043576F">
        <w:t xml:space="preserve"> 2</w:t>
      </w:r>
      <w:r w:rsidR="007F02B7">
        <w:t>016. dostavila Trgovačkom sudu Zagreb</w:t>
      </w:r>
      <w:r w:rsidR="008A5504">
        <w:t xml:space="preserve"> zahtjev za provedbu skraćenog stečajnog postupka nad dužnikom </w:t>
      </w:r>
      <w:r w:rsidR="00CE7D34" w:rsidRPr="00B66832">
        <w:t>SHIHUA TRGOVINA d.o.o., Bencekovićeva 27, Zagreb, MBS: 080709008, OIB: 50658624321</w:t>
      </w:r>
      <w:r w:rsidR="00FE670B" w:rsidRPr="001664AF">
        <w:t xml:space="preserve">, </w:t>
      </w:r>
      <w:r w:rsidR="00DA70FB" w:rsidRPr="001664AF">
        <w:t>Klasa:110-07/16-01/04, Ur</w:t>
      </w:r>
      <w:r w:rsidR="00FA34EC">
        <w:t xml:space="preserve">udžbeni </w:t>
      </w:r>
      <w:r w:rsidR="00DA70FB" w:rsidRPr="001664AF">
        <w:t>broj: 04-06-1</w:t>
      </w:r>
      <w:r w:rsidR="007E668A" w:rsidRPr="001664AF">
        <w:t>6-</w:t>
      </w:r>
      <w:r w:rsidR="008E0A07">
        <w:t xml:space="preserve">11492 </w:t>
      </w:r>
      <w:r w:rsidR="008A5504" w:rsidRPr="001664AF">
        <w:t>teme</w:t>
      </w:r>
      <w:r w:rsidR="008A5504" w:rsidRPr="008A5504">
        <w:t xml:space="preserve">ljem članka </w:t>
      </w:r>
      <w:r w:rsidR="00632DB0">
        <w:t>429</w:t>
      </w:r>
      <w:r w:rsidR="008A5504" w:rsidRPr="008A5504">
        <w:t xml:space="preserve">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7E668A" w:rsidR="008A5504">
      <w:pPr>
        <w:ind w:firstLine="720"/>
        <w:jc w:val="both"/>
        <w:rPr>
          <w:b/>
          <w:bCs/>
        </w:rPr>
      </w:pPr>
      <w:r>
        <w:t>Temeljem rješenja Visokog trgovačkog suda RH u Zagrebu broj 31-Su-</w:t>
      </w:r>
      <w:r w:rsidR="00FE670B">
        <w:t>958/16-3</w:t>
      </w:r>
      <w:r w:rsidR="00DA0488">
        <w:t xml:space="preserve"> od </w:t>
      </w:r>
      <w:r w:rsidR="00FE670B">
        <w:t>20. rujna</w:t>
      </w:r>
      <w:r w:rsidR="00DA0488">
        <w:t xml:space="preserve">  </w:t>
      </w:r>
      <w:r>
        <w:t>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A70134">
        <w:t>.</w:t>
      </w:r>
    </w:p>
    <w:p w:rsidRDefault="007E668A" w:rsidP="007E668A" w:rsidR="007E668A" w:rsidRPr="007E668A">
      <w:pPr>
        <w:ind w:firstLine="720"/>
        <w:jc w:val="both"/>
        <w:rPr>
          <w:b/>
          <w:bCs/>
        </w:rPr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BF593D">
        <w:rPr>
          <w:bCs/>
        </w:rPr>
        <w:t>24</w:t>
      </w:r>
      <w:r w:rsidR="009B7AB1">
        <w:rPr>
          <w:bCs/>
        </w:rPr>
        <w:t>. listopada</w:t>
      </w:r>
      <w:r>
        <w:rPr>
          <w:bCs/>
        </w:rPr>
        <w:t xml:space="preserve">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BF593D">
        <w:t>2385</w:t>
      </w:r>
      <w:r w:rsidR="009B7AB1">
        <w:t>/16-3</w:t>
      </w:r>
      <w:r w:rsidR="005200A0">
        <w:t xml:space="preserve"> kojim je pozvao osobu ovlaštenu za zastupanje dužnika da u roku od l5 dana </w:t>
      </w:r>
      <w:r w:rsidR="005200A0">
        <w:lastRenderedPageBreak/>
        <w:t xml:space="preserve">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5200A0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BF593D">
        <w:t>8. prosinca</w:t>
      </w:r>
      <w:r w:rsidR="00023A91">
        <w:t xml:space="preserve"> </w:t>
      </w:r>
      <w:r w:rsidR="000E4BC9">
        <w:t>20</w:t>
      </w:r>
      <w:r w:rsidR="004A589B">
        <w:t>16.</w:t>
      </w:r>
      <w:r>
        <w:t xml:space="preserve"> vjerovnik Republika Hrvatska zastupana po Županijskom državnom odvjetništvu u </w:t>
      </w:r>
      <w:r w:rsidR="000E4BC9">
        <w:t xml:space="preserve">Osijeku </w:t>
      </w:r>
      <w:r>
        <w:t xml:space="preserve">je podnijela prijedlog za otvaranje stečajnog postupka nad </w:t>
      </w:r>
      <w:r w:rsidRPr="00FA34EC">
        <w:t xml:space="preserve">dužnikom </w:t>
      </w:r>
      <w:r w:rsidR="00BF593D" w:rsidRPr="00023A91">
        <w:t>SHIHUA TRGOVINA d.o.o., Bencekovićeva 27, Zagreb, MBS: 080709008, OIB: 50658624321</w:t>
      </w:r>
      <w:r w:rsidR="000E4BC9" w:rsidRPr="00FA34EC">
        <w:t>,</w:t>
      </w:r>
      <w:r w:rsidR="000E4BC9">
        <w:t xml:space="preserve"> </w:t>
      </w:r>
      <w:r w:rsidR="006E3532" w:rsidRPr="006E3532">
        <w:t xml:space="preserve">temeljem članka 430. </w:t>
      </w:r>
      <w:r w:rsidR="00373BCD">
        <w:t>SZ-a</w:t>
      </w:r>
      <w:r w:rsidR="006E3532" w:rsidRPr="006E3532">
        <w:t>,</w:t>
      </w:r>
      <w:r w:rsidR="006E3532">
        <w:t xml:space="preserve"> </w:t>
      </w:r>
      <w:r>
        <w:t xml:space="preserve">uz koji je dostavila dokaz o postojanju svoje tražbine i postojanju stečajnog razloga iz čl. 6. st. 2 alineja l </w:t>
      </w:r>
      <w:r w:rsidR="00373BCD">
        <w:t xml:space="preserve">SZ-a.           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373BCD" w:rsidP="00373BCD" w:rsidR="005200A0">
      <w:pPr>
        <w:jc w:val="both"/>
      </w:pPr>
      <w:r>
        <w:t xml:space="preserve">          </w:t>
      </w:r>
      <w:r w:rsidR="005200A0">
        <w:t>Iz navedenog slijedi da nisu ispunjeni uvjeti da istovremeno otvaranje i zaključenje skraćenog stečajnog postupka nad dužnikom u smislu odre</w:t>
      </w:r>
      <w:r>
        <w:t>dbe iz čl. 431.</w:t>
      </w:r>
      <w:r w:rsidR="005200A0">
        <w:t xml:space="preserve">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E4BC9">
        <w:rPr>
          <w:bCs/>
        </w:rPr>
        <w:t xml:space="preserve">19. prosinca 2016.   </w:t>
      </w:r>
      <w:r>
        <w:rPr>
          <w:bCs/>
        </w:rPr>
        <w:t xml:space="preserve">                      </w:t>
      </w:r>
    </w:p>
    <w:p w:rsidRDefault="005200A0" w:rsidP="005200A0" w:rsidR="005200A0">
      <w:pPr>
        <w:jc w:val="both"/>
        <w:rPr>
          <w:b/>
          <w:bCs/>
        </w:rPr>
      </w:pPr>
    </w:p>
    <w:p w:rsidRDefault="006259B5" w:rsidP="005200A0" w:rsidR="006259B5">
      <w:pPr>
        <w:jc w:val="both"/>
        <w:rPr>
          <w:b/>
          <w:bCs/>
        </w:rPr>
      </w:pPr>
    </w:p>
    <w:p w:rsidRDefault="00E025E0" w:rsidP="00E025E0" w:rsidR="00E025E0">
      <w:pPr>
        <w:jc w:val="both"/>
      </w:pPr>
      <w:r>
        <w:t xml:space="preserve">ZAPISNIČAR                                                                                             S U D A C </w:t>
      </w:r>
    </w:p>
    <w:p w:rsidRDefault="00E025E0" w:rsidP="00E025E0" w:rsidR="00E025E0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E025E0" w:rsidP="00E025E0" w:rsidR="00E025E0">
      <w:pPr>
        <w:jc w:val="both"/>
        <w:rPr>
          <w:b/>
          <w:bCs/>
        </w:rPr>
      </w:pPr>
    </w:p>
    <w:p w:rsidRDefault="00E025E0" w:rsidP="00E025E0" w:rsidR="00E025E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025E0" w:rsidP="00E025E0" w:rsidR="00E025E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E025E0" w:rsidP="00E025E0" w:rsidR="00E025E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E025E0" w:rsidP="00E025E0" w:rsidR="00E025E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025E0" w:rsidP="00E025E0" w:rsidR="00E025E0">
      <w:pPr>
        <w:jc w:val="both"/>
        <w:rPr>
          <w:bCs/>
        </w:rPr>
      </w:pPr>
      <w:r>
        <w:rPr>
          <w:bCs/>
        </w:rPr>
        <w:t>D N A :</w:t>
      </w:r>
    </w:p>
    <w:p w:rsidRDefault="00E025E0" w:rsidP="00E025E0" w:rsidR="00E025E0">
      <w:pPr>
        <w:numPr>
          <w:ilvl w:val="0"/>
          <w:numId w:val="2"/>
        </w:numPr>
        <w:jc w:val="both"/>
      </w:pPr>
      <w:r>
        <w:t xml:space="preserve">Predlagatelju </w:t>
      </w:r>
    </w:p>
    <w:p w:rsidRDefault="00E025E0" w:rsidP="00E025E0" w:rsidR="00E025E0">
      <w:pPr>
        <w:numPr>
          <w:ilvl w:val="0"/>
          <w:numId w:val="2"/>
        </w:numPr>
        <w:jc w:val="both"/>
      </w:pPr>
      <w:r>
        <w:t xml:space="preserve">Vjerovniku RH </w:t>
      </w:r>
    </w:p>
    <w:p w:rsidRDefault="00E025E0" w:rsidP="00E025E0" w:rsidR="00E025E0">
      <w:pPr>
        <w:numPr>
          <w:ilvl w:val="0"/>
          <w:numId w:val="2"/>
        </w:numPr>
        <w:jc w:val="both"/>
      </w:pPr>
      <w:r>
        <w:t xml:space="preserve">Dužniku </w:t>
      </w:r>
    </w:p>
    <w:p w:rsidRDefault="00E025E0" w:rsidP="00E025E0" w:rsidR="00E025E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E025E0" w:rsidP="00E025E0" w:rsidR="00E025E0">
      <w:pPr>
        <w:numPr>
          <w:ilvl w:val="0"/>
          <w:numId w:val="2"/>
        </w:numPr>
        <w:jc w:val="both"/>
      </w:pPr>
      <w:r>
        <w:t xml:space="preserve">Rj. obustavom </w:t>
      </w:r>
    </w:p>
    <w:p w:rsidRDefault="00E025E0" w:rsidP="00E025E0" w:rsidR="00E025E0">
      <w:pPr>
        <w:numPr>
          <w:ilvl w:val="0"/>
          <w:numId w:val="2"/>
        </w:numPr>
        <w:jc w:val="both"/>
      </w:pPr>
      <w:r>
        <w:t>K 19.1</w:t>
      </w:r>
    </w:p>
    <w:p w:rsidRDefault="00E025E0" w:rsidP="00E025E0" w:rsidR="00E025E0">
      <w:pPr>
        <w:jc w:val="both"/>
        <w:rPr>
          <w:b/>
          <w:bCs/>
        </w:rPr>
      </w:pPr>
    </w:p>
    <w:p w:rsidRDefault="00E025E0" w:rsidP="00E025E0" w:rsidR="00E025E0">
      <w:pPr>
        <w:jc w:val="both"/>
        <w:rPr>
          <w:b/>
          <w:bCs/>
        </w:rPr>
      </w:pPr>
    </w:p>
    <w:p w:rsidRDefault="00E025E0" w:rsidP="00E025E0" w:rsidR="00E025E0">
      <w:pPr>
        <w:jc w:val="both"/>
        <w:rPr>
          <w:b/>
          <w:bCs/>
        </w:rPr>
      </w:pPr>
    </w:p>
    <w:p w:rsidRDefault="00E025E0" w:rsidP="005200A0" w:rsidR="00E025E0">
      <w:pPr>
        <w:jc w:val="both"/>
        <w:rPr>
          <w:b/>
          <w:bCs/>
        </w:rPr>
      </w:pPr>
    </w:p>
    <w:sectPr w:rsidSect="00873F42" w:rsidR="00E025E0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155975" w:rsidR="00155975">
    <w:pPr>
      <w:ind w:hanging="720" w:left="360"/>
      <w:jc w:val="right"/>
      <w:rPr>
        <w:sz w:val="22"/>
        <w:szCs w:val="22"/>
      </w:rPr>
    </w:pPr>
    <w:r w:rsidRPr="00F94690">
      <w:rPr>
        <w:b/>
      </w:rPr>
      <w:fldChar w:fldCharType="begin"/>
    </w:r>
    <w:r w:rsidRPr="00F94690">
      <w:instrText>PAGE   \* MERGEFORMAT</w:instrText>
    </w:r>
    <w:r w:rsidRPr="00F94690">
      <w:rPr>
        <w:b/>
      </w:rPr>
      <w:fldChar w:fldCharType="separate"/>
    </w:r>
    <w:r w:rsidR="00DD2B38" w:rsidRPr="00DD2B38">
      <w:rPr>
        <w:b/>
        <w:noProof/>
      </w:rPr>
      <w:t>2</w:t>
    </w:r>
    <w:r w:rsidRPr="00F94690">
      <w:rPr>
        <w:b/>
      </w:rPr>
      <w:fldChar w:fldCharType="end"/>
    </w:r>
    <w:r w:rsidRPr="00F94690">
      <w:t xml:space="preserve">                                     </w:t>
    </w:r>
    <w:r w:rsidR="00155975">
      <w:rPr>
        <w:sz w:val="22"/>
        <w:szCs w:val="22"/>
      </w:rPr>
      <w:t xml:space="preserve">3 St-2385/16-5                                 </w:t>
    </w:r>
    <w:r w:rsidR="00155975">
      <w:rPr>
        <w:b/>
      </w:rPr>
      <w:t xml:space="preserve">     </w:t>
    </w: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3A91"/>
    <w:rsid w:val="00027C6F"/>
    <w:rsid w:val="000357D1"/>
    <w:rsid w:val="00064EF5"/>
    <w:rsid w:val="00070172"/>
    <w:rsid w:val="00072890"/>
    <w:rsid w:val="000749E3"/>
    <w:rsid w:val="0009777D"/>
    <w:rsid w:val="000C2C24"/>
    <w:rsid w:val="000E4BC9"/>
    <w:rsid w:val="000F37AE"/>
    <w:rsid w:val="000F6CCC"/>
    <w:rsid w:val="0010504E"/>
    <w:rsid w:val="001060CE"/>
    <w:rsid w:val="0010734A"/>
    <w:rsid w:val="00110F65"/>
    <w:rsid w:val="001131BD"/>
    <w:rsid w:val="00124418"/>
    <w:rsid w:val="00124F84"/>
    <w:rsid w:val="00125099"/>
    <w:rsid w:val="00125ED5"/>
    <w:rsid w:val="00154A6B"/>
    <w:rsid w:val="00155975"/>
    <w:rsid w:val="001664AF"/>
    <w:rsid w:val="00173651"/>
    <w:rsid w:val="00185493"/>
    <w:rsid w:val="001A1C5E"/>
    <w:rsid w:val="001A31D7"/>
    <w:rsid w:val="001C2D4A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43AA"/>
    <w:rsid w:val="002468B4"/>
    <w:rsid w:val="00263C0D"/>
    <w:rsid w:val="0027279F"/>
    <w:rsid w:val="0027709B"/>
    <w:rsid w:val="002840C2"/>
    <w:rsid w:val="00287EC6"/>
    <w:rsid w:val="002B5B3A"/>
    <w:rsid w:val="002C2B9D"/>
    <w:rsid w:val="002E7214"/>
    <w:rsid w:val="00325F32"/>
    <w:rsid w:val="00326E05"/>
    <w:rsid w:val="003331FB"/>
    <w:rsid w:val="00347E0A"/>
    <w:rsid w:val="00365512"/>
    <w:rsid w:val="00373BCD"/>
    <w:rsid w:val="00375496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55C18"/>
    <w:rsid w:val="00456233"/>
    <w:rsid w:val="004640EB"/>
    <w:rsid w:val="00481F25"/>
    <w:rsid w:val="004840DB"/>
    <w:rsid w:val="004A1D5C"/>
    <w:rsid w:val="004A4257"/>
    <w:rsid w:val="004A589B"/>
    <w:rsid w:val="004B4519"/>
    <w:rsid w:val="004C5C9A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259B5"/>
    <w:rsid w:val="00632DB0"/>
    <w:rsid w:val="00657202"/>
    <w:rsid w:val="0066240D"/>
    <w:rsid w:val="00672B2E"/>
    <w:rsid w:val="006832C3"/>
    <w:rsid w:val="006937CA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3460"/>
    <w:rsid w:val="0071726A"/>
    <w:rsid w:val="00720C3D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E668A"/>
    <w:rsid w:val="007F02B7"/>
    <w:rsid w:val="00846D54"/>
    <w:rsid w:val="00873F42"/>
    <w:rsid w:val="00884FB2"/>
    <w:rsid w:val="00896BF8"/>
    <w:rsid w:val="008A5504"/>
    <w:rsid w:val="008A5DB2"/>
    <w:rsid w:val="008E0A07"/>
    <w:rsid w:val="008E3E4C"/>
    <w:rsid w:val="00937DF8"/>
    <w:rsid w:val="00941CE7"/>
    <w:rsid w:val="009435C2"/>
    <w:rsid w:val="00960A56"/>
    <w:rsid w:val="009927A0"/>
    <w:rsid w:val="009B0AE4"/>
    <w:rsid w:val="009B7AB1"/>
    <w:rsid w:val="009D3A2B"/>
    <w:rsid w:val="009E2A56"/>
    <w:rsid w:val="00A050BE"/>
    <w:rsid w:val="00A32472"/>
    <w:rsid w:val="00A45F7B"/>
    <w:rsid w:val="00A70134"/>
    <w:rsid w:val="00A82C09"/>
    <w:rsid w:val="00A84A1C"/>
    <w:rsid w:val="00AE35A7"/>
    <w:rsid w:val="00AE46B8"/>
    <w:rsid w:val="00AE55BB"/>
    <w:rsid w:val="00AF446D"/>
    <w:rsid w:val="00AF6533"/>
    <w:rsid w:val="00AF73D4"/>
    <w:rsid w:val="00B15931"/>
    <w:rsid w:val="00B22F31"/>
    <w:rsid w:val="00B30244"/>
    <w:rsid w:val="00B40F9B"/>
    <w:rsid w:val="00B6174E"/>
    <w:rsid w:val="00B66832"/>
    <w:rsid w:val="00B75497"/>
    <w:rsid w:val="00B945F6"/>
    <w:rsid w:val="00B9730A"/>
    <w:rsid w:val="00BA00A7"/>
    <w:rsid w:val="00BA7C29"/>
    <w:rsid w:val="00BE3A23"/>
    <w:rsid w:val="00BE6F62"/>
    <w:rsid w:val="00BF593D"/>
    <w:rsid w:val="00BF64CA"/>
    <w:rsid w:val="00C139C6"/>
    <w:rsid w:val="00C16430"/>
    <w:rsid w:val="00C216C4"/>
    <w:rsid w:val="00C318C9"/>
    <w:rsid w:val="00C35C77"/>
    <w:rsid w:val="00C37A56"/>
    <w:rsid w:val="00C60B32"/>
    <w:rsid w:val="00C6631D"/>
    <w:rsid w:val="00C865B6"/>
    <w:rsid w:val="00CA1369"/>
    <w:rsid w:val="00CB5060"/>
    <w:rsid w:val="00CB7CF2"/>
    <w:rsid w:val="00CC5FC7"/>
    <w:rsid w:val="00CE2A4F"/>
    <w:rsid w:val="00CE7D34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0488"/>
    <w:rsid w:val="00DA57DC"/>
    <w:rsid w:val="00DA70FB"/>
    <w:rsid w:val="00DA7551"/>
    <w:rsid w:val="00DB1856"/>
    <w:rsid w:val="00DB2BFD"/>
    <w:rsid w:val="00DC18F3"/>
    <w:rsid w:val="00DD2B38"/>
    <w:rsid w:val="00DD7712"/>
    <w:rsid w:val="00DD7E7D"/>
    <w:rsid w:val="00E025E0"/>
    <w:rsid w:val="00E40FC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828F8"/>
    <w:rsid w:val="00F94690"/>
    <w:rsid w:val="00F971B3"/>
    <w:rsid w:val="00FA04B5"/>
    <w:rsid w:val="00FA34EC"/>
    <w:rsid w:val="00FB1D58"/>
    <w:rsid w:val="00FB7F6B"/>
    <w:rsid w:val="00FC068C"/>
    <w:rsid w:val="00FC45CB"/>
    <w:rsid w:val="00FD09BD"/>
    <w:rsid w:val="00FE0646"/>
    <w:rsid w:val="00FE670B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2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B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B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B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B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2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B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B3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B3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B3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8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1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0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89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1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86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St-2385/2016</izvorni_sadrzaj>
    <derivirana_varijabla naziv="DomainObject.Predmet.OznakaBroj_1">St-2385/2016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SHIHUA TRGOVINA d.o.o.</izvorni_sadrzaj>
    <derivirana_varijabla naziv="DomainObject.Predmet.ProtustrankaFormated_1">  SHIHUA TRGOVINA d.o.o.</derivirana_varijabla>
  </DomainObject.Predmet.ProtustrankaFormated>
  <DomainObject.Predmet.ProtustrankaFormatedOIB>
    <izvorni_sadrzaj>  SHIHUA TRGOVINA d.o.o., OIB 50658624321</izvorni_sadrzaj>
    <derivirana_varijabla naziv="DomainObject.Predmet.ProtustrankaFormatedOIB_1">  SHIHUA TRGOVINA d.o.o., OIB 50658624321</derivirana_varijabla>
  </DomainObject.Predmet.ProtustrankaFormatedOIB>
  <DomainObject.Predmet.ProtustrankaFormatedWithAdress>
    <izvorni_sadrzaj> SHIHUA TRGOVINA d.o.o., Bencekovićeva 27, 10000 Zagreb</izvorni_sadrzaj>
    <derivirana_varijabla naziv="DomainObject.Predmet.ProtustrankaFormatedWithAdress_1"> SHIHUA TRGOVINA d.o.o., Bencekovićeva 27, 10000 Zagreb</derivirana_varijabla>
  </DomainObject.Predmet.ProtustrankaFormatedWithAdress>
  <DomainObject.Predmet.ProtustrankaFormatedWithAdressOIB>
    <izvorni_sadrzaj> SHIHUA TRGOVINA d.o.o., OIB 50658624321, Bencekovićeva 27, 10000 Zagreb</izvorni_sadrzaj>
    <derivirana_varijabla naziv="DomainObject.Predmet.ProtustrankaFormatedWithAdressOIB_1"> SHIHUA TRGOVINA d.o.o., OIB 50658624321, Bencekovićeva 27, 10000 Zagreb</derivirana_varijabla>
  </DomainObject.Predmet.ProtustrankaFormatedWithAdressOIB>
  <DomainObject.Predmet.ProtustrankaWithAdress>
    <izvorni_sadrzaj>SHIHUA TRGOVINA d.o.o. Bencekovićeva 27, 10000 Zagreb</izvorni_sadrzaj>
    <derivirana_varijabla naziv="DomainObject.Predmet.ProtustrankaWithAdress_1">SHIHUA TRGOVINA d.o.o. Bencekovićeva 27, 10000 Zagreb</derivirana_varijabla>
  </DomainObject.Predmet.ProtustrankaWithAdress>
  <DomainObject.Predmet.ProtustrankaWithAdressOIB>
    <izvorni_sadrzaj>SHIHUA TRGOVINA d.o.o., OIB 50658624321, Bencekovićeva 27, 10000 Zagreb</izvorni_sadrzaj>
    <derivirana_varijabla naziv="DomainObject.Predmet.ProtustrankaWithAdressOIB_1">SHIHUA TRGOVINA d.o.o., OIB 50658624321, Bencekovićeva 27, 10000 Zagreb</derivirana_varijabla>
  </DomainObject.Predmet.ProtustrankaWithAdressOIB>
  <DomainObject.Predmet.ProtustrankaNazivFormated>
    <izvorni_sadrzaj>SHIHUA TRGOVINA d.o.o.</izvorni_sadrzaj>
    <derivirana_varijabla naziv="DomainObject.Predmet.ProtustrankaNazivFormated_1">SHIHUA TRGOVINA d.o.o.</derivirana_varijabla>
  </DomainObject.Predmet.ProtustrankaNazivFormated>
  <DomainObject.Predmet.ProtustrankaNazivFormatedOIB>
    <izvorni_sadrzaj>SHIHUA TRGOVINA d.o.o., OIB 50658624321</izvorni_sadrzaj>
    <derivirana_varijabla naziv="DomainObject.Predmet.ProtustrankaNazivFormatedOIB_1">SHIHUA TRGOVINA d.o.o., OIB 50658624321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SHIHUA TRGOVINA d.o.o.</item>
    </izvorni_sadrzaj>
    <derivirana_varijabla naziv="DomainObject.Predmet.ProtuStrankaListFormated_1">
      <item>SHIHUA TRGOVINA d.o.o.</item>
    </derivirana_varijabla>
  </DomainObject.Predmet.ProtuStrankaListFormated>
  <DomainObject.Predmet.ProtuStrankaListFormatedOIB>
    <izvorni_sadrzaj>
      <item>SHIHUA TRGOVINA d.o.o., OIB 50658624321</item>
    </izvorni_sadrzaj>
    <derivirana_varijabla naziv="DomainObject.Predmet.ProtuStrankaListFormatedOIB_1">
      <item>SHIHUA TRGOVINA d.o.o., OIB 50658624321</item>
    </derivirana_varijabla>
  </DomainObject.Predmet.ProtuStrankaListFormatedOIB>
  <DomainObject.Predmet.ProtuStrankaListFormatedWithAdress>
    <izvorni_sadrzaj>
      <item>SHIHUA TRGOVINA d.o.o., Bencekovićeva 27, 10000 Zagreb</item>
    </izvorni_sadrzaj>
    <derivirana_varijabla naziv="DomainObject.Predmet.ProtuStrankaListFormatedWithAdress_1">
      <item>SHIHUA TRGOVINA d.o.o., Bencekovićeva 27, 10000 Zagreb</item>
    </derivirana_varijabla>
  </DomainObject.Predmet.ProtuStrankaListFormatedWithAdress>
  <DomainObject.Predmet.ProtuStrankaListFormatedWithAdressOIB>
    <izvorni_sadrzaj>
      <item>SHIHUA TRGOVINA d.o.o., OIB 50658624321, Bencekovićeva 27, 10000 Zagreb</item>
    </izvorni_sadrzaj>
    <derivirana_varijabla naziv="DomainObject.Predmet.ProtuStrankaListFormatedWithAdressOIB_1">
      <item>SHIHUA TRGOVINA d.o.o., OIB 50658624321, Bencekovićeva 27, 10000 Zagreb</item>
    </derivirana_varijabla>
  </DomainObject.Predmet.ProtuStrankaListFormatedWithAdressOIB>
  <DomainObject.Predmet.ProtuStrankaListNazivFormated>
    <izvorni_sadrzaj>
      <item>SHIHUA TRGOVINA d.o.o.</item>
    </izvorni_sadrzaj>
    <derivirana_varijabla naziv="DomainObject.Predmet.ProtuStrankaListNazivFormated_1">
      <item>SHIHUA TRGOVINA d.o.o.</item>
    </derivirana_varijabla>
  </DomainObject.Predmet.ProtuStrankaListNazivFormated>
  <DomainObject.Predmet.ProtuStrankaListNazivFormatedOIB>
    <izvorni_sadrzaj>
      <item>SHIHUA TRGOVINA d.o.o., OIB 50658624321</item>
    </izvorni_sadrzaj>
    <derivirana_varijabla naziv="DomainObject.Predmet.ProtuStrankaListNazivFormatedOIB_1">
      <item>SHIHUA TRGOVINA d.o.o., OIB 50658624321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SHIHUA TRGOVINA d.o.o.</izvorni_sadrzaj>
    <derivirana_varijabla naziv="DomainObject.Predmet.ProtustrankaIDrugi_1">SHIHUA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SHIHUA TRGOVINA d.o.o., OIB 50658624321, Bencekovićeva 27, 10000 Zagreb</izvorni_sadrzaj>
    <derivirana_varijabla naziv="DomainObject.Predmet.ProtustrankaIDrugiAdressOIB_1">SHIHUA TRGOVINA d.o.o., OIB 50658624321,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SHIHUA TRGOVINA d.o.o.</item>
      <item>FINA Regionalni centar Zagreb</item>
    </izvorni_sadrzaj>
    <derivirana_varijabla naziv="DomainObject.Predmet.SudioniciListNaziv_1">
      <item>SHIHUA TRGOVINA d.o.o.</item>
      <item>FINA Regionalni centar Zagreb</item>
    </derivirana_varijabla>
  </DomainObject.Predmet.SudioniciListNaziv>
  <DomainObject.Predmet.SudioniciListAdressOIB>
    <izvorni_sadrzaj>
      <item>SHIHUA TRGOVINA d.o.o., OIB 50658624321, Bencekovićeva 27,10000 Zagreb</item>
      <item>FINA Regionalni centar Zagreb, OIB 85821130368, Trg svibanjskih žrtava 1995. br. 1,10000 Zagreb</item>
    </izvorni_sadrzaj>
    <derivirana_varijabla naziv="DomainObject.Predmet.SudioniciListAdressOIB_1">
      <item>SHIHUA TRGOVINA d.o.o., OIB 50658624321, Bencekovićeva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50658624321</item>
      <item>, OIB 85821130368</item>
    </izvorni_sadrzaj>
    <derivirana_varijabla naziv="DomainObject.Predmet.SudioniciListNazivOIB_1">
      <item>, OIB 50658624321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90265-4FC1-45A9-8418-AA3AE3DC5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2655</properties:Characters>
  <properties:Lines>85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2016-12-19T11:48:00Z</dcterms:created>
  <dc:creator>mkocijan</dc:creator>
  <cp:lastModifiedBy>Sanja Ban</cp:lastModifiedBy>
  <cp:lastPrinted>2016-12-19T12:34:00Z</cp:lastPrinted>
  <dcterms:modified xmlns:xsi="http://www.w3.org/2001/XMLSchema-instance" xsi:type="dcterms:W3CDTF">2016-12-19T12:36:00Z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