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65ca" w14:paraId="afd65ca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A5380E">
        <w:t>8</w:t>
      </w:r>
      <w:r w:rsidR="005731DF">
        <w:t>83</w:t>
      </w:r>
      <w:r w:rsidR="00D259A4">
        <w:t>/16-</w:t>
      </w:r>
      <w:r w:rsidR="00A5380E">
        <w:t>1</w:t>
      </w:r>
      <w:r w:rsidR="00E07A93">
        <w:t>0</w:t>
      </w:r>
    </w:p>
    <w:p w:rsidRDefault="004952D7" w:rsidP="0077456D" w:rsidR="004952D7">
      <w:pPr>
        <w:tabs>
          <w:tab w:pos="7665" w:val="left"/>
        </w:tabs>
      </w:pPr>
      <w:r>
        <w:rPr>
          <w:rStyle w:val="Strong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Strong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123C74" w:rsidRPr="00123C74">
        <w:t>ELDI j.d.o.o., Osijek, Stjepana Radića 48, OIB: 80178437554, MBS: 030124915</w:t>
      </w:r>
      <w:r w:rsidR="000E2913" w:rsidRPr="00841C42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BodyText"/>
      </w:pPr>
      <w:r w:rsidRPr="0013209D">
        <w:tab/>
      </w:r>
    </w:p>
    <w:p w:rsidRDefault="004011EC" w:rsidP="004B741D" w:rsidR="004011EC" w:rsidRPr="004011EC">
      <w:pPr>
        <w:pStyle w:val="BodyText"/>
      </w:pPr>
    </w:p>
    <w:p w:rsidRDefault="004B741D" w:rsidP="00C84B33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123C74" w:rsidRPr="00123C74">
        <w:t>ELDI j.d.o.o., Osijek, Stjepana Radića 48, OIB: 80178437554, MBS: 030124915</w:t>
      </w:r>
      <w:r w:rsidR="004952D7">
        <w:rPr>
          <w:b/>
        </w:rPr>
        <w:t>.</w:t>
      </w:r>
    </w:p>
    <w:p w:rsidRDefault="003742E1" w:rsidP="00D259A4" w:rsidR="003742E1">
      <w:pPr>
        <w:pStyle w:val="BodyText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3E50C9">
        <w:t>Željko Ferenčić</w:t>
      </w:r>
      <w:r w:rsidR="001359AC">
        <w:t xml:space="preserve"> iz </w:t>
      </w:r>
      <w:r w:rsidR="003E50C9">
        <w:t>Vukovara</w:t>
      </w:r>
      <w:r w:rsidR="00717947">
        <w:t xml:space="preserve">, </w:t>
      </w:r>
      <w:r w:rsidR="003E50C9" w:rsidRPr="00B03FBD">
        <w:t>Kardinala A. Stepinca 2, p.p. 82</w:t>
      </w:r>
      <w:r w:rsidR="00841C42">
        <w:t xml:space="preserve">, OIB: </w:t>
      </w:r>
      <w:r w:rsidR="003E50C9" w:rsidRPr="00B03FBD">
        <w:t>73873182459</w:t>
      </w:r>
      <w:r w:rsidR="0009206B">
        <w:t>.</w:t>
      </w:r>
    </w:p>
    <w:p w:rsidRDefault="00A26E0B" w:rsidP="003742E1" w:rsidR="004B741D">
      <w:pPr>
        <w:pStyle w:val="BodyText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BodyText"/>
        <w:rPr>
          <w:b/>
          <w:bCs/>
        </w:rPr>
      </w:pPr>
    </w:p>
    <w:p w:rsidRDefault="004952D7" w:rsidP="004B741D" w:rsidR="004952D7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BodyText"/>
        <w:rPr>
          <w:b/>
          <w:bCs/>
        </w:rPr>
      </w:pPr>
    </w:p>
    <w:p w:rsidRDefault="00316834" w:rsidP="004B741D" w:rsidR="00316834">
      <w:pPr>
        <w:pStyle w:val="BodyText"/>
        <w:rPr>
          <w:b/>
          <w:bCs/>
        </w:rPr>
      </w:pPr>
    </w:p>
    <w:p w:rsidRDefault="00366021" w:rsidP="00316834" w:rsidR="0013209D">
      <w:pPr>
        <w:pStyle w:val="BodyText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1359AC">
        <w:t>1</w:t>
      </w:r>
      <w:r w:rsidR="00123C74">
        <w:t>4</w:t>
      </w:r>
      <w:r w:rsidR="00FF2438">
        <w:t xml:space="preserve">. </w:t>
      </w:r>
      <w:r w:rsidR="001359AC">
        <w:t>travnj</w:t>
      </w:r>
      <w:r w:rsidR="009F5A8F">
        <w:t>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123C74" w:rsidRPr="00123C74">
        <w:t>ELDI j.d.o.o., Osijek, Stjepana Radića 48, OIB: 80178437554, MBS: 030124915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BodyText"/>
      </w:pPr>
      <w:r>
        <w:t xml:space="preserve"> </w:t>
      </w:r>
    </w:p>
    <w:p w:rsidRDefault="00EF5439" w:rsidP="00004F11" w:rsidR="00841C42">
      <w:pPr>
        <w:pStyle w:val="BodyText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1359AC">
        <w:t>1</w:t>
      </w:r>
      <w:r w:rsidR="009F5A8F">
        <w:t xml:space="preserve">. </w:t>
      </w:r>
      <w:r w:rsidR="001359AC">
        <w:t>rujna</w:t>
      </w:r>
      <w:r w:rsidR="00841C42">
        <w:t xml:space="preserve"> </w:t>
      </w:r>
      <w:r w:rsidR="009F5A8F">
        <w:t>2016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</w:p>
    <w:p w:rsidRDefault="001E1BC5" w:rsidP="00004F11" w:rsidR="001E1BC5">
      <w:pPr>
        <w:pStyle w:val="BodyText"/>
        <w:ind w:firstLine="708"/>
      </w:pPr>
    </w:p>
    <w:p w:rsidRDefault="001E1BC5" w:rsidP="001E1BC5" w:rsidR="00123C74">
      <w:pPr>
        <w:jc w:val="right"/>
      </w:pPr>
      <w:r>
        <w:tab/>
      </w:r>
    </w:p>
    <w:p w:rsidRDefault="001E1BC5" w:rsidP="001E1BC5" w:rsidR="001E1BC5">
      <w:pPr>
        <w:jc w:val="right"/>
      </w:pPr>
      <w:r>
        <w:lastRenderedPageBreak/>
        <w:t>6 St-</w:t>
      </w:r>
      <w:r w:rsidR="005731DF">
        <w:t>883</w:t>
      </w:r>
      <w:r>
        <w:t>/16-</w:t>
      </w:r>
      <w:r w:rsidR="00A5380E">
        <w:t>1</w:t>
      </w:r>
      <w:r w:rsidR="00663D24">
        <w:t>0</w:t>
      </w:r>
    </w:p>
    <w:p w:rsidRDefault="001E1BC5" w:rsidP="001E1BC5" w:rsidR="001E1BC5">
      <w:pPr>
        <w:pStyle w:val="BodyText"/>
        <w:tabs>
          <w:tab w:pos="1695" w:val="left"/>
        </w:tabs>
        <w:ind w:firstLine="708"/>
      </w:pPr>
    </w:p>
    <w:p w:rsidRDefault="001E1BC5" w:rsidP="00004F11" w:rsidR="001E1BC5">
      <w:pPr>
        <w:pStyle w:val="BodyText"/>
        <w:ind w:firstLine="708"/>
      </w:pPr>
    </w:p>
    <w:p w:rsidRDefault="00316834" w:rsidP="00841C42" w:rsidR="00316834">
      <w:pPr>
        <w:pStyle w:val="BodyText"/>
      </w:pPr>
      <w:r>
        <w:t xml:space="preserve">od </w:t>
      </w:r>
      <w:r w:rsidR="003E50C9">
        <w:t>358</w:t>
      </w:r>
      <w:r w:rsidR="00841C42">
        <w:t xml:space="preserve"> </w:t>
      </w:r>
      <w:r>
        <w:t xml:space="preserve">dana u ukupnom iznosu od </w:t>
      </w:r>
      <w:r w:rsidR="003E50C9">
        <w:t>55</w:t>
      </w:r>
      <w:r w:rsidR="00FF2438">
        <w:t>.</w:t>
      </w:r>
      <w:r w:rsidR="003E50C9">
        <w:t>984</w:t>
      </w:r>
      <w:r w:rsidR="00841C42">
        <w:t>,</w:t>
      </w:r>
      <w:r w:rsidR="003E50C9">
        <w:t>66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1359AC">
        <w:t>1</w:t>
      </w:r>
      <w:r>
        <w:t xml:space="preserve"> </w:t>
      </w:r>
      <w:r w:rsidR="00C03DCE">
        <w:t>zaposlen</w:t>
      </w:r>
      <w:r w:rsidR="001359AC">
        <w:t>og</w:t>
      </w:r>
      <w:r>
        <w:t>.</w:t>
      </w:r>
    </w:p>
    <w:p w:rsidRDefault="009F5A8F" w:rsidP="00DD6DE4" w:rsidR="009F5A8F">
      <w:pPr>
        <w:pStyle w:val="BodyText"/>
        <w:ind w:firstLine="708"/>
      </w:pPr>
    </w:p>
    <w:p w:rsidRDefault="00133EE5" w:rsidP="00DD6DE4" w:rsidR="004952D7">
      <w:pPr>
        <w:pStyle w:val="BodyText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3E50C9">
        <w:t>Željko Ferenčić iz Vukovara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BodyText"/>
        <w:rPr>
          <w:b/>
          <w:bCs/>
        </w:rPr>
      </w:pPr>
    </w:p>
    <w:p w:rsidRDefault="004B741D" w:rsidP="00AC544E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434598">
        <w:t>21</w:t>
      </w:r>
      <w:r w:rsidR="0009206B">
        <w:t xml:space="preserve">. </w:t>
      </w:r>
      <w:r w:rsidR="00841C42">
        <w:t>veljače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C0654F" w:rsidR="00C0654F">
      <w:pPr>
        <w:pStyle w:val="BodyText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BodyText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BodyText"/>
        <w:ind w:firstLine="708"/>
        <w:jc w:val="left"/>
      </w:pPr>
    </w:p>
    <w:p w:rsidRDefault="00C0654F" w:rsidP="00C0654F" w:rsidR="00C0654F">
      <w:pPr>
        <w:pStyle w:val="BodyText"/>
        <w:jc w:val="left"/>
      </w:pPr>
      <w:r>
        <w:t>POUKA O PRAVNOM LIJEKU:</w:t>
      </w:r>
    </w:p>
    <w:p w:rsidRDefault="00C0654F" w:rsidP="00C0654F" w:rsidR="00C0654F">
      <w:pPr>
        <w:pStyle w:val="BodyText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BodyText"/>
        <w:jc w:val="left"/>
      </w:pPr>
    </w:p>
    <w:p w:rsidRDefault="00C0654F" w:rsidP="00C0654F" w:rsidR="00C0654F">
      <w:pPr>
        <w:pStyle w:val="BodyText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BodyText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E07A93">
        <w:t>1</w:t>
      </w:r>
      <w:r w:rsidR="00123C74">
        <w:t>4</w:t>
      </w:r>
      <w:r w:rsidR="00841C42">
        <w:t>.</w:t>
      </w:r>
      <w:r w:rsidR="00E07A93">
        <w:t>4</w:t>
      </w:r>
      <w:r w:rsidR="00841C42">
        <w:t>.2016.g.</w:t>
      </w:r>
    </w:p>
    <w:p w:rsidRDefault="00D259A4" w:rsidP="00C2039B" w:rsidR="00C0654F">
      <w:pPr>
        <w:pStyle w:val="BodyText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434598">
        <w:t>21</w:t>
      </w:r>
      <w:r w:rsidR="00D5673C">
        <w:t>/</w:t>
      </w:r>
      <w:r w:rsidR="00841C42">
        <w:t>3</w:t>
      </w:r>
    </w:p>
    <w:p w:rsidRDefault="00C0654F" w:rsidP="001309A4" w:rsidR="00C0654F">
      <w:pPr>
        <w:pStyle w:val="BodyText"/>
        <w:jc w:val="center"/>
      </w:pPr>
    </w:p>
    <w:p w:rsidRDefault="00C2039B" w:rsidP="001309A4" w:rsidR="00C0654F">
      <w:pPr>
        <w:pStyle w:val="BodyText"/>
        <w:jc w:val="center"/>
      </w:pPr>
      <w:r>
        <w:t xml:space="preserve"> </w:t>
      </w: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C0654F" w:rsidP="001309A4" w:rsidR="00C0654F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004F11" w:rsidP="001309A4" w:rsidR="00004F11">
      <w:pPr>
        <w:pStyle w:val="BodyText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4294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3C74"/>
    <w:rsid w:val="00125C68"/>
    <w:rsid w:val="001309A4"/>
    <w:rsid w:val="0013209D"/>
    <w:rsid w:val="0013312A"/>
    <w:rsid w:val="00133EE5"/>
    <w:rsid w:val="001359AC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3E50C9"/>
    <w:rsid w:val="004011EC"/>
    <w:rsid w:val="00424294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31DF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3D24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5A8F"/>
    <w:rsid w:val="009F6A0F"/>
    <w:rsid w:val="00A025E8"/>
    <w:rsid w:val="00A07AC6"/>
    <w:rsid w:val="00A15670"/>
    <w:rsid w:val="00A26E0B"/>
    <w:rsid w:val="00A402F9"/>
    <w:rsid w:val="00A5380E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07A93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424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424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424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424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424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424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ELDI j.d.o.o. za proizvodnju i trgovinu</izvorni_sadrzaj>
    <derivirana_varijabla naziv="DomainObject.Predmet.ProtustrankaFormated_1">  ELDI j.d.o.o. za proizvodnju i trgovinu</derivirana_varijabla>
  </DomainObject.Predmet.ProtustrankaFormated>
  <DomainObject.Predmet.ProtustrankaFormatedOIB>
    <izvorni_sadrzaj>  ELDI j.d.o.o. za proizvodnju i trgovinu, OIB 80178437554</izvorni_sadrzaj>
    <derivirana_varijabla naziv="DomainObject.Predmet.ProtustrankaFormatedOIB_1">  ELDI j.d.o.o. za proizvodnju i trgovinu, OIB 80178437554</derivirana_varijabla>
  </DomainObject.Predmet.ProtustrankaFormatedOIB>
  <DomainObject.Predmet.ProtustrankaFormatedWithAdress>
    <izvorni_sadrzaj> ELDI j.d.o.o. za proizvodnju i trgovinu, Stjepana Radića 48, 31000 Osijek</izvorni_sadrzaj>
    <derivirana_varijabla naziv="DomainObject.Predmet.ProtustrankaFormatedWithAdress_1"> ELDI j.d.o.o. za proizvodnju i trgovinu, Stjepana Radića 48, 31000 Osijek</derivirana_varijabla>
  </DomainObject.Predmet.ProtustrankaFormatedWithAdress>
  <DomainObject.Predmet.ProtustrankaFormatedWithAdressOIB>
    <izvorni_sadrzaj> ELDI j.d.o.o. za proizvodnju i trgovinu, OIB 80178437554, Stjepana Radića 48, 31000 Osijek</izvorni_sadrzaj>
    <derivirana_varijabla naziv="DomainObject.Predmet.ProtustrankaFormatedWithAdressOIB_1"> ELDI j.d.o.o. za proizvodnju i trgovinu, OIB 80178437554, Stjepana Radića 48, 31000 Osijek</derivirana_varijabla>
  </DomainObject.Predmet.ProtustrankaFormatedWithAdressOIB>
  <DomainObject.Predmet.ProtustrankaWithAdress>
    <izvorni_sadrzaj>ELDI j.d.o.o. za proizvodnju i trgovinu Stjepana Radića 48, 31000 Osijek</izvorni_sadrzaj>
    <derivirana_varijabla naziv="DomainObject.Predmet.ProtustrankaWithAdress_1">ELDI j.d.o.o. za proizvodnju i trgovinu Stjepana Radića 48, 31000 Osijek</derivirana_varijabla>
  </DomainObject.Predmet.ProtustrankaWithAdress>
  <DomainObject.Predmet.ProtustrankaWithAdressOIB>
    <izvorni_sadrzaj>ELDI j.d.o.o. za proizvodnju i trgovinu, OIB 80178437554, Stjepana Radića 48, 31000 Osijek</izvorni_sadrzaj>
    <derivirana_varijabla naziv="DomainObject.Predmet.ProtustrankaWithAdressOIB_1">ELDI j.d.o.o. za proizvodnju i trgovinu, OIB 80178437554, Stjepana Radića 48, 31000 Osijek</derivirana_varijabla>
  </DomainObject.Predmet.ProtustrankaWithAdressOIB>
  <DomainObject.Predmet.ProtustrankaNazivFormated>
    <izvorni_sadrzaj>ELDI j.d.o.o. za proizvodnju i trgovinu</izvorni_sadrzaj>
    <derivirana_varijabla naziv="DomainObject.Predmet.ProtustrankaNazivFormated_1">ELDI j.d.o.o. za proizvodnju i trgovinu</derivirana_varijabla>
  </DomainObject.Predmet.ProtustrankaNazivFormated>
  <DomainObject.Predmet.ProtustrankaNazivFormatedOIB>
    <izvorni_sadrzaj>ELDI j.d.o.o. za proizvodnju i trgovinu, OIB 80178437554</izvorni_sadrzaj>
    <derivirana_varijabla naziv="DomainObject.Predmet.ProtustrankaNazivFormatedOIB_1">ELDI j.d.o.o. za proizvodnju i trgovinu, OIB 80178437554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ELDI j.d.o.o. za proizvodnju i trgovinu</item>
    </izvorni_sadrzaj>
    <derivirana_varijabla naziv="DomainObject.Predmet.ProtuStrankaListFormated_1">
      <item>ELDI j.d.o.o. za proizvodnju i trgovinu</item>
    </derivirana_varijabla>
  </DomainObject.Predmet.ProtuStrankaListFormated>
  <DomainObject.Predmet.ProtuStrankaListFormatedOIB>
    <izvorni_sadrzaj>
      <item>ELDI j.d.o.o. za proizvodnju i trgovinu, OIB 80178437554</item>
    </izvorni_sadrzaj>
    <derivirana_varijabla naziv="DomainObject.Predmet.ProtuStrankaListFormatedOIB_1">
      <item>ELDI j.d.o.o. za proizvodnju i trgovinu, OIB 80178437554</item>
    </derivirana_varijabla>
  </DomainObject.Predmet.ProtuStrankaListFormatedOIB>
  <DomainObject.Predmet.ProtuStrankaListFormatedWithAdress>
    <izvorni_sadrzaj>
      <item>ELDI j.d.o.o. za proizvodnju i trgovinu, Stjepana Radića 48, 31000 Osijek</item>
    </izvorni_sadrzaj>
    <derivirana_varijabla naziv="DomainObject.Predmet.ProtuStrankaListFormatedWithAdress_1">
      <item>ELDI j.d.o.o. za proizvodnju i trgovinu, Stjepana Radića 48, 31000 Osijek</item>
    </derivirana_varijabla>
  </DomainObject.Predmet.ProtuStrankaListFormatedWithAdress>
  <DomainObject.Predmet.ProtuStrankaListFormatedWithAdressOIB>
    <izvorni_sadrzaj>
      <item>ELDI j.d.o.o. za proizvodnju i trgovinu, OIB 80178437554, Stjepana Radića 48, 31000 Osijek</item>
    </izvorni_sadrzaj>
    <derivirana_varijabla naziv="DomainObject.Predmet.ProtuStrankaListFormatedWithAdressOIB_1">
      <item>ELDI j.d.o.o. za proizvodnju i trgovinu, OIB 80178437554, Stjepana Radića 48, 31000 Osijek</item>
    </derivirana_varijabla>
  </DomainObject.Predmet.ProtuStrankaListFormatedWithAdressOIB>
  <DomainObject.Predmet.ProtuStrankaListNazivFormated>
    <izvorni_sadrzaj>
      <item>ELDI j.d.o.o. za proizvodnju i trgovinu</item>
    </izvorni_sadrzaj>
    <derivirana_varijabla naziv="DomainObject.Predmet.ProtuStrankaListNazivFormated_1">
      <item>ELDI j.d.o.o. za proizvodnju i trgovinu</item>
    </derivirana_varijabla>
  </DomainObject.Predmet.ProtuStrankaListNazivFormated>
  <DomainObject.Predmet.ProtuStrankaListNazivFormatedOIB>
    <izvorni_sadrzaj>
      <item>ELDI j.d.o.o. za proizvodnju i trgovinu, OIB 80178437554</item>
    </izvorni_sadrzaj>
    <derivirana_varijabla naziv="DomainObject.Predmet.ProtuStrankaListNazivFormatedOIB_1">
      <item>ELDI j.d.o.o. za proizvodnju i trgovinu, OIB 80178437554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ELDI j.d.o.o. za proizvodnju i trgovinu</izvorni_sadrzaj>
    <derivirana_varijabla naziv="DomainObject.Predmet.ProtustrankaIDrugi_1">ELDI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ELDI j.d.o.o. za proizvodnju i trgovinu, OIB 80178437554, Stjepana Radića 48, 31000 Osijek</izvorni_sadrzaj>
    <derivirana_varijabla naziv="DomainObject.Predmet.ProtustrankaIDrugiAdressOIB_1">ELDI j.d.o.o. za proizvodnju i trgovinu, OIB 80178437554, Stjepana Radića 48,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ELDI j.d.o.o. za proizvodnju i trgovinu</item>
    </izvorni_sadrzaj>
    <derivirana_varijabla naziv="DomainObject.Predmet.SudioniciListNaziv_1">
      <item>FINA RC OSIJEK</item>
      <item>ELDI j.d.o.o. za proizvodnju i trgovinu</item>
    </derivirana_varijabla>
  </DomainObject.Predmet.SudioniciListNaziv>
  <DomainObject.Predmet.SudioniciListAdressOIB>
    <izvorni_sadrzaj>
      <item>FINA RC OSIJEK, OIB 85821130368</item>
      <item>ELDI j.d.o.o. za proizvodnju i trgovinu, OIB 80178437554, Stjepana Radića 48,31000 Osijek</item>
    </izvorni_sadrzaj>
    <derivirana_varijabla naziv="DomainObject.Predmet.SudioniciListAdressOIB_1">
      <item>FINA RC OSIJEK, OIB 85821130368</item>
      <item>ELDI j.d.o.o. za proizvodnju i trgovinu, OIB 80178437554, Stjepana Radića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80178437554</item>
    </izvorni_sadrzaj>
    <derivirana_varijabla naziv="DomainObject.Predmet.SudioniciListNazivOIB_1">
      <item>, OIB 85821130368</item>
      <item>, OIB 80178437554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A2CA1-0DE4-4CCE-96AF-8623D6667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2428</properties:Characters>
  <properties:Lines>96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2017-02-21T07:32:00Z</dcterms:created>
  <dc:creator>hermanj</dc:creator>
  <cp:lastModifiedBy>Maja Videnović</cp:lastModifiedBy>
  <cp:lastPrinted>2016-05-05T06:46:00Z</cp:lastPrinted>
  <dcterms:modified xmlns:xsi="http://www.w3.org/2001/XMLSchema-instance" xsi:type="dcterms:W3CDTF">2017-02-21T07:39:00Z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