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62d4" w14:paraId="7b262d4" w:rsidRDefault="00B427B8" w:rsidP="00CE3664" w:rsidR="00B427B8">
      <w:pPr>
        <w:ind w:firstLine="720" w:left="-720"/>
        <w:jc w:val="center"/>
        <w15:collapsed w:val="false"/>
        <w:rPr>
          <w:b/>
        </w:rPr>
      </w:pPr>
      <w:bookmarkStart w:name="_GoBack" w:id="0"/>
      <w:bookmarkEnd w:id="0"/>
    </w:p>
    <w:p w:rsidRDefault="00B427B8" w:rsidP="00CE3664" w:rsidR="00B427B8">
      <w:pPr>
        <w:ind w:firstLine="720" w:left="-720"/>
        <w:jc w:val="center"/>
        <w:rPr>
          <w:b/>
        </w:rPr>
      </w:pPr>
    </w:p>
    <w:p w:rsidRDefault="00CE3664" w:rsidP="00CE3664" w:rsidR="004E7A8A" w:rsidRPr="00CE3664">
      <w:pPr>
        <w:ind w:firstLine="720" w:left="-720"/>
        <w:jc w:val="center"/>
        <w:rPr>
          <w:b/>
        </w:rPr>
      </w:pPr>
      <w:r w:rsidRPr="00CE3664">
        <w:rPr>
          <w:b/>
        </w:rPr>
        <w:t>OBRAZAC 19.</w:t>
      </w:r>
    </w:p>
    <w:p w:rsidRDefault="00CE3664" w:rsidP="00CE3664" w:rsidR="00CE3664">
      <w:pPr>
        <w:ind w:firstLine="720" w:left="-720"/>
      </w:pPr>
    </w:p>
    <w:p w:rsidRDefault="00CE3664" w:rsidP="00CE3664" w:rsidR="00CE3664">
      <w:pPr>
        <w:ind w:firstLine="720" w:left="-720"/>
      </w:pPr>
      <w:r>
        <w:t>Nadležni trgovački sud</w:t>
      </w:r>
      <w:r w:rsidR="00080717">
        <w:t>:</w:t>
      </w:r>
      <w:r>
        <w:t xml:space="preserve">  </w:t>
      </w:r>
      <w:r w:rsidRPr="00C270BD">
        <w:rPr>
          <w:b/>
        </w:rPr>
        <w:t>TRGOVAČKI SUD U ZAGREBU</w:t>
      </w:r>
    </w:p>
    <w:p w:rsidRDefault="00CE3664" w:rsidP="00CE3664" w:rsidR="003974CF" w:rsidRPr="00646EED">
      <w:pPr>
        <w:ind w:firstLine="720" w:left="-720"/>
        <w:rPr>
          <w:b/>
        </w:rPr>
      </w:pPr>
      <w:r>
        <w:t>Poslovni broj spisa</w:t>
      </w:r>
      <w:r w:rsidR="00080717">
        <w:t>:</w:t>
      </w:r>
      <w:r>
        <w:t xml:space="preserve">  </w:t>
      </w:r>
      <w:r w:rsidR="004656EC" w:rsidRPr="00646EED">
        <w:rPr>
          <w:b/>
        </w:rPr>
        <w:t>ST-</w:t>
      </w:r>
      <w:r w:rsidR="00581252">
        <w:rPr>
          <w:b/>
        </w:rPr>
        <w:t>39/2015</w:t>
      </w:r>
    </w:p>
    <w:p w:rsidRDefault="00CE3664" w:rsidP="00CE3664" w:rsidR="00CE3664">
      <w:pPr>
        <w:ind w:firstLine="720" w:left="-720"/>
      </w:pPr>
      <w:r>
        <w:t>Dužnik (ime i prezi</w:t>
      </w:r>
      <w:r w:rsidR="00935EDE">
        <w:t>m</w:t>
      </w:r>
      <w:r>
        <w:t>e/tvrtka ili naziv, OIB, adresa/sjedište)</w:t>
      </w:r>
    </w:p>
    <w:p w:rsidRDefault="00581252" w:rsidP="00CE3664" w:rsidR="00084772">
      <w:pPr>
        <w:ind w:firstLine="720" w:left="-720"/>
        <w:rPr>
          <w:b/>
        </w:rPr>
      </w:pPr>
      <w:r>
        <w:rPr>
          <w:b/>
        </w:rPr>
        <w:t>ORTOIMPLANT d.o.o. u stečaju, Ul. Grada Vukovara 269/f</w:t>
      </w:r>
    </w:p>
    <w:p w:rsidRDefault="004656EC" w:rsidP="00CE3664" w:rsidR="004656EC">
      <w:pPr>
        <w:ind w:firstLine="720" w:left="-720"/>
        <w:rPr>
          <w:b/>
        </w:rPr>
      </w:pPr>
      <w:r>
        <w:rPr>
          <w:b/>
        </w:rPr>
        <w:t>OIB:</w:t>
      </w:r>
      <w:r w:rsidR="00517177">
        <w:rPr>
          <w:b/>
        </w:rPr>
        <w:t xml:space="preserve"> </w:t>
      </w:r>
      <w:r w:rsidR="00581252">
        <w:rPr>
          <w:b/>
        </w:rPr>
        <w:t>13168607633</w:t>
      </w:r>
    </w:p>
    <w:p w:rsidRDefault="003974CF" w:rsidP="001D7627" w:rsidR="003974CF">
      <w:pPr>
        <w:rPr>
          <w:b/>
        </w:rPr>
      </w:pPr>
    </w:p>
    <w:p w:rsidRDefault="00080717" w:rsidP="00CE3664" w:rsidR="00080717">
      <w:pPr>
        <w:ind w:firstLine="720" w:left="-720"/>
        <w:rPr>
          <w:b/>
        </w:rPr>
      </w:pPr>
    </w:p>
    <w:p w:rsidRDefault="009B65E4" w:rsidP="00646EED" w:rsidR="00463042" w:rsidRPr="001D7627">
      <w:pPr>
        <w:ind w:firstLine="1068" w:left="3180"/>
        <w:rPr>
          <w:b/>
        </w:rPr>
      </w:pPr>
      <w:r>
        <w:rPr>
          <w:b/>
        </w:rPr>
        <w:t>TABLICA PRIJAVLJENIH TRAŽBINA, RAZLUČNIH I IZLUČNIH PRAVA</w:t>
      </w:r>
    </w:p>
    <w:p w:rsidRDefault="00FB2910" w:rsidP="00FB2910" w:rsidR="00CE3664">
      <w:pPr>
        <w:rPr>
          <w:b/>
        </w:rPr>
      </w:pPr>
      <w:r>
        <w:rPr>
          <w:b/>
        </w:rPr>
        <w:t xml:space="preserve">                                                                                I  </w:t>
      </w:r>
      <w:r w:rsidR="00CE3664" w:rsidRPr="00E0700E">
        <w:rPr>
          <w:b/>
        </w:rPr>
        <w:t>T</w:t>
      </w:r>
      <w:r w:rsidR="00363007">
        <w:rPr>
          <w:b/>
        </w:rPr>
        <w:t>ABLICA PRI</w:t>
      </w:r>
      <w:r w:rsidR="00CE3664" w:rsidRPr="00E0700E">
        <w:rPr>
          <w:b/>
        </w:rPr>
        <w:t>JAVLJENIH TRA</w:t>
      </w:r>
      <w:r w:rsidR="00346189">
        <w:rPr>
          <w:b/>
        </w:rPr>
        <w:t>ŽBINA</w:t>
      </w:r>
      <w:r w:rsidR="009B65E4">
        <w:rPr>
          <w:b/>
        </w:rPr>
        <w:t xml:space="preserve"> – </w:t>
      </w:r>
      <w:r w:rsidR="007423C5">
        <w:rPr>
          <w:b/>
        </w:rPr>
        <w:t>I</w:t>
      </w:r>
      <w:r w:rsidR="00AA07ED">
        <w:rPr>
          <w:b/>
        </w:rPr>
        <w:t>I</w:t>
      </w:r>
      <w:r w:rsidR="007423C5">
        <w:rPr>
          <w:b/>
        </w:rPr>
        <w:t xml:space="preserve"> VIŠI ISPLATNI RED</w:t>
      </w:r>
      <w:r>
        <w:rPr>
          <w:b/>
        </w:rPr>
        <w:t xml:space="preserve"> </w:t>
      </w:r>
    </w:p>
    <w:p w:rsidRDefault="00FB2910" w:rsidP="00FB2910" w:rsidR="00FB2910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II ISPITNO ROČIŠTE</w:t>
      </w:r>
    </w:p>
    <w:p w:rsidRDefault="00591F57" w:rsidP="004656EC" w:rsidR="00591F57" w:rsidRPr="00E93462">
      <w:pPr>
        <w:ind w:left="360"/>
        <w:rPr>
          <w:b/>
        </w:rPr>
      </w:pPr>
    </w:p>
    <w:tbl>
      <w:tblPr>
        <w:tblW w:type="dxa" w:w="1594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975"/>
        <w:gridCol w:w="2115"/>
        <w:gridCol w:w="1358"/>
        <w:gridCol w:w="1897"/>
        <w:gridCol w:w="1223"/>
        <w:gridCol w:w="1612"/>
        <w:gridCol w:w="1134"/>
        <w:gridCol w:w="1223"/>
        <w:gridCol w:w="1045"/>
        <w:gridCol w:w="1611"/>
        <w:gridCol w:w="1747"/>
      </w:tblGrid>
      <w:tr w:rsidTr="00131FAF" w:rsidR="004656EC" w:rsidRPr="008B25C9">
        <w:tc>
          <w:tcPr>
            <w:tcW w:type="dxa" w:w="975"/>
            <w:vAlign w:val="center"/>
          </w:tcPr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Redni</w:t>
            </w:r>
          </w:p>
          <w:p w:rsidRDefault="00CE3664" w:rsidP="0045042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broj prijavljene tražbine</w:t>
            </w:r>
          </w:p>
        </w:tc>
        <w:tc>
          <w:tcPr>
            <w:tcW w:type="dxa" w:w="2115"/>
            <w:vAlign w:val="center"/>
          </w:tcPr>
          <w:p w:rsidRDefault="00CE3664" w:rsidP="008B25C9" w:rsidR="00CE3664" w:rsidRPr="008B25C9">
            <w:pPr>
              <w:ind w:firstLine="288" w:left="-288"/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Ime i prezime/tvrtka ili naziv vjerovnika</w:t>
            </w:r>
          </w:p>
        </w:tc>
        <w:tc>
          <w:tcPr>
            <w:tcW w:type="dxa" w:w="1358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OIB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vjerovnika</w:t>
            </w:r>
          </w:p>
        </w:tc>
        <w:tc>
          <w:tcPr>
            <w:tcW w:type="dxa" w:w="1897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Adresa/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sjedište vjerovnika</w:t>
            </w:r>
          </w:p>
        </w:tc>
        <w:tc>
          <w:tcPr>
            <w:tcW w:type="dxa" w:w="1223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 prijavljene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</w:t>
            </w:r>
            <w:r w:rsidR="00CE3664" w:rsidRPr="008B25C9">
              <w:rPr>
                <w:b/>
                <w:sz w:val="16"/>
                <w:szCs w:val="16"/>
              </w:rPr>
              <w:t>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612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 osnova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prijavljene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134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223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Pravna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osnova priznate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045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Iznos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osporene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(kn)</w:t>
            </w:r>
          </w:p>
        </w:tc>
        <w:tc>
          <w:tcPr>
            <w:tcW w:type="dxa" w:w="1611"/>
            <w:vAlign w:val="center"/>
          </w:tcPr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Razlog</w:t>
            </w:r>
          </w:p>
          <w:p w:rsidRDefault="00E0555F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spora</w:t>
            </w:r>
            <w:r w:rsidR="00450424" w:rsidRPr="008B25C9">
              <w:rPr>
                <w:b/>
                <w:sz w:val="16"/>
                <w:szCs w:val="16"/>
              </w:rPr>
              <w:t>va</w:t>
            </w:r>
            <w:r w:rsidR="00CE3664" w:rsidRPr="008B25C9">
              <w:rPr>
                <w:b/>
                <w:sz w:val="16"/>
                <w:szCs w:val="16"/>
              </w:rPr>
              <w:t>nja</w:t>
            </w:r>
          </w:p>
          <w:p w:rsidRDefault="00CE3664" w:rsidP="008B25C9" w:rsidR="00CE3664" w:rsidRPr="008B25C9">
            <w:pPr>
              <w:jc w:val="center"/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tražbine</w:t>
            </w:r>
          </w:p>
        </w:tc>
        <w:tc>
          <w:tcPr>
            <w:tcW w:type="dxa" w:w="1747"/>
          </w:tcPr>
          <w:p w:rsidRDefault="00CE3664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 xml:space="preserve">Oznaka </w:t>
            </w:r>
          </w:p>
          <w:p w:rsidRDefault="009439D9" w:rsidP="00CE3664" w:rsidR="00CE3664" w:rsidRPr="008B25C9">
            <w:pPr>
              <w:rPr>
                <w:b/>
                <w:sz w:val="16"/>
                <w:szCs w:val="16"/>
              </w:rPr>
            </w:pPr>
            <w:r w:rsidRPr="008B25C9">
              <w:rPr>
                <w:b/>
                <w:sz w:val="16"/>
                <w:szCs w:val="16"/>
              </w:rPr>
              <w:t>o</w:t>
            </w:r>
            <w:r w:rsidR="00CE3664" w:rsidRPr="008B25C9">
              <w:rPr>
                <w:b/>
                <w:sz w:val="16"/>
                <w:szCs w:val="16"/>
              </w:rPr>
              <w:t>vršne isprave ake se tražbina zasniva na ovršnoj ispravi</w:t>
            </w:r>
          </w:p>
        </w:tc>
      </w:tr>
      <w:tr w:rsidTr="00131FAF" w:rsidR="00182210" w:rsidRPr="00131FAF">
        <w:tc>
          <w:tcPr>
            <w:tcW w:type="dxa" w:w="975"/>
            <w:vAlign w:val="center"/>
          </w:tcPr>
          <w:p w:rsidRDefault="00182210" w:rsidP="008B25C9" w:rsidR="00182210" w:rsidRPr="00131FAF">
            <w:pPr>
              <w:jc w:val="center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21</w:t>
            </w:r>
          </w:p>
        </w:tc>
        <w:tc>
          <w:tcPr>
            <w:tcW w:type="dxa" w:w="2115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Porsche leasing d.o.o.</w:t>
            </w:r>
          </w:p>
        </w:tc>
        <w:tc>
          <w:tcPr>
            <w:tcW w:type="dxa" w:w="1358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90275854576</w:t>
            </w:r>
          </w:p>
        </w:tc>
        <w:tc>
          <w:tcPr>
            <w:tcW w:type="dxa" w:w="1897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Škorpikova 21</w:t>
            </w:r>
          </w:p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223"/>
            <w:vAlign w:val="center"/>
          </w:tcPr>
          <w:p w:rsidRDefault="00182210" w:rsidP="003E01D7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91.517,72</w:t>
            </w:r>
          </w:p>
        </w:tc>
        <w:tc>
          <w:tcPr>
            <w:tcW w:type="dxa" w:w="1612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Ovršna isprava/Ugovor o leasingu</w:t>
            </w:r>
          </w:p>
        </w:tc>
        <w:tc>
          <w:tcPr>
            <w:tcW w:type="dxa" w:w="1134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91.517,72</w:t>
            </w:r>
          </w:p>
        </w:tc>
        <w:tc>
          <w:tcPr>
            <w:tcW w:type="dxa" w:w="1223"/>
            <w:vAlign w:val="center"/>
          </w:tcPr>
          <w:p w:rsidRDefault="00182210" w:rsidP="00080CE2" w:rsidR="00182210" w:rsidRPr="00182210">
            <w:pPr>
              <w:rPr>
                <w:sz w:val="16"/>
                <w:szCs w:val="16"/>
              </w:rPr>
            </w:pPr>
            <w:r w:rsidRPr="00182210">
              <w:rPr>
                <w:sz w:val="16"/>
                <w:szCs w:val="16"/>
              </w:rPr>
              <w:t>Ovršna isprava/Ugovor o leasingu</w:t>
            </w:r>
          </w:p>
        </w:tc>
        <w:tc>
          <w:tcPr>
            <w:tcW w:type="dxa" w:w="1045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11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  <w:tc>
          <w:tcPr>
            <w:tcW w:type="dxa" w:w="1747"/>
            <w:vAlign w:val="center"/>
          </w:tcPr>
          <w:p w:rsidRDefault="00182210" w:rsidP="00633C99" w:rsidR="00182210" w:rsidRPr="003543D8">
            <w:pPr>
              <w:rPr>
                <w:sz w:val="18"/>
                <w:szCs w:val="18"/>
              </w:rPr>
            </w:pPr>
            <w:r w:rsidRPr="003543D8">
              <w:rPr>
                <w:sz w:val="18"/>
                <w:szCs w:val="18"/>
              </w:rPr>
              <w:t>OV-12993/2012</w:t>
            </w:r>
          </w:p>
        </w:tc>
      </w:tr>
      <w:tr w:rsidTr="00131FAF" w:rsidR="00182210" w:rsidRPr="00131FAF">
        <w:tc>
          <w:tcPr>
            <w:tcW w:type="dxa" w:w="975"/>
            <w:vAlign w:val="center"/>
          </w:tcPr>
          <w:p w:rsidRDefault="00182210" w:rsidP="008B25C9" w:rsidR="00182210" w:rsidRPr="00131FAF">
            <w:pPr>
              <w:jc w:val="center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22</w:t>
            </w:r>
          </w:p>
        </w:tc>
        <w:tc>
          <w:tcPr>
            <w:tcW w:type="dxa" w:w="2115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P.B. Grad d.o.o.</w:t>
            </w:r>
          </w:p>
        </w:tc>
        <w:tc>
          <w:tcPr>
            <w:tcW w:type="dxa" w:w="1358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10120762935</w:t>
            </w:r>
          </w:p>
        </w:tc>
        <w:tc>
          <w:tcPr>
            <w:tcW w:type="dxa" w:w="1897"/>
            <w:vAlign w:val="center"/>
          </w:tcPr>
          <w:p w:rsidRDefault="00182210" w:rsidP="00E0555F" w:rsidR="00182210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Radnička cesta 50</w:t>
            </w:r>
            <w:r w:rsidR="002A215A">
              <w:rPr>
                <w:sz w:val="20"/>
                <w:szCs w:val="20"/>
              </w:rPr>
              <w:t xml:space="preserve">   </w:t>
            </w:r>
          </w:p>
          <w:p w:rsidRDefault="002A215A" w:rsidP="00E0555F" w:rsidR="002A215A" w:rsidRPr="00131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223"/>
            <w:vAlign w:val="center"/>
          </w:tcPr>
          <w:p w:rsidRDefault="005200BD" w:rsidP="008B25C9" w:rsidR="00182210" w:rsidRPr="00131F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44AF">
              <w:rPr>
                <w:sz w:val="20"/>
                <w:szCs w:val="20"/>
              </w:rPr>
              <w:t>14.96</w:t>
            </w:r>
            <w:r>
              <w:rPr>
                <w:sz w:val="20"/>
                <w:szCs w:val="20"/>
              </w:rPr>
              <w:t>0,64</w:t>
            </w:r>
          </w:p>
        </w:tc>
        <w:tc>
          <w:tcPr>
            <w:tcW w:type="dxa" w:w="1612"/>
            <w:vAlign w:val="center"/>
          </w:tcPr>
          <w:p w:rsidRDefault="002D03FB" w:rsidP="00E0555F" w:rsidR="00182210" w:rsidRPr="00131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Usluga po računima</w:t>
            </w:r>
          </w:p>
        </w:tc>
        <w:tc>
          <w:tcPr>
            <w:tcW w:type="dxa" w:w="1134"/>
            <w:vAlign w:val="center"/>
          </w:tcPr>
          <w:p w:rsidRDefault="009D44AF" w:rsidP="00833BE8" w:rsidR="00182210" w:rsidRPr="00131FA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114.96</w:t>
            </w:r>
            <w:r w:rsidR="005200BD">
              <w:rPr>
                <w:sz w:val="20"/>
                <w:szCs w:val="20"/>
              </w:rPr>
              <w:t>0,64</w:t>
            </w:r>
          </w:p>
        </w:tc>
        <w:tc>
          <w:tcPr>
            <w:tcW w:type="dxa" w:w="1223"/>
            <w:vAlign w:val="center"/>
          </w:tcPr>
          <w:p w:rsidRDefault="002D03FB" w:rsidP="00833BE8" w:rsidR="00182210" w:rsidRPr="0078435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045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11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  <w:tc>
          <w:tcPr>
            <w:tcW w:type="dxa" w:w="1747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</w:tr>
      <w:tr w:rsidTr="00131FAF" w:rsidR="00182210" w:rsidRPr="00131FAF">
        <w:tc>
          <w:tcPr>
            <w:tcW w:type="dxa" w:w="975"/>
            <w:vAlign w:val="center"/>
          </w:tcPr>
          <w:p w:rsidRDefault="00182210" w:rsidP="008B25C9" w:rsidR="00182210" w:rsidRPr="00131FAF">
            <w:pPr>
              <w:jc w:val="center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23</w:t>
            </w:r>
          </w:p>
        </w:tc>
        <w:tc>
          <w:tcPr>
            <w:tcW w:type="dxa" w:w="2115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Suvlasnici stambeno poslovne zgrade</w:t>
            </w:r>
            <w:r>
              <w:rPr>
                <w:sz w:val="20"/>
                <w:szCs w:val="20"/>
              </w:rPr>
              <w:t xml:space="preserve"> 52,54</w:t>
            </w:r>
            <w:r w:rsidR="00D614F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D614F9">
              <w:rPr>
                <w:sz w:val="20"/>
                <w:szCs w:val="20"/>
              </w:rPr>
              <w:t xml:space="preserve"> </w:t>
            </w:r>
            <w:r w:rsidR="002A215A">
              <w:rPr>
                <w:sz w:val="20"/>
                <w:szCs w:val="20"/>
              </w:rPr>
              <w:t xml:space="preserve"> Ul.grada Vukovara 269f, 269g</w:t>
            </w:r>
          </w:p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Zastupani po Upravitelju M123 Upravljanje d.o.o.</w:t>
            </w:r>
          </w:p>
        </w:tc>
        <w:tc>
          <w:tcPr>
            <w:tcW w:type="dxa" w:w="1358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24735765698</w:t>
            </w:r>
          </w:p>
        </w:tc>
        <w:tc>
          <w:tcPr>
            <w:tcW w:type="dxa" w:w="1897"/>
            <w:vAlign w:val="center"/>
          </w:tcPr>
          <w:p w:rsidRDefault="002A215A" w:rsidP="00131FAF" w:rsidR="001822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garada Vukovara 269f,   269 g</w:t>
            </w:r>
          </w:p>
          <w:p w:rsidRDefault="002A215A" w:rsidP="00131FAF" w:rsidR="002A215A" w:rsidRPr="00131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223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122.136,55</w:t>
            </w:r>
          </w:p>
        </w:tc>
        <w:tc>
          <w:tcPr>
            <w:tcW w:type="dxa" w:w="1612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Rješenje o ovrsi</w:t>
            </w:r>
          </w:p>
        </w:tc>
        <w:tc>
          <w:tcPr>
            <w:tcW w:type="dxa" w:w="1134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122.136,55</w:t>
            </w:r>
          </w:p>
        </w:tc>
        <w:tc>
          <w:tcPr>
            <w:tcW w:type="dxa" w:w="1223"/>
            <w:vAlign w:val="center"/>
          </w:tcPr>
          <w:p w:rsidRDefault="00182210" w:rsidP="00833BE8" w:rsidR="00182210" w:rsidRPr="0078435F">
            <w:pPr>
              <w:rPr>
                <w:sz w:val="16"/>
                <w:szCs w:val="16"/>
              </w:rPr>
            </w:pPr>
            <w:r w:rsidRPr="0078435F">
              <w:rPr>
                <w:sz w:val="16"/>
                <w:szCs w:val="16"/>
              </w:rPr>
              <w:t>Rješenje o ovrsi</w:t>
            </w:r>
          </w:p>
        </w:tc>
        <w:tc>
          <w:tcPr>
            <w:tcW w:type="dxa" w:w="1045"/>
            <w:vAlign w:val="center"/>
          </w:tcPr>
          <w:p w:rsidRDefault="00182210" w:rsidP="00833BE8" w:rsidR="00182210" w:rsidRPr="00131FAF">
            <w:pPr>
              <w:rPr>
                <w:sz w:val="20"/>
                <w:szCs w:val="20"/>
              </w:rPr>
            </w:pPr>
          </w:p>
        </w:tc>
        <w:tc>
          <w:tcPr>
            <w:tcW w:type="dxa" w:w="1611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  <w:tc>
          <w:tcPr>
            <w:tcW w:type="dxa" w:w="1747"/>
            <w:vAlign w:val="center"/>
          </w:tcPr>
          <w:p w:rsidRDefault="00182210" w:rsidP="000515D0" w:rsidR="00182210" w:rsidRPr="003543D8">
            <w:pPr>
              <w:rPr>
                <w:sz w:val="18"/>
                <w:szCs w:val="18"/>
              </w:rPr>
            </w:pPr>
            <w:r w:rsidRPr="003543D8">
              <w:rPr>
                <w:sz w:val="18"/>
                <w:szCs w:val="18"/>
              </w:rPr>
              <w:t>OVRV-2642/2013</w:t>
            </w:r>
          </w:p>
        </w:tc>
      </w:tr>
      <w:tr w:rsidTr="00131FAF" w:rsidR="00182210" w:rsidRPr="00131FAF">
        <w:tc>
          <w:tcPr>
            <w:tcW w:type="dxa" w:w="975"/>
            <w:vAlign w:val="center"/>
          </w:tcPr>
          <w:p w:rsidRDefault="00182210" w:rsidP="008B25C9" w:rsidR="00182210" w:rsidRPr="00131FAF">
            <w:pPr>
              <w:jc w:val="center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24</w:t>
            </w:r>
          </w:p>
        </w:tc>
        <w:tc>
          <w:tcPr>
            <w:tcW w:type="dxa" w:w="2115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M123 Upravljanje d.o.o.</w:t>
            </w:r>
          </w:p>
        </w:tc>
        <w:tc>
          <w:tcPr>
            <w:tcW w:type="dxa" w:w="1358"/>
            <w:vAlign w:val="center"/>
          </w:tcPr>
          <w:p w:rsidRDefault="00182210" w:rsidP="00833BE8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24735765698</w:t>
            </w:r>
          </w:p>
        </w:tc>
        <w:tc>
          <w:tcPr>
            <w:tcW w:type="dxa" w:w="1897"/>
            <w:vAlign w:val="center"/>
          </w:tcPr>
          <w:p w:rsidRDefault="00182210" w:rsidP="00E0555F" w:rsidR="00182210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Radnička cesta 50</w:t>
            </w:r>
          </w:p>
          <w:p w:rsidRDefault="002A215A" w:rsidP="00E0555F" w:rsidR="002A215A" w:rsidRPr="00131F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 Zagreb</w:t>
            </w:r>
          </w:p>
        </w:tc>
        <w:tc>
          <w:tcPr>
            <w:tcW w:type="dxa" w:w="1223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4.259,04</w:t>
            </w:r>
          </w:p>
        </w:tc>
        <w:tc>
          <w:tcPr>
            <w:tcW w:type="dxa" w:w="1612"/>
            <w:vAlign w:val="center"/>
          </w:tcPr>
          <w:p w:rsidRDefault="00182210" w:rsidP="00FB2910" w:rsidR="00182210" w:rsidRPr="00131FAF">
            <w:pPr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Usluga po računima</w:t>
            </w:r>
          </w:p>
        </w:tc>
        <w:tc>
          <w:tcPr>
            <w:tcW w:type="dxa" w:w="1134"/>
            <w:vAlign w:val="center"/>
          </w:tcPr>
          <w:p w:rsidRDefault="00182210" w:rsidP="00833BE8" w:rsidR="00182210" w:rsidRPr="00131FAF">
            <w:pPr>
              <w:jc w:val="right"/>
              <w:rPr>
                <w:sz w:val="20"/>
                <w:szCs w:val="20"/>
              </w:rPr>
            </w:pPr>
            <w:r w:rsidRPr="00131FAF">
              <w:rPr>
                <w:sz w:val="20"/>
                <w:szCs w:val="20"/>
              </w:rPr>
              <w:t>4.259,04</w:t>
            </w:r>
          </w:p>
        </w:tc>
        <w:tc>
          <w:tcPr>
            <w:tcW w:type="dxa" w:w="1223"/>
            <w:vAlign w:val="center"/>
          </w:tcPr>
          <w:p w:rsidRDefault="00182210" w:rsidP="00833BE8" w:rsidR="00182210" w:rsidRPr="0078435F">
            <w:pPr>
              <w:rPr>
                <w:sz w:val="16"/>
                <w:szCs w:val="16"/>
              </w:rPr>
            </w:pPr>
            <w:r w:rsidRPr="0078435F">
              <w:rPr>
                <w:sz w:val="16"/>
                <w:szCs w:val="16"/>
              </w:rPr>
              <w:t>Usluga po računima</w:t>
            </w:r>
          </w:p>
        </w:tc>
        <w:tc>
          <w:tcPr>
            <w:tcW w:type="dxa" w:w="1045"/>
            <w:vAlign w:val="center"/>
          </w:tcPr>
          <w:p w:rsidRDefault="00182210" w:rsidP="008B25C9" w:rsidR="00182210" w:rsidRPr="00131FAF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type="dxa" w:w="1611"/>
            <w:vAlign w:val="center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  <w:tc>
          <w:tcPr>
            <w:tcW w:type="dxa" w:w="1747"/>
          </w:tcPr>
          <w:p w:rsidRDefault="00182210" w:rsidP="00E0555F" w:rsidR="00182210" w:rsidRPr="00131FAF">
            <w:pPr>
              <w:rPr>
                <w:sz w:val="20"/>
                <w:szCs w:val="20"/>
              </w:rPr>
            </w:pPr>
          </w:p>
        </w:tc>
      </w:tr>
    </w:tbl>
    <w:p w:rsidRDefault="00CE3664" w:rsidP="00CE3664" w:rsidR="00CE3664">
      <w:pPr>
        <w:ind w:firstLine="720" w:left="-720"/>
      </w:pPr>
    </w:p>
    <w:p w:rsidRDefault="00E43947" w:rsidP="00B57622" w:rsidR="00E43947" w:rsidRPr="00463042">
      <w:pPr>
        <w:ind w:firstLine="720" w:left="-720"/>
      </w:pPr>
    </w:p>
    <w:p w:rsidRDefault="00DA3730" w:rsidP="00DA3730" w:rsidR="00DA3730"/>
    <w:p w:rsidRDefault="00301538" w:rsidP="00301538" w:rsidR="00301538"/>
    <w:p w:rsidRDefault="003D3A26" w:rsidP="00301538" w:rsidR="00301538">
      <w:r>
        <w:t>Mjesto i datum</w:t>
      </w:r>
      <w:r w:rsidR="00A64CB1">
        <w:t>, Zagreb, 26.02.2018.</w:t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A64CB1">
        <w:tab/>
      </w:r>
      <w:r w:rsidR="00301538">
        <w:t>Stečajni upravitelj:</w:t>
      </w:r>
    </w:p>
    <w:p w:rsidRDefault="00301538" w:rsidP="00301538" w:rsidR="00301538"/>
    <w:p w:rsidRDefault="00DA3730" w:rsidP="00CE3664" w:rsidR="00DA3730">
      <w:pPr>
        <w:ind w:firstLine="720" w:left="-720"/>
      </w:pPr>
    </w:p>
    <w:sectPr w:rsidSect="00463042" w:rsidR="00DA3730">
      <w:footerReference w:type="even" r:id="rId10"/>
      <w:footerReference w:type="default" r:id="rId11"/>
      <w:pgSz w:orient="landscape" w:h="11906" w:w="16838"/>
      <w:pgMar w:gutter="0" w:footer="709" w:header="709" w:left="540" w:bottom="46" w:right="1418" w:top="36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F0D" w:rsidP="00A411D8" w:rsidR="00CB1F0D">
      <w:pPr>
        <w:pStyle w:val="Bezproreda"/>
      </w:pPr>
      <w:r>
        <w:separator/>
      </w:r>
    </w:p>
  </w:endnote>
  <w:endnote w:id="0" w:type="continuationSeparator">
    <w:p w:rsidRDefault="00CB1F0D" w:rsidP="00A411D8" w:rsidR="00CB1F0D">
      <w:pPr>
        <w:pStyle w:val="Bezproreda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ED8" w:rsidP="003A6874" w:rsidR="002B0ED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47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B0ED8" w:rsidP="00DE70B6" w:rsidR="002B0ED8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F0D" w:rsidP="00A411D8" w:rsidR="00CB1F0D">
      <w:pPr>
        <w:pStyle w:val="Bezproreda"/>
      </w:pPr>
      <w:r>
        <w:separator/>
      </w:r>
    </w:p>
  </w:footnote>
  <w:footnote w:id="0" w:type="continuationSeparator">
    <w:p w:rsidRDefault="00CB1F0D" w:rsidP="00A411D8" w:rsidR="00CB1F0D">
      <w:pPr>
        <w:pStyle w:val="Bezproreda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5A43ED2"/>
    <w:multiLevelType w:val="hybridMultilevel"/>
    <w:tmpl w:val="5C48ABC4"/>
    <w:lvl w:tplc="98406462" w:ilvl="0">
      <w:start w:val="1"/>
      <w:numFmt w:val="upperRoman"/>
      <w:lvlText w:val="%1."/>
      <w:lvlJc w:val="left"/>
      <w:pPr>
        <w:tabs>
          <w:tab w:pos="6384" w:val="num"/>
        </w:tabs>
        <w:ind w:hanging="720" w:left="63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44" w:val="num"/>
        </w:tabs>
        <w:ind w:hanging="360" w:left="6744"/>
      </w:pPr>
    </w:lvl>
    <w:lvl w:tentative="true" w:tplc="041A001B" w:ilvl="2">
      <w:start w:val="1"/>
      <w:numFmt w:val="lowerRoman"/>
      <w:lvlText w:val="%3."/>
      <w:lvlJc w:val="right"/>
      <w:pPr>
        <w:tabs>
          <w:tab w:pos="7464" w:val="num"/>
        </w:tabs>
        <w:ind w:hanging="180" w:left="7464"/>
      </w:pPr>
    </w:lvl>
    <w:lvl w:tentative="true" w:tplc="041A000F" w:ilvl="3">
      <w:start w:val="1"/>
      <w:numFmt w:val="decimal"/>
      <w:lvlText w:val="%4."/>
      <w:lvlJc w:val="left"/>
      <w:pPr>
        <w:tabs>
          <w:tab w:pos="8184" w:val="num"/>
        </w:tabs>
        <w:ind w:hanging="360" w:left="8184"/>
      </w:pPr>
    </w:lvl>
    <w:lvl w:tentative="true" w:tplc="041A0019" w:ilvl="4">
      <w:start w:val="1"/>
      <w:numFmt w:val="lowerLetter"/>
      <w:lvlText w:val="%5."/>
      <w:lvlJc w:val="left"/>
      <w:pPr>
        <w:tabs>
          <w:tab w:pos="8904" w:val="num"/>
        </w:tabs>
        <w:ind w:hanging="360" w:left="8904"/>
      </w:pPr>
    </w:lvl>
    <w:lvl w:tentative="true" w:tplc="041A001B" w:ilvl="5">
      <w:start w:val="1"/>
      <w:numFmt w:val="lowerRoman"/>
      <w:lvlText w:val="%6."/>
      <w:lvlJc w:val="right"/>
      <w:pPr>
        <w:tabs>
          <w:tab w:pos="9624" w:val="num"/>
        </w:tabs>
        <w:ind w:hanging="180" w:left="9624"/>
      </w:pPr>
    </w:lvl>
    <w:lvl w:tentative="true" w:tplc="041A000F" w:ilvl="6">
      <w:start w:val="1"/>
      <w:numFmt w:val="decimal"/>
      <w:lvlText w:val="%7."/>
      <w:lvlJc w:val="left"/>
      <w:pPr>
        <w:tabs>
          <w:tab w:pos="10344" w:val="num"/>
        </w:tabs>
        <w:ind w:hanging="360" w:left="10344"/>
      </w:pPr>
    </w:lvl>
    <w:lvl w:tentative="true" w:tplc="041A0019" w:ilvl="7">
      <w:start w:val="1"/>
      <w:numFmt w:val="lowerLetter"/>
      <w:lvlText w:val="%8."/>
      <w:lvlJc w:val="left"/>
      <w:pPr>
        <w:tabs>
          <w:tab w:pos="11064" w:val="num"/>
        </w:tabs>
        <w:ind w:hanging="360" w:left="11064"/>
      </w:pPr>
    </w:lvl>
    <w:lvl w:tentative="true" w:tplc="041A001B" w:ilvl="8">
      <w:start w:val="1"/>
      <w:numFmt w:val="lowerRoman"/>
      <w:lvlText w:val="%9."/>
      <w:lvlJc w:val="right"/>
      <w:pPr>
        <w:tabs>
          <w:tab w:pos="11784" w:val="num"/>
        </w:tabs>
        <w:ind w:hanging="180" w:left="11784"/>
      </w:pPr>
    </w:lvl>
  </w:abstractNum>
  <w:abstractNum w:abstractNumId="2">
    <w:nsid w:val="4FFE12FA"/>
    <w:multiLevelType w:val="hybridMultilevel"/>
    <w:tmpl w:val="91F4A9AE"/>
    <w:lvl w:tplc="48B6E264"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SimSu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">
    <w:nsid w:val="579A6891"/>
    <w:multiLevelType w:val="hybridMultilevel"/>
    <w:tmpl w:val="0736E6C0"/>
    <w:lvl w:tplc="1D8274B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6F787B"/>
    <w:multiLevelType w:val="hybridMultilevel"/>
    <w:tmpl w:val="8728A954"/>
    <w:lvl w:tplc="46744794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3664"/>
    <w:rsid w:val="00033189"/>
    <w:rsid w:val="000515D0"/>
    <w:rsid w:val="0007694A"/>
    <w:rsid w:val="00077B43"/>
    <w:rsid w:val="00080717"/>
    <w:rsid w:val="00080CE2"/>
    <w:rsid w:val="00084772"/>
    <w:rsid w:val="000F7019"/>
    <w:rsid w:val="00111CA9"/>
    <w:rsid w:val="00112E00"/>
    <w:rsid w:val="001152B0"/>
    <w:rsid w:val="00131FAF"/>
    <w:rsid w:val="00157314"/>
    <w:rsid w:val="00182210"/>
    <w:rsid w:val="001828E2"/>
    <w:rsid w:val="00187999"/>
    <w:rsid w:val="001A1E24"/>
    <w:rsid w:val="001A79E5"/>
    <w:rsid w:val="001D1157"/>
    <w:rsid w:val="001D6DF0"/>
    <w:rsid w:val="001D7627"/>
    <w:rsid w:val="001E1C50"/>
    <w:rsid w:val="00216629"/>
    <w:rsid w:val="002235FF"/>
    <w:rsid w:val="002272E5"/>
    <w:rsid w:val="002473D3"/>
    <w:rsid w:val="00253782"/>
    <w:rsid w:val="002A215A"/>
    <w:rsid w:val="002B0ED8"/>
    <w:rsid w:val="002D03FB"/>
    <w:rsid w:val="002E78FC"/>
    <w:rsid w:val="00301538"/>
    <w:rsid w:val="0032329D"/>
    <w:rsid w:val="003342B2"/>
    <w:rsid w:val="003343E8"/>
    <w:rsid w:val="00346189"/>
    <w:rsid w:val="003543D8"/>
    <w:rsid w:val="00363007"/>
    <w:rsid w:val="003738AA"/>
    <w:rsid w:val="0038627C"/>
    <w:rsid w:val="003974CF"/>
    <w:rsid w:val="003A6874"/>
    <w:rsid w:val="003C791F"/>
    <w:rsid w:val="003D12A0"/>
    <w:rsid w:val="003D3A26"/>
    <w:rsid w:val="003E01D7"/>
    <w:rsid w:val="0041694D"/>
    <w:rsid w:val="00450424"/>
    <w:rsid w:val="00463042"/>
    <w:rsid w:val="00463165"/>
    <w:rsid w:val="004656EC"/>
    <w:rsid w:val="00481F1A"/>
    <w:rsid w:val="004A0884"/>
    <w:rsid w:val="004C61BA"/>
    <w:rsid w:val="004E7A8A"/>
    <w:rsid w:val="00517177"/>
    <w:rsid w:val="005200BD"/>
    <w:rsid w:val="00527EB0"/>
    <w:rsid w:val="005447BF"/>
    <w:rsid w:val="005501AC"/>
    <w:rsid w:val="0056015C"/>
    <w:rsid w:val="005769B1"/>
    <w:rsid w:val="00581252"/>
    <w:rsid w:val="00591F57"/>
    <w:rsid w:val="005D2C58"/>
    <w:rsid w:val="00603651"/>
    <w:rsid w:val="0062117C"/>
    <w:rsid w:val="00632B6B"/>
    <w:rsid w:val="00633C99"/>
    <w:rsid w:val="00646EED"/>
    <w:rsid w:val="0065455D"/>
    <w:rsid w:val="006600FC"/>
    <w:rsid w:val="006B081D"/>
    <w:rsid w:val="006C0402"/>
    <w:rsid w:val="006C367C"/>
    <w:rsid w:val="006C6D87"/>
    <w:rsid w:val="006E2077"/>
    <w:rsid w:val="00707A9B"/>
    <w:rsid w:val="00713984"/>
    <w:rsid w:val="00722471"/>
    <w:rsid w:val="007368FD"/>
    <w:rsid w:val="007423C5"/>
    <w:rsid w:val="0078435F"/>
    <w:rsid w:val="007D5C9B"/>
    <w:rsid w:val="007E538D"/>
    <w:rsid w:val="00812E2F"/>
    <w:rsid w:val="00833BE8"/>
    <w:rsid w:val="00844174"/>
    <w:rsid w:val="00850BA2"/>
    <w:rsid w:val="008553C9"/>
    <w:rsid w:val="008603F0"/>
    <w:rsid w:val="00872317"/>
    <w:rsid w:val="0087572E"/>
    <w:rsid w:val="00897C5B"/>
    <w:rsid w:val="008A57A0"/>
    <w:rsid w:val="008B25C9"/>
    <w:rsid w:val="0090182D"/>
    <w:rsid w:val="009210CC"/>
    <w:rsid w:val="009341D7"/>
    <w:rsid w:val="00935EDE"/>
    <w:rsid w:val="009439D9"/>
    <w:rsid w:val="00950C21"/>
    <w:rsid w:val="009552E2"/>
    <w:rsid w:val="00991A87"/>
    <w:rsid w:val="009B65E4"/>
    <w:rsid w:val="009B7C25"/>
    <w:rsid w:val="009C2972"/>
    <w:rsid w:val="009D1C68"/>
    <w:rsid w:val="009D44AF"/>
    <w:rsid w:val="009E036C"/>
    <w:rsid w:val="00A14A05"/>
    <w:rsid w:val="00A20498"/>
    <w:rsid w:val="00A411D8"/>
    <w:rsid w:val="00A46916"/>
    <w:rsid w:val="00A64CB1"/>
    <w:rsid w:val="00A8154D"/>
    <w:rsid w:val="00AA07ED"/>
    <w:rsid w:val="00AF24B1"/>
    <w:rsid w:val="00AF451A"/>
    <w:rsid w:val="00B14589"/>
    <w:rsid w:val="00B316E5"/>
    <w:rsid w:val="00B427B8"/>
    <w:rsid w:val="00B54F2F"/>
    <w:rsid w:val="00B56A24"/>
    <w:rsid w:val="00B57622"/>
    <w:rsid w:val="00B64E28"/>
    <w:rsid w:val="00B9203F"/>
    <w:rsid w:val="00BF4F6C"/>
    <w:rsid w:val="00C14DFA"/>
    <w:rsid w:val="00C15107"/>
    <w:rsid w:val="00C22F44"/>
    <w:rsid w:val="00C270BD"/>
    <w:rsid w:val="00C30943"/>
    <w:rsid w:val="00C45926"/>
    <w:rsid w:val="00C4639F"/>
    <w:rsid w:val="00C56307"/>
    <w:rsid w:val="00C60539"/>
    <w:rsid w:val="00C749C6"/>
    <w:rsid w:val="00C97BDD"/>
    <w:rsid w:val="00CB1F0D"/>
    <w:rsid w:val="00CB24A3"/>
    <w:rsid w:val="00CD1A02"/>
    <w:rsid w:val="00CE3664"/>
    <w:rsid w:val="00CE5604"/>
    <w:rsid w:val="00CF6938"/>
    <w:rsid w:val="00D51B67"/>
    <w:rsid w:val="00D57F18"/>
    <w:rsid w:val="00D614F9"/>
    <w:rsid w:val="00DA3730"/>
    <w:rsid w:val="00DA3F83"/>
    <w:rsid w:val="00DC2538"/>
    <w:rsid w:val="00DE4D54"/>
    <w:rsid w:val="00DE70B6"/>
    <w:rsid w:val="00DF1828"/>
    <w:rsid w:val="00E0555F"/>
    <w:rsid w:val="00E05F22"/>
    <w:rsid w:val="00E0700E"/>
    <w:rsid w:val="00E43947"/>
    <w:rsid w:val="00E54774"/>
    <w:rsid w:val="00E73301"/>
    <w:rsid w:val="00E86900"/>
    <w:rsid w:val="00E93462"/>
    <w:rsid w:val="00EA0504"/>
    <w:rsid w:val="00ED17E3"/>
    <w:rsid w:val="00F00C2B"/>
    <w:rsid w:val="00F053B3"/>
    <w:rsid w:val="00F47336"/>
    <w:rsid w:val="00F52B4F"/>
    <w:rsid w:val="00F84C1A"/>
    <w:rsid w:val="00F92681"/>
    <w:rsid w:val="00FB2910"/>
    <w:rsid w:val="00FD1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4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77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7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7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7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CE366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qFormat/>
    <w:rsid w:val="00E0700E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DE70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E70B6"/>
  </w:style>
  <w:style w:styleId="Zaglavlje" w:type="paragraph">
    <w:name w:val="header"/>
    <w:basedOn w:val="Normal"/>
    <w:rsid w:val="00301538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54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477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7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7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7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A613D-5780-4553-86E7-7FBDE42D9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TPK EPO d.d.</properties:Company>
  <properties:Pages>1</properties:Pages>
  <properties:Words>194</properties:Words>
  <properties:Characters>1255</properties:Characters>
  <properties:Lines>123</properties:Lines>
  <properties:Paragraphs>78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OBRAZAC 19</vt:lpstr>
      <vt:lpstr>OBRAZAC 19</vt:lpstr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2018-03-05T12:57:00Z</dcterms:created>
  <dc:creator>***</dc:creator>
  <cp:lastModifiedBy>Sonja Pilić</cp:lastModifiedBy>
  <cp:lastPrinted>2018-02-26T09:20:00Z</cp:lastPrinted>
  <dcterms:modified xmlns:xsi="http://www.w3.org/2001/XMLSchema-instance" xsi:type="dcterms:W3CDTF">2018-03-05T12:58:00Z</dcterms:modified>
  <cp:revision>3</cp:revision>
  <dc:title>OBRAZAC 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St-39/2015-63 / Podnesak - Tablica prijavljenih i osporenih tražbina (OBRAZAC 19 - Tablica tražbina - II ispitno.docx)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