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ead6" w14:paraId="733ead6" w:rsidRDefault="0025337F" w:rsidP="0025337F" w:rsidR="0025337F" w:rsidRPr="00A22B9A">
      <w:pPr>
        <w15:collapsed w:val="false"/>
      </w:pPr>
      <w:bookmarkStart w:name="_GoBack" w:id="0"/>
      <w:bookmarkEnd w:id="0"/>
      <w:r w:rsidRPr="00A22B9A">
        <w:rPr>
          <w:sz w:val="22"/>
        </w:rPr>
        <w:t xml:space="preserve">                 </w:t>
      </w:r>
      <w:r w:rsidRPr="00A22B9A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37F" w:rsidP="0025337F" w:rsidR="0025337F" w:rsidRPr="00A22B9A">
      <w:pPr>
        <w:jc w:val="both"/>
      </w:pPr>
      <w:r w:rsidRPr="00A22B9A">
        <w:t xml:space="preserve">  REPUBLIKA HRVATSKA</w:t>
      </w:r>
    </w:p>
    <w:p w:rsidRDefault="0025337F" w:rsidP="0025337F" w:rsidR="0025337F" w:rsidRPr="00A22B9A">
      <w:pPr>
        <w:jc w:val="both"/>
      </w:pPr>
      <w:r w:rsidRPr="00A22B9A">
        <w:t xml:space="preserve">TRGOVAČKI SUD  U </w:t>
      </w:r>
      <w:proofErr w:type="spellStart"/>
      <w:r w:rsidRPr="00A22B9A">
        <w:t>PAZINU</w:t>
      </w:r>
      <w:proofErr w:type="spellEnd"/>
    </w:p>
    <w:p w:rsidRDefault="0025337F" w:rsidP="0025337F" w:rsidR="0025337F" w:rsidRPr="00A22B9A">
      <w:pPr>
        <w:jc w:val="both"/>
      </w:pPr>
      <w:r w:rsidRPr="00A22B9A">
        <w:t xml:space="preserve">           Pazin, </w:t>
      </w:r>
      <w:proofErr w:type="spellStart"/>
      <w:r w:rsidRPr="00A22B9A">
        <w:t>Dršćevka</w:t>
      </w:r>
      <w:proofErr w:type="spellEnd"/>
      <w:r w:rsidRPr="00A22B9A">
        <w:t xml:space="preserve"> 1                                              </w:t>
      </w:r>
    </w:p>
    <w:p w:rsidRDefault="0025337F" w:rsidP="0025337F" w:rsidR="0025337F" w:rsidRPr="00A22B9A"/>
    <w:p w:rsidRDefault="0025337F" w:rsidP="0025337F" w:rsidR="0025337F" w:rsidRPr="00A22B9A">
      <w:pPr>
        <w:jc w:val="right"/>
      </w:pP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right"/>
      </w:pPr>
    </w:p>
    <w:p w:rsidRDefault="0025337F" w:rsidP="0025337F" w:rsidR="0025337F" w:rsidRPr="00A22B9A">
      <w:pPr>
        <w:jc w:val="center"/>
      </w:pPr>
      <w:r w:rsidRPr="00A22B9A">
        <w:t>R E P U B L I K A  H R V A T S K A</w:t>
      </w:r>
    </w:p>
    <w:p w:rsidRDefault="0025337F" w:rsidP="0025337F" w:rsidR="0025337F" w:rsidRPr="00A22B9A">
      <w:pPr>
        <w:jc w:val="center"/>
      </w:pPr>
      <w:r w:rsidRPr="00A22B9A">
        <w:t>R J E Š E N J E</w:t>
      </w:r>
    </w:p>
    <w:p w:rsidRDefault="0025337F" w:rsidP="0025337F" w:rsidR="0025337F" w:rsidRPr="00A22B9A">
      <w:pPr>
        <w:jc w:val="center"/>
      </w:pPr>
      <w:r w:rsidRPr="00A22B9A">
        <w:tab/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ind w:firstLine="708"/>
        <w:jc w:val="both"/>
      </w:pPr>
      <w:r w:rsidRPr="00A22B9A">
        <w:t xml:space="preserve">Trgovački sud u Pazinu, po stečajnom sucu ovoga suda Damiru Rabaru, </w:t>
      </w:r>
      <w:r w:rsidRPr="00846552">
        <w:rPr>
          <w:spacing w:val="-2"/>
        </w:rPr>
        <w:t xml:space="preserve">u predmetu provođenja stečajnog postupka nad dužnikom </w:t>
      </w:r>
      <w:r w:rsidR="007D3803">
        <w:t xml:space="preserve">Stečajna masa iza </w:t>
      </w:r>
      <w:proofErr w:type="spellStart"/>
      <w:r w:rsidR="007D3803">
        <w:t>FS</w:t>
      </w:r>
      <w:proofErr w:type="spellEnd"/>
      <w:r w:rsidR="007D3803">
        <w:t xml:space="preserve"> - METAL, d.o.o. u stečaju, Zagreb, Pavla </w:t>
      </w:r>
      <w:proofErr w:type="spellStart"/>
      <w:r w:rsidR="007D3803">
        <w:t>Hatza</w:t>
      </w:r>
      <w:proofErr w:type="spellEnd"/>
      <w:r w:rsidR="007D3803">
        <w:t xml:space="preserve"> </w:t>
      </w:r>
      <w:proofErr w:type="spellStart"/>
      <w:r w:rsidR="007D3803">
        <w:t>10</w:t>
      </w:r>
      <w:proofErr w:type="spellEnd"/>
      <w:r w:rsidR="007D3803">
        <w:t xml:space="preserve">, </w:t>
      </w:r>
      <w:proofErr w:type="spellStart"/>
      <w:r w:rsidR="007D3803">
        <w:t>OIB</w:t>
      </w:r>
      <w:proofErr w:type="spellEnd"/>
      <w:r w:rsidR="007D3803">
        <w:t xml:space="preserve">: </w:t>
      </w:r>
      <w:proofErr w:type="spellStart"/>
      <w:r w:rsidR="007D3803">
        <w:t>10152246793</w:t>
      </w:r>
      <w:proofErr w:type="spellEnd"/>
      <w:r w:rsidR="007D3803">
        <w:t xml:space="preserve">, </w:t>
      </w:r>
      <w:r w:rsidRPr="00A22B9A">
        <w:t xml:space="preserve">temeljem članka </w:t>
      </w:r>
      <w:proofErr w:type="spellStart"/>
      <w:r w:rsidR="00BD7D82">
        <w:t>129</w:t>
      </w:r>
      <w:proofErr w:type="spellEnd"/>
      <w:r w:rsidRPr="00A22B9A">
        <w:t xml:space="preserve">. </w:t>
      </w:r>
      <w:smartTag w:element="zakoni" w:uri="http://www.java.hr/xml/smarttags/zakoni">
        <w:r w:rsidRPr="00A22B9A">
          <w:t>Stečajnog zakona</w:t>
        </w:r>
      </w:smartTag>
      <w:r w:rsidRPr="00A22B9A">
        <w:t xml:space="preserve">,  dana </w:t>
      </w:r>
      <w:proofErr w:type="spellStart"/>
      <w:r>
        <w:t>1</w:t>
      </w:r>
      <w:r w:rsidR="00BD7D82">
        <w:t>2</w:t>
      </w:r>
      <w:proofErr w:type="spellEnd"/>
      <w:r>
        <w:t xml:space="preserve">. </w:t>
      </w:r>
      <w:r w:rsidR="00BD7D82">
        <w:t xml:space="preserve">listopada </w:t>
      </w:r>
      <w:proofErr w:type="spellStart"/>
      <w:r>
        <w:t>2017</w:t>
      </w:r>
      <w:proofErr w:type="spellEnd"/>
      <w:r w:rsidRPr="00A22B9A">
        <w:t xml:space="preserve">. godine </w:t>
      </w:r>
    </w:p>
    <w:p w:rsidRDefault="0025337F" w:rsidP="0025337F" w:rsidR="0025337F" w:rsidRPr="00A22B9A"/>
    <w:p w:rsidRDefault="0025337F" w:rsidP="0025337F" w:rsidR="0025337F" w:rsidRPr="00A22B9A">
      <w:pPr>
        <w:jc w:val="center"/>
      </w:pPr>
      <w:r w:rsidRPr="00A22B9A">
        <w:t xml:space="preserve"> r i j e š i o   j e</w:t>
      </w: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both"/>
      </w:pPr>
      <w:r w:rsidRPr="00A22B9A">
        <w:tab/>
      </w:r>
      <w:r w:rsidR="00BD7D82">
        <w:t>I</w:t>
      </w:r>
      <w:r w:rsidRPr="00A22B9A">
        <w:t xml:space="preserve">spitno ročište vjerovnika stečajnog dužnika </w:t>
      </w:r>
      <w:r w:rsidR="007D3803">
        <w:t xml:space="preserve">Stečajna masa iza </w:t>
      </w:r>
      <w:proofErr w:type="spellStart"/>
      <w:r w:rsidR="007D3803">
        <w:t>FS</w:t>
      </w:r>
      <w:proofErr w:type="spellEnd"/>
      <w:r w:rsidR="007D3803">
        <w:t xml:space="preserve"> - METAL, d.o.o. u stečaju, Zagreb, Pavla </w:t>
      </w:r>
      <w:proofErr w:type="spellStart"/>
      <w:r w:rsidR="007D3803">
        <w:t>Hatza</w:t>
      </w:r>
      <w:proofErr w:type="spellEnd"/>
      <w:r w:rsidR="007D3803">
        <w:t xml:space="preserve"> </w:t>
      </w:r>
      <w:proofErr w:type="spellStart"/>
      <w:r w:rsidR="007D3803">
        <w:t>10</w:t>
      </w:r>
      <w:proofErr w:type="spellEnd"/>
      <w:r w:rsidR="007D3803">
        <w:t xml:space="preserve">, </w:t>
      </w:r>
      <w:proofErr w:type="spellStart"/>
      <w:r w:rsidR="007D3803">
        <w:t>OIB</w:t>
      </w:r>
      <w:proofErr w:type="spellEnd"/>
      <w:r w:rsidR="007D3803">
        <w:t xml:space="preserve">: </w:t>
      </w:r>
      <w:proofErr w:type="spellStart"/>
      <w:r w:rsidR="007D3803">
        <w:t>10152246793</w:t>
      </w:r>
      <w:proofErr w:type="spellEnd"/>
      <w:r w:rsidRPr="00A22B9A">
        <w:t xml:space="preserve">, na kojem će se ispitati </w:t>
      </w:r>
      <w:r>
        <w:t>neispitane</w:t>
      </w:r>
      <w:r w:rsidRPr="00A22B9A">
        <w:t xml:space="preserve"> tražbine određuje se za dan </w:t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center"/>
      </w:pPr>
      <w:r w:rsidRPr="00A22B9A">
        <w:t xml:space="preserve"> </w:t>
      </w:r>
      <w:proofErr w:type="spellStart"/>
      <w:r w:rsidR="007D3803">
        <w:t>15</w:t>
      </w:r>
      <w:proofErr w:type="spellEnd"/>
      <w:r w:rsidR="007D3803">
        <w:t>. studenog</w:t>
      </w:r>
      <w:r>
        <w:t xml:space="preserve"> </w:t>
      </w:r>
      <w:proofErr w:type="spellStart"/>
      <w:r w:rsidRPr="00A22B9A">
        <w:t>201</w:t>
      </w:r>
      <w:r>
        <w:t>7</w:t>
      </w:r>
      <w:proofErr w:type="spellEnd"/>
      <w:r w:rsidRPr="00A22B9A">
        <w:t xml:space="preserve">. u </w:t>
      </w:r>
      <w:proofErr w:type="spellStart"/>
      <w:r>
        <w:t>12</w:t>
      </w:r>
      <w:proofErr w:type="spellEnd"/>
      <w:r>
        <w:t>,</w:t>
      </w:r>
      <w:proofErr w:type="spellStart"/>
      <w:r w:rsidR="00822762">
        <w:t>0</w:t>
      </w:r>
      <w:r w:rsidRPr="00A22B9A">
        <w:t>0</w:t>
      </w:r>
      <w:proofErr w:type="spellEnd"/>
      <w:r w:rsidRPr="00A22B9A">
        <w:t xml:space="preserve"> sati, </w:t>
      </w:r>
    </w:p>
    <w:p w:rsidRDefault="0025337F" w:rsidP="0025337F" w:rsidR="0025337F" w:rsidRPr="00A22B9A">
      <w:pPr>
        <w:jc w:val="center"/>
      </w:pPr>
      <w:r w:rsidRPr="00A22B9A">
        <w:t>Trgovački sud u Pazinu,</w:t>
      </w:r>
    </w:p>
    <w:p w:rsidRDefault="0025337F" w:rsidP="0025337F" w:rsidR="0025337F" w:rsidRPr="00A22B9A">
      <w:pPr>
        <w:jc w:val="center"/>
      </w:pPr>
      <w:proofErr w:type="spellStart"/>
      <w:r w:rsidRPr="00A22B9A">
        <w:t>Dršćevka</w:t>
      </w:r>
      <w:proofErr w:type="spellEnd"/>
      <w:r w:rsidRPr="00A22B9A">
        <w:t xml:space="preserve"> 1, soba broj  2</w:t>
      </w: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both"/>
      </w:pPr>
      <w:r w:rsidRPr="00A22B9A">
        <w:tab/>
        <w:t>Pozivaju se vjerovnici i stečajni upravitelj da pristupe na zakazano ročište.</w:t>
      </w:r>
    </w:p>
    <w:p w:rsidRDefault="0025337F" w:rsidP="0025337F" w:rsidR="0025337F" w:rsidRPr="00A22B9A">
      <w:pPr>
        <w:jc w:val="both"/>
      </w:pPr>
    </w:p>
    <w:p w:rsidRDefault="00BD7D82" w:rsidP="0025337F" w:rsidR="0025337F" w:rsidRPr="00A22B9A">
      <w:pPr>
        <w:jc w:val="center"/>
      </w:pPr>
      <w:proofErr w:type="spellStart"/>
      <w:r>
        <w:t>12</w:t>
      </w:r>
      <w:proofErr w:type="spellEnd"/>
      <w:r w:rsidR="0025337F">
        <w:t xml:space="preserve">. </w:t>
      </w:r>
      <w:r w:rsidR="00822762">
        <w:t xml:space="preserve">listopada </w:t>
      </w:r>
      <w:r w:rsidR="0025337F">
        <w:t xml:space="preserve"> </w:t>
      </w:r>
      <w:proofErr w:type="spellStart"/>
      <w:r w:rsidR="0025337F">
        <w:t>2017</w:t>
      </w:r>
      <w:proofErr w:type="spellEnd"/>
      <w:r w:rsidR="0025337F" w:rsidRPr="00A22B9A">
        <w:t>. godine</w:t>
      </w:r>
    </w:p>
    <w:p w:rsidRDefault="0025337F" w:rsidP="0025337F" w:rsidR="0025337F" w:rsidRPr="00A22B9A">
      <w:pPr>
        <w:jc w:val="center"/>
      </w:pPr>
    </w:p>
    <w:p w:rsidRDefault="0025337F" w:rsidP="0025337F" w:rsidR="0025337F" w:rsidRPr="00A22B9A">
      <w:pPr>
        <w:jc w:val="center"/>
      </w:pPr>
      <w:r w:rsidRPr="00A22B9A">
        <w:tab/>
      </w:r>
      <w:r w:rsidRPr="00A22B9A">
        <w:tab/>
      </w:r>
      <w:r w:rsidRPr="00A22B9A">
        <w:tab/>
        <w:t xml:space="preserve"> 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      Stečajni sudac</w:t>
      </w:r>
    </w:p>
    <w:p w:rsidRDefault="0025337F" w:rsidP="0025337F" w:rsidR="0025337F" w:rsidRPr="00A22B9A">
      <w:pPr>
        <w:jc w:val="center"/>
      </w:pPr>
      <w:r w:rsidRPr="00A22B9A">
        <w:t xml:space="preserve"> </w:t>
      </w:r>
      <w:r w:rsidRPr="00A22B9A">
        <w:tab/>
      </w:r>
      <w:r w:rsidRPr="00A22B9A">
        <w:tab/>
      </w:r>
      <w:r w:rsidRPr="00A22B9A">
        <w:tab/>
      </w:r>
      <w:r w:rsidRPr="00A22B9A">
        <w:tab/>
      </w:r>
      <w:r w:rsidRPr="00A22B9A">
        <w:tab/>
        <w:t xml:space="preserve"> </w:t>
      </w:r>
    </w:p>
    <w:p w:rsidRDefault="0025337F" w:rsidP="0025337F" w:rsidR="0025337F" w:rsidRPr="00A22B9A">
      <w:pPr>
        <w:jc w:val="center"/>
      </w:pPr>
      <w:r w:rsidRPr="00A22B9A">
        <w:t xml:space="preserve">                                                                                                                Damir Rabar</w:t>
      </w:r>
      <w:r w:rsidR="00DC4C9D">
        <w:t>, v.r.</w:t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  <w:r w:rsidRPr="00A22B9A">
        <w:t>UPUTA O PRAVNOM LIJEKU:</w:t>
      </w:r>
    </w:p>
    <w:p w:rsidRDefault="0025337F" w:rsidP="0025337F" w:rsidR="0025337F" w:rsidRPr="00A22B9A">
      <w:pPr>
        <w:jc w:val="both"/>
      </w:pPr>
      <w:r w:rsidRPr="00A22B9A">
        <w:t>Protiv ovog rješenja žalba nije dopuštena</w:t>
      </w: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</w:p>
    <w:p w:rsidRDefault="0025337F" w:rsidP="0025337F" w:rsidR="0025337F" w:rsidRPr="00A22B9A">
      <w:pPr>
        <w:jc w:val="both"/>
      </w:pPr>
      <w:r w:rsidRPr="00A22B9A">
        <w:t>DNA:</w:t>
      </w:r>
    </w:p>
    <w:p w:rsidRDefault="0025337F" w:rsidP="0025337F" w:rsidR="0025337F" w:rsidRPr="00A22B9A">
      <w:pPr>
        <w:jc w:val="both"/>
      </w:pPr>
      <w:r w:rsidRPr="00A22B9A">
        <w:t xml:space="preserve">- Stečajni upravitelj </w:t>
      </w:r>
      <w:proofErr w:type="spellStart"/>
      <w:r w:rsidR="007D3803">
        <w:t>Jelenko</w:t>
      </w:r>
      <w:proofErr w:type="spellEnd"/>
      <w:r w:rsidR="007D3803">
        <w:t xml:space="preserve"> </w:t>
      </w:r>
      <w:proofErr w:type="spellStart"/>
      <w:r w:rsidR="007D3803">
        <w:t>Lehki</w:t>
      </w:r>
      <w:proofErr w:type="spellEnd"/>
      <w:r w:rsidR="007D3803">
        <w:t xml:space="preserve">, Zagreb, Pavla </w:t>
      </w:r>
      <w:proofErr w:type="spellStart"/>
      <w:r w:rsidR="007D3803">
        <w:t>Hatza</w:t>
      </w:r>
      <w:proofErr w:type="spellEnd"/>
      <w:r w:rsidR="007D3803">
        <w:t xml:space="preserve"> </w:t>
      </w:r>
      <w:proofErr w:type="spellStart"/>
      <w:r w:rsidR="007D3803">
        <w:t>10</w:t>
      </w:r>
      <w:proofErr w:type="spellEnd"/>
    </w:p>
    <w:p w:rsidRDefault="0025337F" w:rsidP="0025337F" w:rsidR="0025337F" w:rsidRPr="00A22B9A">
      <w:pPr>
        <w:jc w:val="both"/>
      </w:pPr>
      <w:r w:rsidRPr="00A22B9A">
        <w:t>- e-oglasna ploča</w:t>
      </w:r>
      <w:r>
        <w:t xml:space="preserve"> (8 dana)</w:t>
      </w:r>
    </w:p>
    <w:p w:rsidRDefault="0025337F" w:rsidP="0025337F" w:rsidR="0025337F" w:rsidRPr="00A22B9A"/>
    <w:p w:rsidRDefault="00EB7624" w:rsidR="00EB7624"/>
    <w:sectPr w:rsidSect="003F3B69" w:rsidR="00EB7624">
      <w:headerReference w:type="default" r:id="rId9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622" w:rsidR="00F90622">
      <w:r>
        <w:separator/>
      </w:r>
    </w:p>
  </w:endnote>
  <w:endnote w:id="0" w:type="continuationSeparator">
    <w:p w:rsidRDefault="00F90622" w:rsidR="00F90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622" w:rsidR="00F90622">
      <w:r>
        <w:separator/>
      </w:r>
    </w:p>
  </w:footnote>
  <w:footnote w:id="0" w:type="continuationSeparator">
    <w:p w:rsidRDefault="00F90622" w:rsidR="00F90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D82" w:rsidP="00536960" w:rsidR="00043AF3">
    <w:pPr>
      <w:pStyle w:val="Zaglavlje"/>
      <w:jc w:val="right"/>
    </w:pPr>
    <w:proofErr w:type="spellStart"/>
    <w:r>
      <w:t>Posl</w:t>
    </w:r>
    <w:proofErr w:type="spellEnd"/>
    <w:r>
      <w:t>. broj: 1 St-</w:t>
    </w:r>
    <w:proofErr w:type="spellStart"/>
    <w:r w:rsidR="007D3803">
      <w:t>915</w:t>
    </w:r>
    <w:proofErr w:type="spellEnd"/>
    <w:r w:rsidR="007D3803">
      <w:t>/</w:t>
    </w:r>
    <w:proofErr w:type="spellStart"/>
    <w:r w:rsidR="007D3803">
      <w:t>16</w:t>
    </w:r>
    <w:proofErr w:type="spellEnd"/>
    <w:r w:rsidR="007D3803">
      <w:t>-</w:t>
    </w:r>
    <w:proofErr w:type="spellStart"/>
    <w:r w:rsidR="007D3803">
      <w:t>60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37F"/>
    <w:rsid w:val="0025337F"/>
    <w:rsid w:val="007A7E45"/>
    <w:rsid w:val="007D3803"/>
    <w:rsid w:val="00822762"/>
    <w:rsid w:val="00864AE8"/>
    <w:rsid w:val="00B94573"/>
    <w:rsid w:val="00BD7D82"/>
    <w:rsid w:val="00C21C59"/>
    <w:rsid w:val="00DC4C9D"/>
    <w:rsid w:val="00EB7624"/>
    <w:rsid w:val="00F9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3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533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533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37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8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8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4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4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4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3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2533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533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37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8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8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4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4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4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11.7.2017. spis u 
ref 1</izvorni_sadrzaj>
    <derivirana_varijabla naziv="DomainObject.Predmet.Opis_1">od dana 11.7.2017. spis u 
ref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809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2017-10-12T08:04:00Z</dcterms:created>
  <dc:creator>Damir Rabar</dc:creator>
  <cp:lastModifiedBy>Lorena Paris Aničić</cp:lastModifiedBy>
  <cp:lastPrinted>2017-10-12T08:07:00Z</cp:lastPrinted>
  <dcterms:modified xmlns:xsi="http://www.w3.org/2001/XMLSchema-instance" xsi:type="dcterms:W3CDTF">2017-10-12T08:09:00Z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