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64d9" w14:paraId="8f864d9" w:rsidRDefault="00A27D7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7D7A" w:rsidP="00A27D7A" w:rsidR="00AE649C">
      <w:pPr>
        <w:pStyle w:val="NormaleSPIS"/>
        <w:spacing w:after="0"/>
      </w:pPr>
      <w:r>
        <w:t xml:space="preserve">          Republika Hrvatska</w:t>
      </w:r>
    </w:p>
    <w:p w:rsidRDefault="00A27D7A" w:rsidP="00A27D7A" w:rsidR="00A27D7A">
      <w:pPr>
        <w:pStyle w:val="NormaleSPIS"/>
        <w:spacing w:after="0"/>
      </w:pPr>
      <w:r>
        <w:t xml:space="preserve">       Trgovački sud u Bjelovaru</w:t>
      </w:r>
    </w:p>
    <w:p w:rsidRDefault="00A27D7A" w:rsidP="00A27D7A" w:rsidR="00A27D7A" w:rsidRPr="00B76F3C">
      <w:pPr>
        <w:pStyle w:val="NormaleSPIS"/>
        <w:spacing w:after="0"/>
      </w:pPr>
      <w:r>
        <w:t>Bjelovar, Šetalište dr.I.Lebovića 42.</w:t>
      </w:r>
    </w:p>
    <w:p w:rsidRDefault="00A27D7A" w:rsidP="00A27D7A" w:rsidR="00A27D7A">
      <w:pPr>
        <w:jc w:val="right"/>
      </w:pPr>
      <w:r>
        <w:t>Poslovni broj:7 St-649/2018-2</w:t>
      </w:r>
      <w:r>
        <w:rPr>
          <w:b/>
        </w:rPr>
        <w:t xml:space="preserve">           </w:t>
      </w:r>
    </w:p>
    <w:p w:rsidRDefault="00A27D7A" w:rsidP="00A27D7A" w:rsidR="00A27D7A">
      <w:pPr>
        <w:jc w:val="center"/>
      </w:pPr>
      <w:r>
        <w:t>R E P U B L I K A   H R V A T S K A</w:t>
      </w:r>
    </w:p>
    <w:p w:rsidRDefault="00A27D7A" w:rsidP="00A27D7A" w:rsidR="00A27D7A">
      <w:pPr>
        <w:jc w:val="center"/>
      </w:pPr>
      <w:r>
        <w:t>R J E Š E N J E</w:t>
      </w:r>
    </w:p>
    <w:p w:rsidRDefault="00A27D7A" w:rsidP="00A27D7A" w:rsidR="00A27D7A">
      <w:pPr>
        <w:ind w:firstLine="720"/>
        <w:jc w:val="both"/>
      </w:pPr>
      <w:r>
        <w:t>Trgovački sud u Bjelovaru, po sucu Tomislavu Mrazović, u postupku nad stečajnom masom iza</w:t>
      </w:r>
      <w:r>
        <w:rPr>
          <w:noProof/>
        </w:rPr>
        <w:t xml:space="preserve"> Stečajne mase iza LIVE</w:t>
      </w:r>
      <w:r>
        <w:t xml:space="preserve"> d.o.o. za građenje i savjetovanje u stečaju, sa sjedištem u Koprivnici, Dravska 1, 9. svibnja 2018.</w:t>
      </w:r>
    </w:p>
    <w:p w:rsidRDefault="00A27D7A" w:rsidP="00A27D7A" w:rsidR="00A27D7A">
      <w:pPr>
        <w:jc w:val="center"/>
        <w:rPr>
          <w:bCs/>
        </w:rPr>
      </w:pPr>
      <w:r>
        <w:t>r i j e š i o    j e</w:t>
      </w:r>
    </w:p>
    <w:p w:rsidRDefault="00A27D7A" w:rsidP="00A27D7A" w:rsidR="00A27D7A">
      <w:pPr>
        <w:pStyle w:val="Bezproreda"/>
        <w:jc w:val="both"/>
      </w:pPr>
      <w:r>
        <w:tab/>
      </w:r>
      <w:proofErr w:type="spellStart"/>
      <w:r>
        <w:t>I.Određuje</w:t>
      </w:r>
      <w:proofErr w:type="spellEnd"/>
      <w:r>
        <w:t xml:space="preserve"> se nastavak stečajnog postupka radi naknadne diobe stečajne mase iza LIVE d.o.o. u stečaju sada iz Koprivnice, Dravska 1, jer su pronađene nekretnine koje ulaze u stečajnu masu iza brisanog dužnika LIVE d.o.o. iz Bjelovara, Andrije Mohorovičića 14, MBS 010049401, a koje nekretnine dolaze upisane kod Općinskog suda u Puli u Zemljišno-knjižnom odjelu Pazin, k.o.Tinjan i to u zk.ul.br.1828 i to čkbr.301ZGR, oznake zemljišta staja površine 62m2, čkbr.5261 oznake zemljišta pašnjak površine 1034m2, čkbr.5263/1 oznake zemljišta pašnjak površine 1059m2, čkbr.5263/2  oznake zemljišta pašnjak površine 1065m2, čkbr.5267 oznake zemljišta pašnjak površine 1493m2, čkbr.5268/1 oznake zemljišta pašnjak površine 739m2, čkbr.5268/2 oznake zemljišta pašnjak površine 697m2, čkbr.5271 oznake zemljišta pašnjak, čkbr.5278/1 oznake zemljišta pašnjak površine 1056m2, čkbr.5278/5 oznake zemljišta pašnjak površine 944m2, čkbr.5278/6 oznake zemljišta pašnjak površine 1224m2, čkbr.5278/7 oznake zemljišta pašnjak površine 969m2, čkbr.578/8 oznake zemljišta pašnjak površine 195m2, čkbr.5386 oznake zemljišta oranica, čkbr.5426 oznake zemljišta oranica, čkbr.7164 oznake zemljišta pašnjak, čkbr.1765 oznake zemljišta pašnjak, čkbr.7431 oznake zemljišta vinograd, te u zk.ul.br.637 i to čkbr.5264 oznake zemljišta pašnjak površine 1012m2, čkbr.5403/2 oznake zemljišta oranica površine 1361m2.</w:t>
      </w:r>
    </w:p>
    <w:p w:rsidRDefault="00A27D7A" w:rsidP="00A27D7A" w:rsidR="00A27D7A">
      <w:pPr>
        <w:pStyle w:val="Bezproreda"/>
        <w:jc w:val="both"/>
      </w:pPr>
    </w:p>
    <w:p w:rsidRDefault="00A27D7A" w:rsidP="00A27D7A" w:rsidR="00A27D7A">
      <w:pPr>
        <w:pStyle w:val="Bezproreda"/>
        <w:jc w:val="both"/>
      </w:pPr>
      <w:r>
        <w:tab/>
      </w:r>
      <w:proofErr w:type="spellStart"/>
      <w:r>
        <w:t>II.Nalaže</w:t>
      </w:r>
      <w:proofErr w:type="spellEnd"/>
      <w:r>
        <w:t xml:space="preserve"> se Općinskom sudu u Puli, Zemljišno-knjižnom odjelu Pazin da za nekretnine navedene u točki </w:t>
      </w:r>
      <w:proofErr w:type="spellStart"/>
      <w:r>
        <w:t>I.izreke</w:t>
      </w:r>
      <w:proofErr w:type="spellEnd"/>
      <w:r>
        <w:t xml:space="preserve"> ovog rješenja izvrši upis zabilježbe točke I. izreke ovog rješenja. </w:t>
      </w:r>
    </w:p>
    <w:p w:rsidRDefault="00A27D7A" w:rsidP="00A27D7A" w:rsidR="00A27D7A">
      <w:pPr>
        <w:pStyle w:val="Bezproreda"/>
        <w:jc w:val="both"/>
      </w:pPr>
    </w:p>
    <w:p w:rsidRDefault="00A27D7A" w:rsidP="00A27D7A" w:rsidR="00A27D7A">
      <w:pPr>
        <w:pStyle w:val="Bezproreda"/>
        <w:ind w:firstLine="720"/>
        <w:jc w:val="both"/>
      </w:pPr>
      <w:proofErr w:type="spellStart"/>
      <w:r>
        <w:t>I.Pozivaju</w:t>
      </w:r>
      <w:proofErr w:type="spellEnd"/>
      <w:r>
        <w:t xml:space="preserve"> se vjerovnici stečajnog dužnika da u roku od 30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 HR1210010051863000160, model HR64, poziv na broj odobrenja 5045-3515-64918 s naznakom OIB-a uplatitelja.</w:t>
      </w:r>
    </w:p>
    <w:p w:rsidRDefault="00A27D7A" w:rsidP="00A27D7A" w:rsidR="00A27D7A">
      <w:pPr>
        <w:pStyle w:val="Bezproreda"/>
      </w:pPr>
    </w:p>
    <w:p w:rsidRDefault="00A27D7A" w:rsidP="00A27D7A" w:rsidR="00A27D7A">
      <w:pPr>
        <w:pStyle w:val="Bezproreda"/>
        <w:ind w:firstLine="720"/>
      </w:pPr>
      <w:r>
        <w:t>II. Pozivaju se dužnikovi dužnici da svoje obveze prema stečajnom dužniku ispune bez odlaganja  stečajnom upravitelju za stečajnog dužnika.</w:t>
      </w:r>
    </w:p>
    <w:p w:rsidRDefault="00A27D7A" w:rsidP="00A27D7A" w:rsidR="00A27D7A">
      <w:pPr>
        <w:pStyle w:val="Bezproreda"/>
      </w:pPr>
    </w:p>
    <w:p w:rsidRDefault="00A27D7A" w:rsidP="00A27D7A" w:rsidR="00A27D7A">
      <w:pPr>
        <w:pStyle w:val="Bezproreda"/>
        <w:ind w:firstLine="720"/>
        <w:jc w:val="both"/>
      </w:pPr>
    </w:p>
    <w:p w:rsidRDefault="00A27D7A" w:rsidP="00A27D7A" w:rsidR="00A27D7A">
      <w:pPr>
        <w:pStyle w:val="Bezproreda"/>
        <w:ind w:firstLine="720"/>
        <w:jc w:val="center"/>
      </w:pPr>
      <w:r>
        <w:lastRenderedPageBreak/>
        <w:t>2</w:t>
      </w:r>
    </w:p>
    <w:p w:rsidRDefault="00A27D7A" w:rsidP="00A27D7A" w:rsidR="00A27D7A">
      <w:pPr>
        <w:pStyle w:val="Bezproreda"/>
        <w:ind w:firstLine="720"/>
        <w:jc w:val="right"/>
      </w:pPr>
      <w:r>
        <w:t>Poslovni broj:7 St-649/2018-2</w:t>
      </w:r>
    </w:p>
    <w:p w:rsidRDefault="00A27D7A" w:rsidP="00A27D7A" w:rsidR="00A27D7A">
      <w:pPr>
        <w:pStyle w:val="Bezproreda"/>
        <w:ind w:firstLine="720"/>
        <w:jc w:val="right"/>
      </w:pPr>
    </w:p>
    <w:p w:rsidRDefault="00A27D7A" w:rsidP="00A27D7A" w:rsidR="00A27D7A">
      <w:pPr>
        <w:pStyle w:val="Bezproreda"/>
        <w:ind w:firstLine="720"/>
        <w:jc w:val="both"/>
      </w:pPr>
      <w:proofErr w:type="spellStart"/>
      <w:r>
        <w:t>III.Pozivaju</w:t>
      </w:r>
      <w:proofErr w:type="spellEnd"/>
      <w:r>
        <w:t xml:space="preserve"> se </w:t>
      </w:r>
      <w:proofErr w:type="spellStart"/>
      <w:r>
        <w:t>razlučni</w:t>
      </w:r>
      <w:proofErr w:type="spellEnd"/>
      <w:r>
        <w:t xml:space="preserve"> i izlučni vjerovnici da stečajnog upravitelja Nenada </w:t>
      </w:r>
      <w:proofErr w:type="spellStart"/>
      <w:r>
        <w:t>Homara</w:t>
      </w:r>
      <w:proofErr w:type="spellEnd"/>
      <w:r>
        <w:t xml:space="preserve"> iz Koprivnice, Dravska 1, u roku od 30 dana od dana objave ovog rješenja obavijeste stečajnog upravitelja o svojim pravima u skladu s odredbom čl.258.Stečajnog zakona.</w:t>
      </w:r>
    </w:p>
    <w:p w:rsidRDefault="00A27D7A" w:rsidP="00A27D7A" w:rsidR="00A27D7A">
      <w:pPr>
        <w:pStyle w:val="Bezproreda"/>
      </w:pPr>
    </w:p>
    <w:p w:rsidRDefault="00A27D7A" w:rsidP="00A27D7A" w:rsidR="00A27D7A">
      <w:pPr>
        <w:pStyle w:val="Bezproreda"/>
        <w:ind w:firstLine="720"/>
      </w:pPr>
      <w:proofErr w:type="spellStart"/>
      <w:r>
        <w:t>IV.Ročište</w:t>
      </w:r>
      <w:proofErr w:type="spellEnd"/>
      <w:r>
        <w:t xml:space="preserve"> vjerovnika na kojem će se ispitati prijavljene tražbine-Ispitno ročište zakazuje se kod Trgovačkog suda u Bjelovaru, Dr. I. </w:t>
      </w:r>
      <w:proofErr w:type="spellStart"/>
      <w:r>
        <w:t>Lebovića</w:t>
      </w:r>
      <w:proofErr w:type="spellEnd"/>
      <w:r>
        <w:t xml:space="preserve"> 42, za dan </w:t>
      </w:r>
      <w:r>
        <w:rPr>
          <w:b/>
        </w:rPr>
        <w:t>3. srpnja 2018. godine u 9,00 sati</w:t>
      </w:r>
      <w:r>
        <w:t>, soba br. 2.</w:t>
      </w:r>
    </w:p>
    <w:p w:rsidRDefault="00A27D7A" w:rsidP="00A27D7A" w:rsidR="00A27D7A">
      <w:pPr>
        <w:pStyle w:val="Bezproreda"/>
      </w:pPr>
    </w:p>
    <w:p w:rsidRDefault="00A27D7A" w:rsidP="00A27D7A" w:rsidR="00A27D7A">
      <w:pPr>
        <w:pStyle w:val="Bezproreda"/>
        <w:ind w:firstLine="720"/>
        <w:jc w:val="both"/>
      </w:pPr>
      <w:proofErr w:type="spellStart"/>
      <w:r>
        <w:t>V.Ročište</w:t>
      </w:r>
      <w:proofErr w:type="spellEnd"/>
      <w:r>
        <w:t xml:space="preserve"> vjerovnika na kojem će se na temelju izvješća stečajnog upravitelja odlučivati o daljnjem tijeku stečajnog postupka-Izvještajno ročište održati će se istoga dana na istome mjestu u 10,00 sati.</w:t>
      </w:r>
    </w:p>
    <w:p w:rsidRDefault="00A27D7A" w:rsidP="00A27D7A" w:rsidR="00A27D7A">
      <w:pPr>
        <w:pStyle w:val="Bezproreda"/>
      </w:pPr>
    </w:p>
    <w:p w:rsidRDefault="00A27D7A" w:rsidP="00A27D7A" w:rsidR="00A27D7A">
      <w:pPr>
        <w:pStyle w:val="Bezproreda"/>
        <w:ind w:firstLine="720"/>
        <w:jc w:val="both"/>
      </w:pPr>
      <w:proofErr w:type="spellStart"/>
      <w:r>
        <w:t>VI.Ovo</w:t>
      </w:r>
      <w:proofErr w:type="spellEnd"/>
      <w:r>
        <w:t xml:space="preserve"> rješenje objavljuje se isticanjem na e-Oglasnoj ploči ovog suda sa danom donošenja.</w:t>
      </w:r>
    </w:p>
    <w:p w:rsidRDefault="00A27D7A" w:rsidP="00A27D7A" w:rsidR="00A27D7A">
      <w:pPr>
        <w:pStyle w:val="Bezproreda"/>
        <w:ind w:firstLine="720"/>
        <w:jc w:val="both"/>
      </w:pPr>
    </w:p>
    <w:p w:rsidRDefault="00A27D7A" w:rsidP="00A27D7A" w:rsidR="00A27D7A">
      <w:pPr>
        <w:pStyle w:val="Bezproreda"/>
        <w:jc w:val="center"/>
      </w:pPr>
      <w:r>
        <w:t>Obrazloženje</w:t>
      </w:r>
    </w:p>
    <w:p w:rsidRDefault="00A27D7A" w:rsidP="00A27D7A" w:rsidR="00A27D7A">
      <w:pPr>
        <w:ind w:firstLine="851"/>
        <w:jc w:val="both"/>
      </w:pPr>
      <w:r>
        <w:t xml:space="preserve">Rješenjem ovog suda pod poslovnim brojem 7 St-233/2015-3 od 20. travnja 2016. godine sud je otvorio i istovremeno zaključio skraćeni stečajni postupak nad dužnikom LIVE d.o.o. za građenje i savjetovanje iz Bjelovara, Andrije Mohorovičića 14, MBS 010049401, OIB 54401278419, sukladno čl.431. Stečajnog zakona (NN broj 71/15 i 104/17, dalje SZ-a). Za stečajnu upraviteljicu imenovana je Dinka Trumbić iz Splita, </w:t>
      </w:r>
      <w:proofErr w:type="spellStart"/>
      <w:r>
        <w:t>Lovretska</w:t>
      </w:r>
      <w:proofErr w:type="spellEnd"/>
      <w:r>
        <w:t xml:space="preserve"> 10, OIB 43468134790. Navedeno rješenje postalo je pravomoćno i dužnik je brisan iz sudskog registra. </w:t>
      </w:r>
    </w:p>
    <w:p w:rsidRDefault="00A27D7A" w:rsidP="00A27D7A" w:rsidR="00A27D7A">
      <w:pPr>
        <w:ind w:firstLine="851"/>
        <w:jc w:val="both"/>
      </w:pPr>
      <w:r>
        <w:t xml:space="preserve">Nakon zaključenja skraćenog stečajnog postupka i brisanja stečajnog dužnika LIVE d.o.o. iz Bjelovara, MBS 010049401 vjerovnik </w:t>
      </w:r>
      <w:proofErr w:type="spellStart"/>
      <w:r>
        <w:t>Klaus</w:t>
      </w:r>
      <w:proofErr w:type="spellEnd"/>
      <w:r>
        <w:t xml:space="preserve"> </w:t>
      </w:r>
      <w:proofErr w:type="spellStart"/>
      <w:r>
        <w:t>Schauer</w:t>
      </w:r>
      <w:proofErr w:type="spellEnd"/>
      <w:r>
        <w:t xml:space="preserve"> iz Austrije istakao je da je prije zaključenja skraćenog stečajnog postupka nad dužnikom pokrenuo ovršni postupak na nekretninama koji se vodi pred Općinskim sudom u Puli, Stalnoj službi u Poreču, pod poslovnim brojem </w:t>
      </w:r>
      <w:proofErr w:type="spellStart"/>
      <w:r>
        <w:t>Ovr</w:t>
      </w:r>
      <w:proofErr w:type="spellEnd"/>
      <w:r>
        <w:t xml:space="preserve">-1994/16, te je evidentirana zabilježba tog ovršnog postupka na nekretninama dužnika pod poslovnim brojem Z-11247/2016. Dakle, kako se radi o stečajnoj masi koja je ostala iza dužnika to sukladno čl.133.st.3.SZ-a u svezi čl.302.Sz-a stečajni vjerovnik predložio je sudu upis Stečajne mase u sudski registar kao i stečajnog upravitelja, te provođenje postupka naknadne diobe nad Stečajnom masom iza brisanog stečajnog dužnika. </w:t>
      </w:r>
    </w:p>
    <w:p w:rsidRDefault="00A27D7A" w:rsidP="00A27D7A" w:rsidR="00A27D7A">
      <w:pPr>
        <w:ind w:firstLine="851"/>
        <w:jc w:val="both"/>
      </w:pPr>
      <w:r>
        <w:t xml:space="preserve">Rješenjem ovog suda pod poslovnim brojem </w:t>
      </w:r>
      <w:proofErr w:type="spellStart"/>
      <w:r>
        <w:t>Tt</w:t>
      </w:r>
      <w:proofErr w:type="spellEnd"/>
      <w:r>
        <w:t xml:space="preserve">-18/704-2 Trgovački sud u Bjelovaru u sudski registar upisao je iza brisanog dužnika Stečajnu masu iza LIVE d.o.o. sa sjedištem na adresi stečajnog upravitelja Nenada </w:t>
      </w:r>
      <w:proofErr w:type="spellStart"/>
      <w:r>
        <w:t>Homara</w:t>
      </w:r>
      <w:proofErr w:type="spellEnd"/>
      <w:r>
        <w:t xml:space="preserve"> u Koprivnici, Dravska 1. </w:t>
      </w:r>
    </w:p>
    <w:p w:rsidRDefault="00A27D7A" w:rsidP="00A27D7A" w:rsidR="00A27D7A">
      <w:pPr>
        <w:ind w:firstLine="851"/>
        <w:jc w:val="both"/>
      </w:pPr>
      <w:r>
        <w:t xml:space="preserve">Stečajna upraviteljica Dinka Trumbić iz Splita koja je rješenjem ovog suda od 20. travnja 2016. godine u skraćenom stečajnom postupku imenovana stečajnom upraviteljicom, ne nalazi se na listi A stečajnih upravitelja za područje Trgovačkog suda u Bjelovaru, pa ju je sud svojim rješenjem pod poslovnim brojem 7 St-233/2015-10 od 27. ožujka 2018. godine razriješio dužnosti stečajnu upraviteljicu Dinku Trumbić iz Splita i stečajnim upraviteljem imenovao Nenada </w:t>
      </w:r>
      <w:proofErr w:type="spellStart"/>
      <w:r>
        <w:t>Homar</w:t>
      </w:r>
      <w:proofErr w:type="spellEnd"/>
      <w:r>
        <w:t xml:space="preserve"> iz Koprivnice, Dravska 1, kojeg je izabrao sukladno čl.84.SZ-a, sa liste A stečajnih upravitelja za područje Trgovačkog suda u Bjelovaru.   </w:t>
      </w:r>
    </w:p>
    <w:p w:rsidRDefault="00A27D7A" w:rsidP="00A27D7A" w:rsidR="00A27D7A">
      <w:pPr>
        <w:ind w:firstLine="720"/>
        <w:jc w:val="center"/>
      </w:pPr>
    </w:p>
    <w:p w:rsidRDefault="00A27D7A" w:rsidP="00A27D7A" w:rsidR="00A27D7A">
      <w:pPr>
        <w:pStyle w:val="Bezproreda"/>
        <w:ind w:firstLine="720"/>
        <w:jc w:val="center"/>
      </w:pPr>
      <w:r>
        <w:t>3</w:t>
      </w:r>
    </w:p>
    <w:p w:rsidRDefault="00A27D7A" w:rsidP="00A27D7A" w:rsidR="00A27D7A">
      <w:pPr>
        <w:pStyle w:val="Bezproreda"/>
        <w:ind w:firstLine="720"/>
        <w:jc w:val="right"/>
      </w:pPr>
      <w:r>
        <w:t>Poslovni broj:7 St-649/2017-2</w:t>
      </w:r>
    </w:p>
    <w:p w:rsidRDefault="00A27D7A" w:rsidP="00A27D7A" w:rsidR="00A27D7A">
      <w:pPr>
        <w:pStyle w:val="Bezproreda"/>
        <w:ind w:firstLine="720"/>
        <w:jc w:val="both"/>
      </w:pPr>
    </w:p>
    <w:p w:rsidRDefault="00A27D7A" w:rsidP="00A27D7A" w:rsidR="00A27D7A">
      <w:pPr>
        <w:pStyle w:val="Bezproreda"/>
        <w:ind w:firstLine="720"/>
        <w:jc w:val="both"/>
      </w:pPr>
      <w:r>
        <w:t xml:space="preserve">Odredbom čl.133.st.5.SZ-a propisano je, da ako se ispune pretpostavke radi naknadne diobe iz čl.289.st.1.SZ-a, sud će rješenjem o nastavljanju postupka pozvati stečajne vjerovnike da u roku od 30 dana stečajnom upravitelju prijave svoje tražbine i zakazati ročište na kojem će ispitati prijavljene tražbine (ispitno ročište), dok je u čl.133.st.6.SZ-a propisano da ako se stečajni postupak nastavlja zbog naknadno pronađene imovine, koja ulazi u stečajnu masu, sud će rješenjem zakazati istodobno i izvještajno ročište. Na odgovarajući način primijenit će se odredbe čl.229. do 234., te čl.247. do 285.SZ-a. </w:t>
      </w:r>
    </w:p>
    <w:p w:rsidRDefault="00A27D7A" w:rsidP="00A27D7A" w:rsidR="00A27D7A">
      <w:pPr>
        <w:ind w:firstLine="720"/>
        <w:jc w:val="both"/>
      </w:pPr>
      <w:r>
        <w:t xml:space="preserve"> Trgovački sud u Bjelovaru je uvidom u prijedlog vjerovnika </w:t>
      </w:r>
      <w:proofErr w:type="spellStart"/>
      <w:r>
        <w:t>Klausa</w:t>
      </w:r>
      <w:proofErr w:type="spellEnd"/>
      <w:r>
        <w:t xml:space="preserve"> </w:t>
      </w:r>
      <w:proofErr w:type="spellStart"/>
      <w:r>
        <w:t>Schauer</w:t>
      </w:r>
      <w:proofErr w:type="spellEnd"/>
      <w:r>
        <w:t xml:space="preserve"> iz Austrije i priloženih zemljišno knjižnih izvadaka (list spisa 16-21) utvrdio da postoji stečajna masa iza stečajnog dužnika koja se sastoji od nekretnina koje dolaze upisane kod Općinskog suda u Puli, u zemljišno knjižnom odjelu Pazin, i to upisane u k.o.Tinjan u zk.ul.br.1828, i to čkbr.301ZGR, oznake zemljišta staja površine 62m2, čkbr.5261 oznake zemljišta pašnjak površine 1034m2, čkbr.5263/1 oznake zemljišta pašnjak površine 1059m2, čkbr.5263/2  oznake zemljišta pašnjak površine 1065m2, čkbr.5267 oznake zemljišta pašnjak površine 1493m2, čkbr.5268/1 oznake zemljišta pašnjak površine 739m2, čkbr.5268/2 oznake zemljišta pašnjak površine 697m2, čkbr.5271 oznake zemljišta pašnjak, čkbr.5278/1 oznake zemljišta pašnjak površine 1056m2, čkbr.5278/5 oznake zemljišta pašnjak površine 944m2, čkbr.5278/6 oznake zemljišta pašnjak površine 1224m2, čkbr.5278/7 oznake zemljišta pašnjak površine 969m2, čkbr.578/8 oznake zemljišta pašnjak površine 195m2, čkbr.5386 oznake zemljišta oranica, čkbr.5426 oznake zemljišta oranica, čkbr.7164 oznake zemljišta pašnjak, čkbr.1765 oznake zemljišta pašnjak, čkbr.7431 oznake zemljišta vinograd, te upisane u zk.ul.br. 637 i to čkbr.5264 oznake zemljišta pašnjak površine 1012m2, čkbr.5403/2 oznake zemljišta oranica površine 1361m2 i time ujedno utvrdio da su se ispunile pretpostavke radi provođenja stečajnog postupka nad imovinom pravne osobe koja je prestala postojati, radi naknadne diobe, to je sud sukladno čl.437. SZ-a u svezi čl.133.st.5. i u svezi čl.289.SZ-a riješio kao pod točkom I. izreke ovog rješenja, a temeljem čl.133.st.5. i st.6. u svezi čl.129.st.1. i čl.130.SZ-a riješio kao pod točkom II. do VI. izreke ovog rješenja.</w:t>
      </w:r>
    </w:p>
    <w:p w:rsidRDefault="00A27D7A" w:rsidP="00A27D7A" w:rsidR="00A27D7A">
      <w:pPr>
        <w:ind w:firstLine="720"/>
        <w:jc w:val="center"/>
      </w:pPr>
      <w:r>
        <w:t>Bjelovar, 9. svibnja 2018.</w:t>
      </w:r>
    </w:p>
    <w:p w:rsidRDefault="00A27D7A" w:rsidP="00A27D7A" w:rsidR="00A27D7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A27D7A" w:rsidP="00A27D7A" w:rsidR="00A27D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Tomislav Mrazović,v.r.</w:t>
      </w:r>
    </w:p>
    <w:p w:rsidRDefault="00A27D7A" w:rsidP="00A27D7A" w:rsidR="00A27D7A">
      <w:pPr>
        <w:pStyle w:val="Bezproreda"/>
      </w:pPr>
    </w:p>
    <w:p w:rsidRDefault="00A27D7A" w:rsidP="00A27D7A" w:rsidR="00A27D7A">
      <w:pPr>
        <w:pStyle w:val="Bezproreda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27D7A" w:rsidP="00A27D7A" w:rsidR="00A27D7A">
      <w:pPr>
        <w:pStyle w:val="Bezproreda"/>
      </w:pPr>
      <w:r>
        <w:t xml:space="preserve">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A27D7A" w:rsidP="00A27D7A" w:rsidR="00A27D7A">
      <w:pPr>
        <w:pStyle w:val="Bezproreda"/>
      </w:pPr>
    </w:p>
    <w:p w:rsidRDefault="00A27D7A" w:rsidP="00A27D7A" w:rsidR="00A27D7A">
      <w:pPr>
        <w:jc w:val="both"/>
      </w:pPr>
      <w:r>
        <w:t>POUKA O PRAVNOM LIJEKU: 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D7A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55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St-649/2018-2</izvorni_sadrzaj>
    <derivirana_varijabla naziv="DomainObject.Oznaka_1">St-649/2018-2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St-649/2018</izvorni_sadrzaj>
    <derivirana_varijabla naziv="DomainObject.Predmet.OznakaBroj_1">St-649/2018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LIVE društvo s ograničenom odgovornošću za građenje i savjetovanje u stečaju</izvorni_sadrzaj>
    <derivirana_varijabla naziv="DomainObject.Predmet.StrankaFormated_1">  Stečajna masa iza LIVE društvo s ograničenom odgovornošću za građenje i savjetovanje u stečaju</derivirana_varijabla>
  </DomainObject.Predmet.StrankaFormated>
  <DomainObject.Predmet.StrankaFormatedOIB>
    <izvorni_sadrzaj>  Stečajna masa iza LIVE društvo s ograničenom odgovornošću za građenje i savjetovanje u stečaju, OIB 81469753036</izvorni_sadrzaj>
    <derivirana_varijabla naziv="DomainObject.Predmet.StrankaFormatedOIB_1">  Stečajna masa iza LIVE društvo s ograničenom odgovornošću za građenje i savjetovanje u stečaju, OIB 81469753036</derivirana_varijabla>
  </DomainObject.Predmet.StrankaFormatedOIB>
  <DomainObject.Predmet.StrankaFormatedWithAdress>
    <izvorni_sadrzaj> Stečajna masa iza LIVE društvo s ograničenom odgovornošću za građenje i savjetovanje u stečaju, Dravska 1, 48000 Koprivnica</izvorni_sadrzaj>
    <derivirana_varijabla naziv="DomainObject.Predmet.StrankaFormatedWithAdress_1"> Stečajna masa iza LIVE društvo s ograničenom odgovornošću za građenje i savjetovanje u stečaju, Dravska 1, 48000 Koprivnica</derivirana_varijabla>
  </DomainObject.Predmet.StrankaFormatedWithAdress>
  <DomainObject.Predmet.StrankaFormatedWithAdressOIB>
    <izvorni_sadrzaj> Stečajna masa iza LIVE društvo s ograničenom odgovornošću za građenje i savjetovanje u stečaju, OIB 81469753036, Dravska 1, 48000 Koprivnica</izvorni_sadrzaj>
    <derivirana_varijabla naziv="DomainObject.Predmet.StrankaFormatedWithAdressOIB_1"> Stečajna masa iza LIVE društvo s ograničenom odgovornošću za građenje i savjetovanje u stečaju, OIB 81469753036, Dravska 1, 48000 Koprivnica</derivirana_varijabla>
  </DomainObject.Predmet.StrankaFormatedWithAdressOIB>
  <DomainObject.Predmet.StrankaWithAdress>
    <izvorni_sadrzaj>Stečajna masa iza LIVE društvo s ograničenom odgovornošću za građenje i savjetovanje u stečaju Dravska 1,48000 Koprivnica</izvorni_sadrzaj>
    <derivirana_varijabla naziv="DomainObject.Predmet.StrankaWithAdress_1">Stečajna masa iza LIVE društvo s ograničenom odgovornošću za građenje i savjetovanje u stečaju Dravska 1,48000 Koprivnica</derivirana_varijabla>
  </DomainObject.Predmet.StrankaWithAdress>
  <DomainObject.Predmet.StrankaWithAdressOIB>
    <izvorni_sadrzaj>Stečajna masa iza LIVE društvo s ograničenom odgovornošću za građenje i savjetovanje u stečaju, OIB 81469753036, Dravska 1,48000 Koprivnica</izvorni_sadrzaj>
    <derivirana_varijabla naziv="DomainObject.Predmet.StrankaWithAdressOIB_1">Stečajna masa iza LIVE društvo s ograničenom odgovornošću za građenje i savjetovanje u stečaju, OIB 81469753036, Dravska 1,48000 Koprivnica</derivirana_varijabla>
  </DomainObject.Predmet.StrankaWithAdressOIB>
  <DomainObject.Predmet.StrankaNazivFormated>
    <izvorni_sadrzaj>Stečajna masa iza LIVE društvo s ograničenom odgovornošću za građenje i savjetovanje u stečaju</izvorni_sadrzaj>
    <derivirana_varijabla naziv="DomainObject.Predmet.StrankaNazivFormated_1">Stečajna masa iza LIVE društvo s ograničenom odgovornošću za građenje i savjetovanje u stečaju</derivirana_varijabla>
  </DomainObject.Predmet.StrankaNazivFormated>
  <DomainObject.Predmet.StrankaNazivFormatedOIB>
    <izvorni_sadrzaj>Stečajna masa iza LIVE društvo s ograničenom odgovornošću za građenje i savjetovanje u stečaju, OIB 81469753036</izvorni_sadrzaj>
    <derivirana_varijabla naziv="DomainObject.Predmet.StrankaNazivFormatedOIB_1">Stečajna masa iza LIVE društvo s ograničenom odgovornošću za građenje i savjetovanje u stečaju, OIB 81469753036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LIVE društvo s ograničenom odgovornošću za građenje i savjetovanje u stečaju</item>
    </izvorni_sadrzaj>
    <derivirana_varijabla naziv="DomainObject.Predmet.StrankaListFormated_1">
      <item>Stečajna masa iza LIVE društvo s ograničenom odgovornošću za građenje i savjetovanje u stečaju</item>
    </derivirana_varijabla>
  </DomainObject.Predmet.StrankaListFormated>
  <DomainObject.Predmet.StrankaListFormatedOIB>
    <izvorni_sadrzaj>
      <item>Stečajna masa iza LIVE društvo s ograničenom odgovornošću za građenje i savjetovanje u stečaju, OIB 81469753036</item>
    </izvorni_sadrzaj>
    <derivirana_varijabla naziv="DomainObject.Predmet.StrankaListFormatedOIB_1">
      <item>Stečajna masa iza LIVE društvo s ograničenom odgovornošću za građenje i savjetovanje u stečaju, OIB 81469753036</item>
    </derivirana_varijabla>
  </DomainObject.Predmet.StrankaListFormatedOIB>
  <DomainObject.Predmet.StrankaListFormatedWithAdress>
    <izvorni_sadrzaj>
      <item>Stečajna masa iza LIVE društvo s ograničenom odgovornošću za građenje i savjetovanje u stečaju, Dravska 1, 48000 Koprivnica</item>
    </izvorni_sadrzaj>
    <derivirana_varijabla naziv="DomainObject.Predmet.StrankaListFormatedWithAdress_1">
      <item>Stečajna masa iza LIVE društvo s ograničenom odgovornošću za građenje i savjetovanje u stečaju, Dravska 1, 48000 Koprivnica</item>
    </derivirana_varijabla>
  </DomainObject.Predmet.StrankaListFormatedWithAdress>
  <DomainObject.Predmet.StrankaListFormatedWithAdressOIB>
    <izvorni_sadrzaj>
      <item>Stečajna masa iza LIVE društvo s ograničenom odgovornošću za građenje i savjetovanje u stečaju, OIB 81469753036, Dravska 1, 48000 Koprivnica</item>
    </izvorni_sadrzaj>
    <derivirana_varijabla naziv="DomainObject.Predmet.StrankaListFormatedWithAdressOIB_1">
      <item>Stečajna masa iza LIVE društvo s ograničenom odgovornošću za građenje i savjetovanje u stečaju, OIB 81469753036, Dravska 1, 48000 Koprivnica</item>
    </derivirana_varijabla>
  </DomainObject.Predmet.StrankaListFormatedWithAdressOIB>
  <DomainObject.Predmet.StrankaListNazivFormated>
    <izvorni_sadrzaj>
      <item>Stečajna masa iza LIVE društvo s ograničenom odgovornošću za građenje i savjetovanje u stečaju</item>
    </izvorni_sadrzaj>
    <derivirana_varijabla naziv="DomainObject.Predmet.StrankaListNazivFormated_1">
      <item>Stečajna masa iza LIVE društvo s ograničenom odgovornošću za građenje i savjetovanje u stečaju</item>
    </derivirana_varijabla>
  </DomainObject.Predmet.StrankaListNazivFormated>
  <DomainObject.Predmet.StrankaListNazivFormatedOIB>
    <izvorni_sadrzaj>
      <item>Stečajna masa iza LIVE društvo s ograničenom odgovornošću za građenje i savjetovanje u stečaju, OIB 81469753036</item>
    </izvorni_sadrzaj>
    <derivirana_varijabla naziv="DomainObject.Predmet.StrankaListNazivFormatedOIB_1">
      <item>Stečajna masa iza LIVE društvo s ograničenom odgovornošću za građenje i savjetovanje u stečaju, OIB 81469753036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ŠTIMAC</item>
      <item>Nenad Homar</item>
    </izvorni_sadrzaj>
    <derivirana_varijabla naziv="DomainObject.Predmet.OstaliListFormated_1">
      <item>JOSIP ŠTIMAC</item>
      <item>Nenad Homar</item>
    </derivirana_varijabla>
  </DomainObject.Predmet.OstaliListFormated>
  <DomainObject.Predmet.OstaliListFormatedOIB>
    <izvorni_sadrzaj>
      <item>JOSIP ŠTIMAC, OIB 86491531189</item>
      <item>Nenad Homar, OIB 11719729882</item>
    </izvorni_sadrzaj>
    <derivirana_varijabla naziv="DomainObject.Predmet.OstaliListFormatedOIB_1">
      <item>JOSIP ŠTIMAC, OIB 86491531189</item>
      <item>Nenad Homar, OIB 11719729882</item>
    </derivirana_varijabla>
  </DomainObject.Predmet.OstaliListFormatedOIB>
  <DomainObject.Predmet.OstaliListFormatedWithAdress>
    <izvorni_sadrzaj>
      <item>JOSIP ŠTIMAC, A.Mohorovičića 33., 43000 Bjelovar</item>
      <item>Nenad Homar, Dravska 1., 48000 Koprivnica</item>
    </izvorni_sadrzaj>
    <derivirana_varijabla naziv="DomainObject.Predmet.OstaliListFormatedWithAdress_1">
      <item>JOSIP ŠTIMAC, A.Mohorovičića 33., 43000 Bjelovar</item>
      <item>Nenad Homar, Dravska 1., 48000 Koprivnica</item>
    </derivirana_varijabla>
  </DomainObject.Predmet.OstaliListFormatedWithAdress>
  <DomainObject.Predmet.OstaliListFormatedWithAdressOIB>
    <izvorni_sadrzaj>
      <item>JOSIP ŠTIMAC, OIB 86491531189, A.Mohorovičića 33., 43000 Bjelovar</item>
      <item>Nenad Homar, OIB 11719729882, Dravska 1., 48000 Koprivnica</item>
    </izvorni_sadrzaj>
    <derivirana_varijabla naziv="DomainObject.Predmet.OstaliListFormatedWithAdressOIB_1">
      <item>JOSIP ŠTIMAC, OIB 86491531189, A.Mohorovičića 33., 43000 Bjelovar</item>
      <item>Nenad Homar, OIB 11719729882, Dravska 1., 48000 Koprivnica</item>
    </derivirana_varijabla>
  </DomainObject.Predmet.OstaliListFormatedWithAdressOIB>
  <DomainObject.Predmet.OstaliListNazivFormated>
    <izvorni_sadrzaj>
      <item>JOSIP ŠTIMAC</item>
      <item>Nenad Homar</item>
    </izvorni_sadrzaj>
    <derivirana_varijabla naziv="DomainObject.Predmet.OstaliListNazivFormated_1">
      <item>JOSIP ŠTIMAC</item>
      <item>Nenad Homar</item>
    </derivirana_varijabla>
  </DomainObject.Predmet.OstaliListNazivFormated>
  <DomainObject.Predmet.OstaliListNazivFormatedOIB>
    <izvorni_sadrzaj>
      <item>JOSIP ŠTIMAC, OIB 86491531189</item>
      <item>Nenad Homar, OIB 11719729882</item>
    </izvorni_sadrzaj>
    <derivirana_varijabla naziv="DomainObject.Predmet.OstaliListNazivFormatedOIB_1">
      <item>JOSIP ŠTIMAC, OIB 86491531189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St-649/2018-2</izvorni_sadrzaj>
    <derivirana_varijabla naziv="DomainObject.PoslovniBrojDokumenta_1">St-649/2018-2</derivirana_varijabla>
  </DomainObject.PoslovniBrojDokumenta>
  <DomainObject.Predmet.StrankaIDrugi>
    <izvorni_sadrzaj>Stečajna masa iza LIVE društvo s ograničenom odgovornošću za građenje i savjetovanje u stečaju</izvorni_sadrzaj>
    <derivirana_varijabla naziv="DomainObject.Predmet.StrankaIDrugi_1">Stečajna masa iza LIVE društvo s ograničenom odgovornošću za građenje i savjetovanje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LIVE društvo s ograničenom odgovornošću za građenje i savjetovanje u stečaju, OIB 81469753036, Dravska 1, 48000 Koprivnica</izvorni_sadrzaj>
    <derivirana_varijabla naziv="DomainObject.Predmet.StrankaIDrugiAdressOIB_1">Stečajna masa iza LIVE društvo s ograničenom odgovornošću za građenje i savjetovanje u stečaju, OIB 81469753036, Dravska 1,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LIVE društvo s ograničenom odgovornošću za građenje i savjetovanje u stečaju</item>
      <item>JOSIP ŠTIMAC</item>
      <item>Nenad Homar</item>
    </izvorni_sadrzaj>
    <derivirana_varijabla naziv="DomainObject.Predmet.SudioniciListNaziv_1">
      <item>Stečajna masa iza LIVE društvo s ograničenom odgovornošću za građenje i savjetovanje u stečaju</item>
      <item>JOSIP ŠTIMAC</item>
      <item>Nenad Homar</item>
    </derivirana_varijabla>
  </DomainObject.Predmet.SudioniciListNaziv>
  <DomainObject.Predmet.SudioniciListAdressOIB>
    <izvorni_sadrzaj>
      <item>Stečajna masa iza LIVE društvo s ograničenom odgovornošću za građenje i savjetovanje u stečaju, OIB 81469753036, Dravska 1,48000 Koprivnica</item>
      <item>JOSIP ŠTIMAC, OIB 86491531189, A.Mohorovičića 33.,43000 Bjelovar</item>
      <item>Nenad Homar, OIB 11719729882, Dravska 1.,48000 Koprivnica</item>
    </izvorni_sadrzaj>
    <derivirana_varijabla naziv="DomainObject.Predmet.SudioniciListAdressOIB_1">
      <item>Stečajna masa iza LIVE društvo s ograničenom odgovornošću za građenje i savjetovanje u stečaju, OIB 81469753036, Dravska 1,48000 Koprivnica</item>
      <item>JOSIP ŠTIMAC, OIB 86491531189, A.Mohorovičića 33.,43000 Bjelovar</item>
      <item>Nenad Homar, OIB 11719729882, Dravska 1.,48000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83D77-FFDB-4CFF-A014-59F734E5A2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1186</properties:Words>
  <properties:Characters>7118</properties:Characters>
  <properties:Lines>130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