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8143" w14:paraId="f788143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76221">
        <w:t>DEPRECATOR j.d.o.o., OIB: 99105197610, Split, Put Radoševca 11</w:t>
      </w:r>
      <w:r>
        <w:t xml:space="preserve"> </w:t>
      </w:r>
      <w:r w:rsidR="009039AA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376221">
        <w:t>DEPRECATOR j.d.o.o., OIB: 99105197610, Split, Put Radoševca 11</w:t>
      </w:r>
      <w:r>
        <w:t xml:space="preserve">, na dan </w:t>
      </w:r>
      <w:r w:rsidR="00376221">
        <w:t>26. srpnja</w:t>
      </w:r>
      <w:r w:rsidR="00CF6EE7">
        <w:t xml:space="preserve">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376221">
        <w:t>41.213,12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376221">
        <w:t>3</w:t>
      </w:r>
      <w:r w:rsidR="009039AA">
        <w:t>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9FC" w:rsidR="003509FC">
      <w:r>
        <w:separator/>
      </w:r>
    </w:p>
  </w:endnote>
  <w:endnote w:id="0" w:type="continuationSeparator">
    <w:p w:rsidRDefault="003509FC" w:rsidR="00350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9FC" w:rsidR="003509FC">
      <w:r>
        <w:separator/>
      </w:r>
    </w:p>
  </w:footnote>
  <w:footnote w:id="0" w:type="continuationSeparator">
    <w:p w:rsidRDefault="003509FC" w:rsidR="003509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851427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9AA" w:rsidP="00D959D4" w:rsidR="00DE2B55">
    <w:pPr>
      <w:pStyle w:val="Zaglavlje"/>
      <w:jc w:val="right"/>
    </w:pPr>
    <w:r>
      <w:t>Poslovni broj:</w:t>
    </w:r>
    <w:r w:rsidR="00B46C21">
      <w:t>11. St-</w:t>
    </w:r>
    <w:r w:rsidR="00376221">
      <w:t>786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3509FC"/>
    <w:rsid w:val="00376221"/>
    <w:rsid w:val="0038214D"/>
    <w:rsid w:val="003C2F22"/>
    <w:rsid w:val="00417EA6"/>
    <w:rsid w:val="004527ED"/>
    <w:rsid w:val="00491CFA"/>
    <w:rsid w:val="005C7005"/>
    <w:rsid w:val="006C4FFF"/>
    <w:rsid w:val="006F2A25"/>
    <w:rsid w:val="0071519E"/>
    <w:rsid w:val="0074398D"/>
    <w:rsid w:val="007F7A84"/>
    <w:rsid w:val="00814EDB"/>
    <w:rsid w:val="00815142"/>
    <w:rsid w:val="00816867"/>
    <w:rsid w:val="00851427"/>
    <w:rsid w:val="00853B3E"/>
    <w:rsid w:val="009039AA"/>
    <w:rsid w:val="00981D37"/>
    <w:rsid w:val="009C22CD"/>
    <w:rsid w:val="00A51DE9"/>
    <w:rsid w:val="00AC22A4"/>
    <w:rsid w:val="00B46C21"/>
    <w:rsid w:val="00B532D5"/>
    <w:rsid w:val="00B7506F"/>
    <w:rsid w:val="00BD1274"/>
    <w:rsid w:val="00CF6EE7"/>
    <w:rsid w:val="00D8632A"/>
    <w:rsid w:val="00DD0D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4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4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4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4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4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4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4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4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St-786/2017</izvorni_sadrzaj>
    <derivirana_varijabla naziv="DomainObject.Predmet.OznakaBroj_1">St-786/2017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DEPRECATOR jednostavno društvo s ograničenom odgovornošću za poslovanje nekretninama  i usluge</izvorni_sadrzaj>
    <derivirana_varijabla naziv="DomainObject.Predmet.ProtustrankaFormated_1">  DEPRECATOR jednostavno društvo s ograničenom odgovornošću za poslovanje nekretninama  i usluge</derivirana_varijabla>
  </DomainObject.Predmet.ProtustrankaFormated>
  <DomainObject.Predmet.ProtustrankaFormatedOIB>
    <izvorni_sadrzaj>  DEPRECATOR jednostavno društvo s ograničenom odgovornošću za poslovanje nekretninama  i usluge, OIB 99105197610</izvorni_sadrzaj>
    <derivirana_varijabla naziv="DomainObject.Predmet.ProtustrankaFormatedOIB_1">  DEPRECATOR jednostavno društvo s ograničenom odgovornošću za poslovanje nekretninama  i usluge, OIB 99105197610</derivirana_varijabla>
  </DomainObject.Predmet.ProtustrankaFormatedOIB>
  <DomainObject.Predmet.ProtustrankaFormatedWithAdress>
    <izvorni_sadrzaj> DEPRECATOR jednostavno društvo s ograničenom odgovornošću za poslovanje nekretninama  i usluge, Put Radoševca 11, 21000 Split</izvorni_sadrzaj>
    <derivirana_varijabla naziv="DomainObject.Predmet.ProtustrankaFormatedWithAdress_1"> DEPRECATOR jednostavno društvo s ograničenom odgovornošću za poslovanje nekretninama  i usluge, Put Radoševca 11, 21000 Split</derivirana_varijabla>
  </DomainObject.Predmet.ProtustrankaFormatedWithAdress>
  <DomainObject.Predmet.ProtustrankaFormatedWithAdressOIB>
    <izvorni_sadrzaj> DEPRECATOR jednostavno društvo s ograničenom odgovornošću za poslovanje nekretninama  i usluge, OIB 99105197610, Put Radoševca 11, 21000 Split</izvorni_sadrzaj>
    <derivirana_varijabla naziv="DomainObject.Predmet.ProtustrankaFormatedWithAdressOIB_1"> DEPRECATOR jednostavno društvo s ograničenom odgovornošću za poslovanje nekretninama  i usluge, OIB 99105197610, Put Radoševca 11, 21000 Split</derivirana_varijabla>
  </DomainObject.Predmet.ProtustrankaFormatedWithAdressOIB>
  <DomainObject.Predmet.ProtustrankaWithAdress>
    <izvorni_sadrzaj>DEPRECATOR jednostavno društvo s ograničenom odgovornošću za poslovanje nekretninama  i usluge Put Radoševca 11, 21000 Split</izvorni_sadrzaj>
    <derivirana_varijabla naziv="DomainObject.Predmet.ProtustrankaWithAdress_1">DEPRECATOR jednostavno društvo s ograničenom odgovornošću za poslovanje nekretninama  i usluge Put Radoševca 11, 21000 Split</derivirana_varijabla>
  </DomainObject.Predmet.ProtustrankaWithAdress>
  <DomainObject.Predmet.ProtustrankaWithAdressOIB>
    <izvorni_sadrzaj>DEPRECATOR jednostavno društvo s ograničenom odgovornošću za poslovanje nekretninama  i usluge, OIB 99105197610, Put Radoševca 11, 21000 Split</izvorni_sadrzaj>
    <derivirana_varijabla naziv="DomainObject.Predmet.ProtustrankaWithAdressOIB_1">DEPRECATOR jednostavno društvo s ograničenom odgovornošću za poslovanje nekretninama  i usluge, OIB 99105197610, Put Radoševca 11, 21000 Split</derivirana_varijabla>
  </DomainObject.Predmet.ProtustrankaWithAdressOIB>
  <DomainObject.Predmet.ProtustrankaNazivFormated>
    <izvorni_sadrzaj>DEPRECATOR jednostavno društvo s ograničenom odgovornošću za poslovanje nekretninama  i usluge</izvorni_sadrzaj>
    <derivirana_varijabla naziv="DomainObject.Predmet.ProtustrankaNazivFormated_1">DEPRECATOR jednostavno društvo s ograničenom odgovornošću za poslovanje nekretninama  i usluge</derivirana_varijabla>
  </DomainObject.Predmet.ProtustrankaNazivFormated>
  <DomainObject.Predmet.ProtustrankaNazivFormatedOIB>
    <izvorni_sadrzaj>DEPRECATOR jednostavno društvo s ograničenom odgovornošću za poslovanje nekretninama  i usluge, OIB 99105197610</izvorni_sadrzaj>
    <derivirana_varijabla naziv="DomainObject.Predmet.ProtustrankaNazivFormatedOIB_1">DEPRECATOR jednostavno društvo s ograničenom odgovornošću za poslovanje nekretninama  i usluge, OIB 99105197610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41213.12</izvorni_sadrzaj>
    <derivirana_varijabla naziv="DomainObject.Predmet.TrenutnaVrijednost_1">41213.12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DEPRECATOR jednostavno društvo s ograničenom odgovornošću za poslovanje nekretninama  i usluge</item>
    </izvorni_sadrzaj>
    <derivirana_varijabla naziv="DomainObject.Predmet.ProtuStrankaListFormated_1">
      <item>DEPRECATOR jednostavno društvo s ograničenom odgovornošću za poslovanje nekretninama  i usluge</item>
    </derivirana_varijabla>
  </DomainObject.Predmet.ProtuStrankaListFormated>
  <DomainObject.Predmet.ProtuStrankaListFormatedOIB>
    <izvorni_sadrzaj>
      <item>DEPRECATOR jednostavno društvo s ograničenom odgovornošću za poslovanje nekretninama  i usluge, OIB 99105197610</item>
    </izvorni_sadrzaj>
    <derivirana_varijabla naziv="DomainObject.Predmet.ProtuStrankaListFormatedOIB_1">
      <item>DEPRECATOR jednostavno društvo s ograničenom odgovornošću za poslovanje nekretninama  i usluge, OIB 99105197610</item>
    </derivirana_varijabla>
  </DomainObject.Predmet.ProtuStrankaListFormatedOIB>
  <DomainObject.Predmet.ProtuStrankaListFormatedWithAdress>
    <izvorni_sadrzaj>
      <item>DEPRECATOR jednostavno društvo s ograničenom odgovornošću za poslovanje nekretninama  i usluge, Put Radoševca 11, 21000 Split</item>
    </izvorni_sadrzaj>
    <derivirana_varijabla naziv="DomainObject.Predmet.ProtuStrankaListFormatedWithAdress_1">
      <item>DEPRECATOR jednostavno društvo s ograničenom odgovornošću za poslovanje nekretninama  i usluge, Put Radoševca 11, 21000 Split</item>
    </derivirana_varijabla>
  </DomainObject.Predmet.ProtuStrankaListFormatedWithAdress>
  <DomainObject.Predmet.ProtuStrankaListFormatedWithAdressOIB>
    <izvorni_sadrzaj>
      <item>DEPRECATOR jednostavno društvo s ograničenom odgovornošću za poslovanje nekretninama  i usluge, OIB 99105197610, Put Radoševca 11, 21000 Split</item>
    </izvorni_sadrzaj>
    <derivirana_varijabla naziv="DomainObject.Predmet.ProtuStrankaListFormatedWithAdressOIB_1">
      <item>DEPRECATOR jednostavno društvo s ograničenom odgovornošću za poslovanje nekretninama  i usluge, OIB 99105197610, Put Radoševca 11, 21000 Split</item>
    </derivirana_varijabla>
  </DomainObject.Predmet.ProtuStrankaListFormatedWithAdressOIB>
  <DomainObject.Predmet.ProtuStrankaListNazivFormated>
    <izvorni_sadrzaj>
      <item>DEPRECATOR jednostavno društvo s ograničenom odgovornošću za poslovanje nekretninama  i usluge</item>
    </izvorni_sadrzaj>
    <derivirana_varijabla naziv="DomainObject.Predmet.ProtuStrankaListNazivFormated_1">
      <item>DEPRECATOR jednostavno društvo s ograničenom odgovornošću za poslovanje nekretninama  i usluge</item>
    </derivirana_varijabla>
  </DomainObject.Predmet.ProtuStrankaListNazivFormated>
  <DomainObject.Predmet.ProtuStrankaListNazivFormatedOIB>
    <izvorni_sadrzaj>
      <item>DEPRECATOR jednostavno društvo s ograničenom odgovornošću za poslovanje nekretninama  i usluge, OIB 99105197610</item>
    </izvorni_sadrzaj>
    <derivirana_varijabla naziv="DomainObject.Predmet.ProtuStrankaListNazivFormatedOIB_1">
      <item>DEPRECATOR jednostavno društvo s ograničenom odgovornošću za poslovanje nekretninama  i usluge, OIB 99105197610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DEPRECATOR jednostavno društvo s ograničenom odgovornošću za poslovanje nekretninama  i usluge</izvorni_sadrzaj>
    <derivirana_varijabla naziv="DomainObject.Predmet.ProtustrankaIDrugi_1">DEPRECATOR jednostavno društvo s ograničenom odgovornošću za poslovanje nekretninama 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DEPRECATOR jednostavno društvo s ograničenom odgovornošću za poslovanje nekretninama  i usluge, OIB 99105197610, Put Radoševca 11, 21000 Split</izvorni_sadrzaj>
    <derivirana_varijabla naziv="DomainObject.Predmet.ProtustrankaIDrugiAdressOIB_1">DEPRECATOR jednostavno društvo s ograničenom odgovornošću za poslovanje nekretninama  i usluge, OIB 99105197610, Put Radoševca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DEPRECATOR jednostavno društvo s ograničenom odgovornošću za poslovanje nekretninama  i usluge</item>
      <item>FINANCIJSKA AGENCIJA, RC SPLIT</item>
    </izvorni_sadrzaj>
    <derivirana_varijabla naziv="DomainObject.Predmet.SudioniciListNaziv_1">
      <item>DEPRECATOR jednostavno društvo s ograničenom odgovornošću za poslovanje nekretninama  i usluge</item>
      <item>FINANCIJSKA AGENCIJA, RC SPLIT</item>
    </derivirana_varijabla>
  </DomainObject.Predmet.SudioniciListNaziv>
  <DomainObject.Predmet.SudioniciListAdressOIB>
    <izvorni_sadrzaj>
      <item>DEPRECATOR jednostavno društvo s ograničenom odgovornošću za poslovanje nekretninama  i usluge, OIB 99105197610, Put Radoševca 11,21000 Split</item>
      <item>FINANCIJSKA AGENCIJA, RC SPLIT, OIB 85821130368, Mažuranićevo šetalište 24 b,21000 Split</item>
    </izvorni_sadrzaj>
    <derivirana_varijabla naziv="DomainObject.Predmet.SudioniciListAdressOIB_1">
      <item>DEPRECATOR jednostavno društvo s ograničenom odgovornošću za poslovanje nekretninama  i usluge, OIB 99105197610, Put Radoševca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99105197610</item>
      <item>, OIB 85821130368</item>
    </izvorni_sadrzaj>
    <derivirana_varijabla naziv="DomainObject.Predmet.SudioniciListNazivOIB_1">
      <item>, OIB 99105197610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1796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2017-10-18T08:04:00Z</dcterms:created>
  <dc:creator>Katarina Mikulić</dc:creator>
  <cp:lastModifiedBy>Katarina Mikulić</cp:lastModifiedBy>
  <cp:lastPrinted>2017-10-31T07:51:00Z</cp:lastPrinted>
  <dcterms:modified xmlns:xsi="http://www.w3.org/2001/XMLSchema-instance" xsi:type="dcterms:W3CDTF">2017-10-31T10:01:00Z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