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629d" w14:paraId="8d4629d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31F2">
        <w:t>2608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E531F2">
        <w:t xml:space="preserve">SMJEŠTAJ VUJIĆ </w:t>
      </w:r>
      <w:r w:rsidR="00AA6C66">
        <w:t>d.o.o.</w:t>
      </w:r>
      <w:r w:rsidR="000500DB">
        <w:t xml:space="preserve">, </w:t>
      </w:r>
      <w:r>
        <w:t xml:space="preserve">OIB: </w:t>
      </w:r>
      <w:r w:rsidR="00E531F2">
        <w:t>61027448380</w:t>
      </w:r>
      <w:r w:rsidR="00565C2D">
        <w:t>,</w:t>
      </w:r>
      <w:r>
        <w:t xml:space="preserve"> MBS: </w:t>
      </w:r>
      <w:r w:rsidR="00E531F2">
        <w:t>080886608, Potok, Crkvena ulica 15</w:t>
      </w:r>
      <w:r w:rsidR="00565C2D">
        <w:t>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E531F2">
        <w:t>SMJEŠTAJ VUJIĆ d.o.o., OIB: 61027448380, MBS: 080886608, Potok, Crkvena ulica 15,</w:t>
      </w:r>
      <w:r w:rsidR="00DC328B">
        <w:t xml:space="preserve"> </w:t>
      </w:r>
      <w:r w:rsidR="00F66CA4">
        <w:t xml:space="preserve">iznosi </w:t>
      </w:r>
      <w:r w:rsidR="00E531F2">
        <w:t>47.701,01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531F2">
        <w:t>SMJEŠTAJ VUJIĆ d.o.o., OIB: 61027448380, MBS: 080886608, Potok, Crkvena ulica 15,</w:t>
      </w:r>
      <w:r w:rsidR="00CB1E0B">
        <w:t xml:space="preserve"> </w:t>
      </w:r>
      <w:r w:rsidR="00E531F2">
        <w:t>MILICA VUJIĆ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E531F2">
        <w:t>29752411417</w:t>
      </w:r>
      <w:r w:rsidR="00087068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2608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468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68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F468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AF468E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St-2608/2016</izvorni_sadrzaj>
    <derivirana_varijabla naziv="DomainObject.Predmet.OznakaBroj_1">St-2608/2016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SMJEŠTAJ VUJIĆ j.d.o.o. za usluge i trgovinu</izvorni_sadrzaj>
    <derivirana_varijabla naziv="DomainObject.Predmet.ProtustrankaFormated_1">  SMJEŠTAJ VUJIĆ j.d.o.o. za usluge i trgovinu</derivirana_varijabla>
  </DomainObject.Predmet.ProtustrankaFormated>
  <DomainObject.Predmet.ProtustrankaFormatedOIB>
    <izvorni_sadrzaj>  SMJEŠTAJ VUJIĆ j.d.o.o. za usluge i trgovinu, OIB 61027448380</izvorni_sadrzaj>
    <derivirana_varijabla naziv="DomainObject.Predmet.ProtustrankaFormatedOIB_1">  SMJEŠTAJ VUJIĆ j.d.o.o. za usluge i trgovinu, OIB 61027448380</derivirana_varijabla>
  </DomainObject.Predmet.ProtustrankaFormatedOIB>
  <DomainObject.Predmet.ProtustrankaFormatedWithAdress>
    <izvorni_sadrzaj> SMJEŠTAJ VUJIĆ j.d.o.o. za usluge i trgovinu, Crkvena ulica 15, 44317 Potok</izvorni_sadrzaj>
    <derivirana_varijabla naziv="DomainObject.Predmet.ProtustrankaFormatedWithAdress_1"> SMJEŠTAJ VUJIĆ j.d.o.o. za usluge i trgovinu, Crkvena ulica 15, 44317 Potok</derivirana_varijabla>
  </DomainObject.Predmet.ProtustrankaFormatedWithAdress>
  <DomainObject.Predmet.ProtustrankaFormatedWithAdressOIB>
    <izvorni_sadrzaj> SMJEŠTAJ VUJIĆ j.d.o.o. za usluge i trgovinu, OIB 61027448380, Crkvena ulica 15, 44317 Potok</izvorni_sadrzaj>
    <derivirana_varijabla naziv="DomainObject.Predmet.ProtustrankaFormatedWithAdressOIB_1"> SMJEŠTAJ VUJIĆ j.d.o.o. za usluge i trgovinu, OIB 61027448380, Crkvena ulica 15, 44317 Potok</derivirana_varijabla>
  </DomainObject.Predmet.ProtustrankaFormatedWithAdressOIB>
  <DomainObject.Predmet.ProtustrankaWithAdress>
    <izvorni_sadrzaj>SMJEŠTAJ VUJIĆ j.d.o.o. za usluge i trgovinu Crkvena ulica 15, 44317 Potok</izvorni_sadrzaj>
    <derivirana_varijabla naziv="DomainObject.Predmet.ProtustrankaWithAdress_1">SMJEŠTAJ VUJIĆ j.d.o.o. za usluge i trgovinu Crkvena ulica 15, 44317 Potok</derivirana_varijabla>
  </DomainObject.Predmet.ProtustrankaWithAdress>
  <DomainObject.Predmet.ProtustrankaWithAdressOIB>
    <izvorni_sadrzaj>SMJEŠTAJ VUJIĆ j.d.o.o. za usluge i trgovinu, OIB 61027448380, Crkvena ulica 15, 44317 Potok</izvorni_sadrzaj>
    <derivirana_varijabla naziv="DomainObject.Predmet.ProtustrankaWithAdressOIB_1">SMJEŠTAJ VUJIĆ j.d.o.o. za usluge i trgovinu, OIB 61027448380, Crkvena ulica 15, 44317 Potok</derivirana_varijabla>
  </DomainObject.Predmet.ProtustrankaWithAdressOIB>
  <DomainObject.Predmet.ProtustrankaNazivFormated>
    <izvorni_sadrzaj>SMJEŠTAJ VUJIĆ j.d.o.o. za usluge i trgovinu</izvorni_sadrzaj>
    <derivirana_varijabla naziv="DomainObject.Predmet.ProtustrankaNazivFormated_1">SMJEŠTAJ VUJIĆ j.d.o.o. za usluge i trgovinu</derivirana_varijabla>
  </DomainObject.Predmet.ProtustrankaNazivFormated>
  <DomainObject.Predmet.ProtustrankaNazivFormatedOIB>
    <izvorni_sadrzaj>SMJEŠTAJ VUJIĆ j.d.o.o. za usluge i trgovinu, OIB 61027448380</izvorni_sadrzaj>
    <derivirana_varijabla naziv="DomainObject.Predmet.ProtustrankaNazivFormatedOIB_1">SMJEŠTAJ VUJIĆ j.d.o.o. za usluge i trgovinu, OIB 61027448380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SMJEŠTAJ VUJIĆ j.d.o.o. za usluge i trgovinu</item>
    </izvorni_sadrzaj>
    <derivirana_varijabla naziv="DomainObject.Predmet.ProtuStrankaListFormated_1">
      <item>SMJEŠTAJ VUJIĆ j.d.o.o. za usluge i trgovinu</item>
    </derivirana_varijabla>
  </DomainObject.Predmet.ProtuStrankaListFormated>
  <DomainObject.Predmet.ProtuStrankaListFormatedOIB>
    <izvorni_sadrzaj>
      <item>SMJEŠTAJ VUJIĆ j.d.o.o. za usluge i trgovinu, OIB 61027448380</item>
    </izvorni_sadrzaj>
    <derivirana_varijabla naziv="DomainObject.Predmet.ProtuStrankaListFormatedOIB_1">
      <item>SMJEŠTAJ VUJIĆ j.d.o.o. za usluge i trgovinu, OIB 61027448380</item>
    </derivirana_varijabla>
  </DomainObject.Predmet.ProtuStrankaListFormatedOIB>
  <DomainObject.Predmet.ProtuStrankaListFormatedWithAdress>
    <izvorni_sadrzaj>
      <item>SMJEŠTAJ VUJIĆ j.d.o.o. za usluge i trgovinu, Crkvena ulica 15, 44317 Potok</item>
    </izvorni_sadrzaj>
    <derivirana_varijabla naziv="DomainObject.Predmet.ProtuStrankaListFormatedWithAdress_1">
      <item>SMJEŠTAJ VUJIĆ j.d.o.o. za usluge i trgovinu, Crkvena ulica 15, 44317 Potok</item>
    </derivirana_varijabla>
  </DomainObject.Predmet.ProtuStrankaListFormatedWithAdress>
  <DomainObject.Predmet.ProtuStrankaListFormatedWithAdressOIB>
    <izvorni_sadrzaj>
      <item>SMJEŠTAJ VUJIĆ j.d.o.o. za usluge i trgovinu, OIB 61027448380, Crkvena ulica 15, 44317 Potok</item>
    </izvorni_sadrzaj>
    <derivirana_varijabla naziv="DomainObject.Predmet.ProtuStrankaListFormatedWithAdressOIB_1">
      <item>SMJEŠTAJ VUJIĆ j.d.o.o. za usluge i trgovinu, OIB 61027448380, Crkvena ulica 15, 44317 Potok</item>
    </derivirana_varijabla>
  </DomainObject.Predmet.ProtuStrankaListFormatedWithAdressOIB>
  <DomainObject.Predmet.ProtuStrankaListNazivFormated>
    <izvorni_sadrzaj>
      <item>SMJEŠTAJ VUJIĆ j.d.o.o. za usluge i trgovinu</item>
    </izvorni_sadrzaj>
    <derivirana_varijabla naziv="DomainObject.Predmet.ProtuStrankaListNazivFormated_1">
      <item>SMJEŠTAJ VUJIĆ j.d.o.o. za usluge i trgovinu</item>
    </derivirana_varijabla>
  </DomainObject.Predmet.ProtuStrankaListNazivFormated>
  <DomainObject.Predmet.ProtuStrankaListNazivFormatedOIB>
    <izvorni_sadrzaj>
      <item>SMJEŠTAJ VUJIĆ j.d.o.o. za usluge i trgovinu, OIB 61027448380</item>
    </izvorni_sadrzaj>
    <derivirana_varijabla naziv="DomainObject.Predmet.ProtuStrankaListNazivFormatedOIB_1">
      <item>SMJEŠTAJ VUJIĆ j.d.o.o. za usluge i trgovinu, OIB 61027448380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SMJEŠTAJ VUJIĆ j.d.o.o. za usluge i trgovinu</izvorni_sadrzaj>
    <derivirana_varijabla naziv="DomainObject.Predmet.ProtustrankaIDrugi_1">SMJEŠTAJ VUJIĆ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SMJEŠTAJ VUJIĆ j.d.o.o. za usluge i trgovinu, OIB 61027448380, Crkvena ulica 15, 44317 Potok</izvorni_sadrzaj>
    <derivirana_varijabla naziv="DomainObject.Predmet.ProtustrankaIDrugiAdressOIB_1">SMJEŠTAJ VUJIĆ j.d.o.o. za usluge i trgovinu, OIB 61027448380, Crkvena ulica 15,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SMJEŠTAJ VUJIĆ j.d.o.o. za usluge i trgovinu</item>
      <item>FINA Regionalni centar Zagreb</item>
    </izvorni_sadrzaj>
    <derivirana_varijabla naziv="DomainObject.Predmet.SudioniciListNaziv_1">
      <item>SMJEŠTAJ VUJIĆ j.d.o.o. za usluge i trgovinu</item>
      <item>FINA Regionalni centar Zagreb</item>
    </derivirana_varijabla>
  </DomainObject.Predmet.SudioniciListNaziv>
  <DomainObject.Predmet.SudioniciListAdressOIB>
    <izvorni_sadrzaj>
      <item>SMJEŠTAJ VUJIĆ j.d.o.o. za usluge i trgovinu, OIB 61027448380, Crkvena ulica 15,44317 Potok</item>
      <item>FINA Regionalni centar Zagreb, OIB 85821130368, Trg svibanjskih žrtava 1995. br. 1,10000 Zagreb</item>
    </izvorni_sadrzaj>
    <derivirana_varijabla naziv="DomainObject.Predmet.SudioniciListAdressOIB_1">
      <item>SMJEŠTAJ VUJIĆ j.d.o.o. za usluge i trgovinu, OIB 61027448380, Crkvena ulica 15,44317 Potok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61027448380</item>
      <item>, OIB 85821130368</item>
    </izvorni_sadrzaj>
    <derivirana_varijabla naziv="DomainObject.Predmet.SudioniciListNazivOIB_1">
      <item>, OIB 61027448380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1991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2016-11-25T13:08:00Z</dcterms:created>
  <dc:creator>Snježana Andrijanić</dc:creator>
  <cp:lastModifiedBy>Snježana Andrijanić</cp:lastModifiedBy>
  <cp:lastPrinted>2016-11-25T13:11:00Z</cp:lastPrinted>
  <dcterms:modified xmlns:xsi="http://www.w3.org/2001/XMLSchema-instance" xsi:type="dcterms:W3CDTF">2016-11-28T08:49:00Z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