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488e" w14:paraId="f65488e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65BF5">
        <w:t>3592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65BF5">
        <w:rPr>
          <w:lang w:val="pt-BR"/>
        </w:rPr>
        <w:t>TERRA TECTUM d.o.o., Dobrodol (</w:t>
      </w:r>
      <w:r w:rsidR="00865BF5">
        <w:t>Zagreb), Dobrodol-Brijeg 3/B, OIB: 79018836271</w:t>
      </w:r>
      <w:r w:rsidR="003C198B" w:rsidRPr="00F5405D">
        <w:rPr>
          <w:lang w:val="pt-BR"/>
        </w:rPr>
        <w:t xml:space="preserve">, </w:t>
      </w:r>
      <w:r w:rsidR="00E366AB">
        <w:rPr>
          <w:lang w:val="pt-BR"/>
        </w:rPr>
        <w:t>12. prosinca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65BF5">
        <w:t>1</w:t>
      </w:r>
      <w:r w:rsidR="009530FB">
        <w:t>.000,00 kn (jednat</w:t>
      </w:r>
      <w:r w:rsidR="00F5405D" w:rsidRPr="00F5405D">
        <w:t>isuća kuna),</w:t>
      </w:r>
      <w:r w:rsidR="00F246E2">
        <w:t xml:space="preserve"> protiv </w:t>
      </w:r>
      <w:r w:rsidR="00865BF5">
        <w:t>Petra Stipića, OIB: 16062396286</w:t>
      </w:r>
      <w:hyperlink r:id="rId9" w:history="true">
        <w:r w:rsidR="00865BF5">
          <w:rPr>
            <w:rStyle w:val="Hiperveza"/>
          </w:rPr>
          <w:t xml:space="preserve">, </w:t>
        </w:r>
      </w:hyperlink>
      <w:r w:rsidR="00865BF5">
        <w:t>Dobrodol, Dobrodol brijeg 3/B i Tomislava Stipića, OIB: 59573331377, Dobrodol, Dobrodol-Brijeg 3/B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65BF5">
        <w:t>3592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E366AB">
        <w:t>13. listopada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E366AB">
        <w:t>Petar Stipić i Tomislav Stipić</w:t>
      </w:r>
      <w:r w:rsidR="00615C84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E366AB">
        <w:t>3592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E366AB">
        <w:t>3592</w:t>
      </w:r>
      <w:r w:rsidR="00666BA3">
        <w:t xml:space="preserve">/16 od </w:t>
      </w:r>
      <w:r w:rsidR="00E366AB">
        <w:t>13. listopada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E366AB">
        <w:t>s od 1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E366AB">
        <w:t>3592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E366AB">
        <w:t>iznos od 1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FF1379">
        <w:t xml:space="preserve">i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366AB">
        <w:rPr>
          <w:lang w:val="pt-BR"/>
        </w:rPr>
        <w:t>12. prosinca</w:t>
      </w:r>
      <w:r w:rsidR="005F7D58">
        <w:rPr>
          <w:lang w:val="pt-BR"/>
        </w:rPr>
        <w:t xml:space="preserve">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073D63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073D63" w:rsidP="00073D63" w:rsidR="00073D63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073D63" w:rsidP="00073D63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73D63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65BF5">
      <w:t>3592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3D63"/>
    <w:rsid w:val="00076AC8"/>
    <w:rsid w:val="000C0D14"/>
    <w:rsid w:val="000E19ED"/>
    <w:rsid w:val="001220A0"/>
    <w:rsid w:val="001708F2"/>
    <w:rsid w:val="001767BF"/>
    <w:rsid w:val="00194B64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65BF5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F0BD8"/>
    <w:rsid w:val="00E07559"/>
    <w:rsid w:val="00E366AB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  <w:rsid w:val="00FF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3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D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D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D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D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3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D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D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D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D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16062396286,1&amp;cs=39E8033250CDFCFC6C8ABB13946A2DA35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3592</izvorni_sadrzaj>
    <derivirana_varijabla naziv="DomainObject.Predmet.Broj_1">3592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2018.</izvorni_sadrzaj>
    <derivirana_varijabla naziv="DomainObject.Predmet.DatumRjesavanja_1">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St-3592/2016</izvorni_sadrzaj>
    <derivirana_varijabla naziv="DomainObject.Predmet.OznakaBroj_1">St-3592/2016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TECTUM d.o.o.</izvorni_sadrzaj>
    <derivirana_varijabla naziv="DomainObject.Predmet.ProtustrankaFormated_1">  TERRA TECTUM d.o.o.</derivirana_varijabla>
  </DomainObject.Predmet.ProtustrankaFormated>
  <DomainObject.Predmet.ProtustrankaFormatedOIB>
    <izvorni_sadrzaj>  TERRA TECTUM d.o.o., OIB 79018836271</izvorni_sadrzaj>
    <derivirana_varijabla naziv="DomainObject.Predmet.ProtustrankaFormatedOIB_1">  TERRA TECTUM d.o.o., OIB 79018836271</derivirana_varijabla>
  </DomainObject.Predmet.ProtustrankaFormatedOIB>
  <DomainObject.Predmet.ProtustrankaFormatedWithAdress>
    <izvorni_sadrzaj> TERRA TECTUM d.o.o., Dobrodol-Brijeg 3/B, 10360 Dobrodol</izvorni_sadrzaj>
    <derivirana_varijabla naziv="DomainObject.Predmet.ProtustrankaFormatedWithAdress_1"> TERRA TECTUM d.o.o., Dobrodol-Brijeg 3/B, 10360 Dobrodol</derivirana_varijabla>
  </DomainObject.Predmet.ProtustrankaFormatedWithAdress>
  <DomainObject.Predmet.ProtustrankaFormatedWithAdressOIB>
    <izvorni_sadrzaj> TERRA TECTUM d.o.o., OIB 79018836271, Dobrodol-Brijeg 3/B, 10360 Dobrodol</izvorni_sadrzaj>
    <derivirana_varijabla naziv="DomainObject.Predmet.ProtustrankaFormatedWithAdressOIB_1"> TERRA TECTUM d.o.o., OIB 79018836271, Dobrodol-Brijeg 3/B, 10360 Dobrodol</derivirana_varijabla>
  </DomainObject.Predmet.ProtustrankaFormatedWithAdressOIB>
  <DomainObject.Predmet.ProtustrankaWithAdress>
    <izvorni_sadrzaj>TERRA TECTUM d.o.o. Dobrodol-Brijeg 3/B, 10360 Dobrodol</izvorni_sadrzaj>
    <derivirana_varijabla naziv="DomainObject.Predmet.ProtustrankaWithAdress_1">TERRA TECTUM d.o.o. Dobrodol-Brijeg 3/B, 10360 Dobrodol</derivirana_varijabla>
  </DomainObject.Predmet.ProtustrankaWithAdress>
  <DomainObject.Predmet.ProtustrankaWithAdressOIB>
    <izvorni_sadrzaj>TERRA TECTUM d.o.o., OIB 79018836271, Dobrodol-Brijeg 3/B, 10360 Dobrodol</izvorni_sadrzaj>
    <derivirana_varijabla naziv="DomainObject.Predmet.ProtustrankaWithAdressOIB_1">TERRA TECTUM d.o.o., OIB 79018836271, Dobrodol-Brijeg 3/B, 10360 Dobrodol</derivirana_varijabla>
  </DomainObject.Predmet.ProtustrankaWithAdressOIB>
  <DomainObject.Predmet.ProtustrankaNazivFormated>
    <izvorni_sadrzaj>TERRA TECTUM d.o.o.</izvorni_sadrzaj>
    <derivirana_varijabla naziv="DomainObject.Predmet.ProtustrankaNazivFormated_1">TERRA TECTUM d.o.o.</derivirana_varijabla>
  </DomainObject.Predmet.ProtustrankaNazivFormated>
  <DomainObject.Predmet.ProtustrankaNazivFormatedOIB>
    <izvorni_sadrzaj>TERRA TECTUM d.o.o., OIB 79018836271</izvorni_sadrzaj>
    <derivirana_varijabla naziv="DomainObject.Predmet.ProtustrankaNazivFormatedOIB_1">TERRA TECTUM d.o.o., OIB 79018836271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Stipić</izvorni_sadrzaj>
    <derivirana_varijabla naziv="DomainObject.Predmet.StrankaFormated_1">  FINA Regionalni centar Zagreb; Petar Stipić</derivirana_varijabla>
  </DomainObject.Predmet.StrankaFormated>
  <DomainObject.Predmet.StrankaFormatedOIB>
    <izvorni_sadrzaj>  FINA Regionalni centar Zagreb, OIB 85821130368; Petar Stipić, OIB 16062396286</izvorni_sadrzaj>
    <derivirana_varijabla naziv="DomainObject.Predmet.StrankaFormatedOIB_1">  FINA Regionalni centar Zagreb, OIB 85821130368; Petar Stipić, OIB 16062396286</derivirana_varijabla>
  </DomainObject.Predmet.StrankaFormatedOIB>
  <DomainObject.Predmet.StrankaFormatedWithAdress>
    <izvorni_sadrzaj> FINA Regionalni centar Zagreb, Trg svibanjskih žrtava 1995. br. 1, 10000 Zagreb; Petar Stipić, Dobrodol Brijeg 3b, 10360 Dobrodol</izvorni_sadrzaj>
    <derivirana_varijabla naziv="DomainObject.Predmet.StrankaFormatedWithAdress_1"> FINA Regionalni centar Zagreb, Trg svibanjskih žrtava 1995. br. 1, 10000 Zagreb; Petar Stipić, Dobrodol Brijeg 3b, 10360 Dobrodol</derivirana_varijabla>
  </DomainObject.Predmet.StrankaFormatedWithAdress>
  <DomainObject.Predmet.StrankaFormatedWithAdressOIB>
    <izvorni_sadrzaj> FINA Regionalni centar Zagreb, OIB 85821130368, Trg svibanjskih žrtava 1995. br. 1, 10000 Zagreb; Petar Stipić, OIB 16062396286, Dobrodol Brijeg 3b, 10360 Dobrodol</izvorni_sadrzaj>
    <derivirana_varijabla naziv="DomainObject.Predmet.StrankaFormatedWithAdressOIB_1"> FINA Regionalni centar Zagreb, OIB 85821130368, Trg svibanjskih žrtava 1995. br. 1, 10000 Zagreb; Petar Stipić, OIB 16062396286, Dobrodol Brijeg 3b, 10360 Dobrodol</derivirana_varijabla>
  </DomainObject.Predmet.StrankaFormatedWithAdressOIB>
  <DomainObject.Predmet.StrankaWithAdress>
    <izvorni_sadrzaj>FINA Regionalni centar Zagreb Trg svibanjskih žrtava 1995. br. 1,10000 Zagreb,Petar Stipić Dobrodol Brijeg 3b,10360 Dobrodol</izvorni_sadrzaj>
    <derivirana_varijabla naziv="DomainObject.Predmet.StrankaWithAdress_1">FINA Regionalni centar Zagreb Trg svibanjskih žrtava 1995. br. 1,10000 Zagreb,Petar Stipić Dobrodol Brijeg 3b,10360 Dobrodol</derivirana_varijabla>
  </DomainObject.Predmet.StrankaWithAdress>
  <DomainObject.Predmet.StrankaWithAdressOIB>
    <izvorni_sadrzaj>FINA Regionalni centar Zagreb, OIB 85821130368, Trg svibanjskih žrtava 1995. br. 1,10000 Zagreb,Petar Stipić, OIB 16062396286, Dobrodol Brijeg 3b,10360 Dobrodol</izvorni_sadrzaj>
    <derivirana_varijabla naziv="DomainObject.Predmet.StrankaWithAdressOIB_1">FINA Regionalni centar Zagreb, OIB 85821130368, Trg svibanjskih žrtava 1995. br. 1,10000 Zagreb,Petar Stipić, OIB 16062396286, Dobrodol Brijeg 3b,10360 Dobrodol</derivirana_varijabla>
  </DomainObject.Predmet.StrankaWithAdressOIB>
  <DomainObject.Predmet.StrankaNazivFormated>
    <izvorni_sadrzaj>FINA Regionalni centar Zagreb,Petar Stipić</izvorni_sadrzaj>
    <derivirana_varijabla naziv="DomainObject.Predmet.StrankaNazivFormated_1">FINA Regionalni centar Zagreb,Petar Stipić</derivirana_varijabla>
  </DomainObject.Predmet.StrankaNazivFormated>
  <DomainObject.Predmet.StrankaNazivFormatedOIB>
    <izvorni_sadrzaj>FINA Regionalni centar Zagreb, OIB 85821130368,Petar Stipić, OIB 16062396286</izvorni_sadrzaj>
    <derivirana_varijabla naziv="DomainObject.Predmet.StrankaNazivFormatedOIB_1">FINA Regionalni centar Zagreb, OIB 85821130368,Petar Stipić, OIB 16062396286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Petar Stipić</item>
    </izvorni_sadrzaj>
    <derivirana_varijabla naziv="DomainObject.Predmet.StrankaListFormated_1">
      <item>FINA Regionalni centar Zagreb</item>
      <item>Petar Stipić</item>
    </derivirana_varijabla>
  </DomainObject.Predmet.StrankaListFormated>
  <DomainObject.Predmet.StrankaListFormatedOIB>
    <izvorni_sadrzaj>
      <item>FINA Regionalni centar Zagreb, OIB 85821130368</item>
      <item>Petar Stipić, OIB 16062396286</item>
    </izvorni_sadrzaj>
    <derivirana_varijabla naziv="DomainObject.Predmet.StrankaListFormatedOIB_1">
      <item>FINA Regionalni centar Zagreb, OIB 85821130368</item>
      <item>Petar Stipić, OIB 16062396286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Stipić, Dobrodol Brijeg 3b, 10360 Dobrodol</item>
    </izvorni_sadrzaj>
    <derivirana_varijabla naziv="DomainObject.Predmet.StrankaListFormatedWithAdress_1">
      <item>FINA Regionalni centar Zagreb, Trg svibanjskih žrtava 1995. br. 1, 10000 Zagreb</item>
      <item>Petar Stipić, Dobrodol Brijeg 3b, 10360 Dobrodol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Stipić, OIB 16062396286, Dobrodol Brijeg 3b, 10360 Dobrodol</item>
    </izvorni_sadrzaj>
    <derivirana_varijabla naziv="DomainObject.Predmet.StrankaListFormatedWithAdressOIB_1">
      <item>FINA Regionalni centar Zagreb, OIB 85821130368, Trg svibanjskih žrtava 1995. br. 1, 10000 Zagreb</item>
      <item>Petar Stipić, OIB 16062396286, Dobrodol Brijeg 3b, 10360 Dobrodol</item>
    </derivirana_varijabla>
  </DomainObject.Predmet.StrankaListFormatedWithAdressOIB>
  <DomainObject.Predmet.StrankaListNazivFormated>
    <izvorni_sadrzaj>
      <item>FINA Regionalni centar Zagreb</item>
      <item>Petar Stipić</item>
    </izvorni_sadrzaj>
    <derivirana_varijabla naziv="DomainObject.Predmet.StrankaListNazivFormated_1">
      <item>FINA Regionalni centar Zagreb</item>
      <item>Petar Stipić</item>
    </derivirana_varijabla>
  </DomainObject.Predmet.StrankaListNazivFormated>
  <DomainObject.Predmet.StrankaListNazivFormatedOIB>
    <izvorni_sadrzaj>
      <item>FINA Regionalni centar Zagreb, OIB 85821130368</item>
      <item>Petar Stipić, OIB 16062396286</item>
    </izvorni_sadrzaj>
    <derivirana_varijabla naziv="DomainObject.Predmet.StrankaListNazivFormatedOIB_1">
      <item>FINA Regionalni centar Zagreb, OIB 85821130368</item>
      <item>Petar Stipić, OIB 16062396286</item>
    </derivirana_varijabla>
  </DomainObject.Predmet.StrankaListNazivFormatedOIB>
  <DomainObject.Predmet.ProtuStrankaListFormated>
    <izvorni_sadrzaj>
      <item>TERRA TECTUM d.o.o.</item>
    </izvorni_sadrzaj>
    <derivirana_varijabla naziv="DomainObject.Predmet.ProtuStrankaListFormated_1">
      <item>TERRA TECTUM d.o.o.</item>
    </derivirana_varijabla>
  </DomainObject.Predmet.ProtuStrankaListFormated>
  <DomainObject.Predmet.ProtuStrankaListFormatedOIB>
    <izvorni_sadrzaj>
      <item>TERRA TECTUM d.o.o., OIB 79018836271</item>
    </izvorni_sadrzaj>
    <derivirana_varijabla naziv="DomainObject.Predmet.ProtuStrankaListFormatedOIB_1">
      <item>TERRA TECTUM d.o.o., OIB 79018836271</item>
    </derivirana_varijabla>
  </DomainObject.Predmet.ProtuStrankaListFormatedOIB>
  <DomainObject.Predmet.ProtuStrankaListFormatedWithAdress>
    <izvorni_sadrzaj>
      <item>TERRA TECTUM d.o.o., Dobrodol-Brijeg 3/B, 10360 Dobrodol</item>
    </izvorni_sadrzaj>
    <derivirana_varijabla naziv="DomainObject.Predmet.ProtuStrankaListFormatedWithAdress_1">
      <item>TERRA TECTUM d.o.o., Dobrodol-Brijeg 3/B, 10360 Dobrodol</item>
    </derivirana_varijabla>
  </DomainObject.Predmet.ProtuStrankaListFormatedWithAdress>
  <DomainObject.Predmet.ProtuStrankaListFormatedWithAdressOIB>
    <izvorni_sadrzaj>
      <item>TERRA TECTUM d.o.o., OIB 79018836271, Dobrodol-Brijeg 3/B, 10360 Dobrodol</item>
    </izvorni_sadrzaj>
    <derivirana_varijabla naziv="DomainObject.Predmet.ProtuStrankaListFormatedWithAdressOIB_1">
      <item>TERRA TECTUM d.o.o., OIB 79018836271, Dobrodol-Brijeg 3/B, 10360 Dobrodol</item>
    </derivirana_varijabla>
  </DomainObject.Predmet.ProtuStrankaListFormatedWithAdressOIB>
  <DomainObject.Predmet.ProtuStrankaListNazivFormated>
    <izvorni_sadrzaj>
      <item>TERRA TECTUM d.o.o.</item>
    </izvorni_sadrzaj>
    <derivirana_varijabla naziv="DomainObject.Predmet.ProtuStrankaListNazivFormated_1">
      <item>TERRA TECTUM d.o.o.</item>
    </derivirana_varijabla>
  </DomainObject.Predmet.ProtuStrankaListNazivFormated>
  <DomainObject.Predmet.ProtuStrankaListNazivFormatedOIB>
    <izvorni_sadrzaj>
      <item>TERRA TECTUM d.o.o., OIB 79018836271</item>
    </izvorni_sadrzaj>
    <derivirana_varijabla naziv="DomainObject.Predmet.ProtuStrankaListNazivFormatedOIB_1">
      <item>TERRA TECTUM d.o.o., OIB 79018836271</item>
    </derivirana_varijabla>
  </DomainObject.Predmet.ProtuStrankaListNazivFormatedOIB>
  <DomainObject.Predmet.OstaliListFormated>
    <izvorni_sadrzaj>
      <item>Petar Stipić</item>
      <item>Tomislav Stipić</item>
      <item>Addiko Bank dioničko društvo</item>
    </izvorni_sadrzaj>
    <derivirana_varijabla naziv="DomainObject.Predmet.OstaliListFormated_1">
      <item>Petar Stipić</item>
      <item>Tomislav Stipić</item>
      <item>Addiko Bank dioničko društvo</item>
    </derivirana_varijabla>
  </DomainObject.Predmet.OstaliListFormated>
  <DomainObject.Predmet.OstaliListFormatedOIB>
    <izvorni_sadrzaj>
      <item>Petar Stipić, OIB 16062396286</item>
      <item>Tomislav Stipić, OIB 59573331377</item>
      <item>Addiko Bank dioničko društvo, OIB 14036333877</item>
    </izvorni_sadrzaj>
    <derivirana_varijabla naziv="DomainObject.Predmet.OstaliListFormatedOIB_1">
      <item>Petar Stipić, OIB 16062396286</item>
      <item>Tomislav Stipić, OIB 59573331377</item>
      <item>Addiko Bank dioničko društvo, OIB 14036333877</item>
    </derivirana_varijabla>
  </DomainObject.Predmet.OstaliListFormatedOIB>
  <DomainObject.Predmet.OstaliListFormatedWithAdress>
    <izvorni_sadrzaj>
      <item>Petar Stipić, Dobrodol Brijeg 3b, 10360 Dobrodol</item>
      <item>Tomislav Stipić, Ivana Gorana Kovačića 2, 10437 Rakitje</item>
      <item>Addiko Bank dioničko društvo, Slavonska avenija 6, 10000 Zagreb</item>
    </izvorni_sadrzaj>
    <derivirana_varijabla naziv="DomainObject.Predmet.OstaliListFormatedWithAdress_1">
      <item>Petar Stipić, Dobrodol Brijeg 3b, 10360 Dobrodol</item>
      <item>Tomislav Stipić, Ivana Gorana Kovačića 2, 10437 Rakitje</item>
      <item>Addiko Bank dioničko društvo, Slavonska avenija 6, 10000 Zagreb</item>
    </derivirana_varijabla>
  </DomainObject.Predmet.OstaliListFormatedWithAdress>
  <DomainObject.Predmet.OstaliListFormatedWithAdressOIB>
    <izvorni_sadrzaj>
      <item>Petar Stipić, OIB 16062396286, Dobrodol Brijeg 3b, 10360 Dobrodol</item>
      <item>Tomislav Stipić, OIB 59573331377, Ivana Gorana Kovačića 2, 10437 Rakitje</item>
      <item>Addiko Bank dioničko društvo, OIB 14036333877, Slavonska avenija 6, 10000 Zagreb</item>
    </izvorni_sadrzaj>
    <derivirana_varijabla naziv="DomainObject.Predmet.OstaliListFormatedWithAdressOIB_1">
      <item>Petar Stipić, OIB 16062396286, Dobrodol Brijeg 3b, 10360 Dobrodol</item>
      <item>Tomislav Stipić, OIB 59573331377, Ivana Gorana Kovačića 2, 10437 Rakitje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Petar Stipić</item>
      <item>Tomislav Stipić</item>
      <item>Addiko Bank dioničko društvo</item>
    </izvorni_sadrzaj>
    <derivirana_varijabla naziv="DomainObject.Predmet.OstaliListNazivFormated_1">
      <item>Petar Stipić</item>
      <item>Tomislav Stipić</item>
      <item>Addiko Bank dioničko društvo</item>
    </derivirana_varijabla>
  </DomainObject.Predmet.OstaliListNazivFormated>
  <DomainObject.Predmet.OstaliListNazivFormatedOIB>
    <izvorni_sadrzaj>
      <item>Petar Stipić, OIB 16062396286</item>
      <item>Tomislav Stipić, OIB 59573331377</item>
      <item>Addiko Bank dioničko društvo, OIB 14036333877</item>
    </izvorni_sadrzaj>
    <derivirana_varijabla naziv="DomainObject.Predmet.OstaliListNazivFormatedOIB_1">
      <item>Petar Stipić, OIB 16062396286</item>
      <item>Tomislav Stipić, OIB 59573331377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TECTUM d.o.o.</izvorni_sadrzaj>
    <derivirana_varijabla naziv="DomainObject.Predmet.ProtustrankaIDrugi_1">TERRA TECTUM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TERRA TECTUM d.o.o., OIB 79018836271, Dobrodol-Brijeg 3/B, 10360 Dobrodol</izvorni_sadrzaj>
    <derivirana_varijabla naziv="DomainObject.Predmet.ProtustrankaIDrugiAdressOIB_1">TERRA TECTUM d.o.o., OIB 79018836271, Dobrodol-Brijeg 3/B,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2018.</izvorni_sadrzaj>
    <derivirana_varijabla naziv="DomainObject.Predmet.OdlukaRjesenje.DatumDonosenjaOdluke_1">6. ožujka 2018.</derivirana_varijabla>
  </DomainObject.Predmet.OdlukaRjesenje.DatumDonosenjaOdluke>
  <DomainObject.Predmet.OdlukaRjesenje.DatumPravomocnosti>
    <izvorni_sadrzaj>23. ožujka 2018.</izvorni_sadrzaj>
    <derivirana_varijabla naziv="DomainObject.Predmet.OdlukaRjesenje.DatumPravomocnosti_1">23. ožujka 2018.</derivirana_varijabla>
  </DomainObject.Predmet.OdlukaRjesenje.DatumPravomocnosti>
  <DomainObject.Predmet.OdlukaRjesenje.Oznaka>
    <izvorni_sadrzaj>St-3592/2016-16</izvorni_sadrzaj>
    <derivirana_varijabla naziv="DomainObject.Predmet.OdlukaRjesenje.Oznaka_1">St-3592/2016-16</derivirana_varijabla>
  </DomainObject.Predmet.OdlukaRjesenje.Oznaka>
  <DomainObject.Predmet.SudioniciListNaziv>
    <izvorni_sadrzaj>
      <item>FINA Regionalni centar Zagreb</item>
      <item>TERRA TECTUM d.o.o.</item>
      <item>Petar Stipić</item>
      <item>Tomislav Stipić</item>
      <item>Petar Stipić</item>
      <item>Addiko Bank dioničko društvo</item>
    </izvorni_sadrzaj>
    <derivirana_varijabla naziv="DomainObject.Predmet.SudioniciListNaziv_1">
      <item>FINA Regionalni centar Zagreb</item>
      <item>TERRA TECTUM d.o.o.</item>
      <item>Petar Stipić</item>
      <item>Tomislav Stipić</item>
      <item>Petar Stipić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TECTUM d.o.o., OIB 79018836271, Dobrodol-Brijeg 3/B,10360 Dobrodol</item>
      <item>Petar Stipić, OIB 16062396286, Dobrodol Brijeg 3b,10360 Dobrodol</item>
      <item>Tomislav Stipić, OIB 59573331377, Ivana Gorana Kovačića 2,10437 Rakitje</item>
      <item>Petar Stipić, OIB 16062396286, Dobrodol Brijeg 3b,10360 Dobrodol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TERRA TECTUM d.o.o., OIB 79018836271, Dobrodol-Brijeg 3/B,10360 Dobrodol</item>
      <item>Petar Stipić, OIB 16062396286, Dobrodol Brijeg 3b,10360 Dobrodol</item>
      <item>Tomislav Stipić, OIB 59573331377, Ivana Gorana Kovačića 2,10437 Rakitje</item>
      <item>Petar Stipić, OIB 16062396286, Dobrodol Brijeg 3b,10360 Dobrodol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79018836271</item>
      <item>, OIB 16062396286</item>
      <item>, OIB 59573331377</item>
      <item>, OIB 16062396286</item>
      <item>, OIB 14036333877</item>
    </izvorni_sadrzaj>
    <derivirana_varijabla naziv="DomainObject.Predmet.SudioniciListNazivOIB_1">
      <item>, OIB 85821130368</item>
      <item>, OIB 79018836271</item>
      <item>, OIB 16062396286</item>
      <item>, OIB 59573331377</item>
      <item>, OIB 16062396286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30. studenog 2017.</izvorni_sadrzaj>
    <derivirana_varijabla naziv="DomainObject.PredzadnjaOdlukaIzPredmeta.DatumDonosenjaOdluke_1">30. studenog 2017.</derivirana_varijabla>
  </DomainObject.PredzadnjaOdlukaIzPredmeta.DatumDonosenjaOdluke>
  <DomainObject.PredzadnjaOdlukaIzPredmeta.Oznaka>
    <izvorni_sadrzaj>St-3592/2016-15</izvorni_sadrzaj>
    <derivirana_varijabla naziv="DomainObject.PredzadnjaOdlukaIzPredmeta.Oznaka_1">St-3592/2016-15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2174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2018-12-12T06:49:00Z</dcterms:created>
  <dc:creator>nmarkovic</dc:creator>
  <cp:lastModifiedBy>Katarina Drndelić</cp:lastModifiedBy>
  <cp:lastPrinted>2018-12-13T06:44:00Z</cp:lastPrinted>
  <dcterms:modified xmlns:xsi="http://www.w3.org/2001/XMLSchema-instance" xsi:type="dcterms:W3CDTF">2018-12-13T06:44:00Z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(3592-16.docx)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