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e5d1bc9" w14:paraId="e5d1bc9" w:rsidRDefault="008521C7" w:rsidR="00955336">
      <w:pPr>
        <w15:collapsed w:val="false"/>
        <w:rPr>
          <w:rFonts w:hAnsi="Arial" w:ascii="Arial"/>
        </w:rPr>
      </w:pPr>
      <w:bookmarkStart w:name="_GoBack" w:id="0"/>
      <w:bookmarkEnd w:id="0"/>
      <w:r>
        <w:rPr>
          <w:rFonts w:hAnsi="Arial" w:ascii="Arial"/>
          <w:noProof/>
        </w:rPr>
        <w:drawing>
          <wp:inline distR="0" distL="0" distB="0" distT="0">
            <wp:extent cy="8011160" cx="6075680"/>
            <wp:effectExtent b="0" r="0" t="0" l="381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y="0" x="0"/>
                      <a:ext cy="8011160" cx="607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521C7" w:rsidP="00955336" w:rsidR="00955336">
      <w:pPr>
        <w:rPr>
          <w:rFonts w:hAnsi="Arial" w:ascii="Arial"/>
        </w:rPr>
      </w:pPr>
      <w:r>
        <w:rPr>
          <w:rFonts w:hAnsi="Arial" w:ascii="Arial"/>
          <w:noProof/>
        </w:rPr>
        <w:lastRenderedPageBreak/>
        <w:drawing>
          <wp:inline distR="0" distL="0" distB="0" distT="0">
            <wp:extent cy="7772400" cx="6116320"/>
            <wp:effectExtent b="0" r="0" t="889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y="0" x="0"/>
                      <a:ext cy="7772400" cx="611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1F3C4E" w:rsidR="00955336">
      <w:pgSz w:orient="landscape" w:h="11906" w:w="16838"/>
      <w:pgMar w:gutter="0" w:footer="720" w:header="720" w:left="1134" w:bottom="1134" w:right="1134" w:top="1134"/>
      <w:cols w:space="720"/>
      <w:docGrid w:linePitch="32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</w:fonts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453C536C"/>
    <w:multiLevelType w:val="hybridMultilevel"/>
    <w:tmpl w:val="7528F470"/>
    <w:lvl w:tplc="FFB6B586" w:ilvl="0">
      <w:start w:val="7"/>
      <w:numFmt w:val="bullet"/>
      <w:lvlText w:val="-"/>
      <w:lvlJc w:val="left"/>
      <w:pPr>
        <w:ind w:hanging="360" w:left="1080"/>
      </w:pPr>
      <w:rPr>
        <w:rFonts w:cs="Arial" w:eastAsia="Times New Roman" w:hAnsi="Arial" w:ascii="Aria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0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2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4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6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8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0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2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40"/>
      </w:pPr>
      <w:rPr>
        <w:rFonts w:hAnsi="Wingdings" w:ascii="Wingdings" w:hint="default"/>
      </w:rPr>
    </w:lvl>
  </w:abstractNum>
  <w:num w:numId="1">
    <w:abstractNumId w:val="0"/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50"/>
  <w:embedSystemFonts/>
  <w:proofState w:grammar="clean" w:spelling="clean"/>
  <w:attachedTemplate r:id="rId1"/>
  <w:stylePaneFormatFilter w:val="3F01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A050ED"/>
    <w:rsid w:val="00061D94"/>
    <w:rsid w:val="000D13EE"/>
    <w:rsid w:val="001512F4"/>
    <w:rsid w:val="00175B02"/>
    <w:rsid w:val="001F3C4E"/>
    <w:rsid w:val="00221C2F"/>
    <w:rsid w:val="0022332A"/>
    <w:rsid w:val="002729E2"/>
    <w:rsid w:val="00360077"/>
    <w:rsid w:val="003E4AE4"/>
    <w:rsid w:val="00440107"/>
    <w:rsid w:val="00472878"/>
    <w:rsid w:val="00565F93"/>
    <w:rsid w:val="006A1059"/>
    <w:rsid w:val="006A6C76"/>
    <w:rsid w:val="008521C7"/>
    <w:rsid w:val="00903B42"/>
    <w:rsid w:val="00955336"/>
    <w:rsid w:val="00995AC1"/>
    <w:rsid w:val="009D0A6E"/>
    <w:rsid w:val="00A050ED"/>
    <w:rsid w:val="00A42D73"/>
    <w:rsid w:val="00A6051C"/>
    <w:rsid w:val="00B912FF"/>
    <w:rsid w:val="00CE7E3A"/>
    <w:rsid w:val="00D17EEB"/>
    <w:rsid w:val="00D649CC"/>
    <w:rsid w:val="00D7656D"/>
    <w:rsid w:val="00D936B8"/>
    <w:rsid w:val="00DA5D95"/>
    <w:rsid w:val="00DC6112"/>
    <w:rsid w:val="00DF3E38"/>
    <w:rsid w:val="00DF4A73"/>
    <w:rsid w:val="00E72278"/>
    <w:rsid w:val="00EA7B4E"/>
    <w:rsid w:val="00F81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Times New Roman" w:hAnsi="Times New Roman" w:ascii="Times New Roman"/>
        <w:lang w:bidi="ar-SA" w:eastAsia="hr-HR" w:val="hr-HR"/>
      </w:rPr>
    </w:rPrDefault>
    <w:pPrDefault/>
  </w:docDefaults>
  <w:latentStyles w:count="267" w:defQFormat="false" w:defUnhideWhenUsed="false" w:defSemiHidden="false" w:defUIPriority="0" w:defLockedState="false">
    <w:lsdException w:qFormat="true" w:name="Normal"/>
    <w:lsdException w:qFormat="true" w:name="heading 1"/>
    <w:lsdException w:qFormat="true" w:unhideWhenUsed="true" w:semiHidden="true" w:name="heading 2"/>
    <w:lsdException w:qFormat="true" w:unhideWhenUsed="true" w:semiHidden="true" w:name="heading 3"/>
    <w:lsdException w:qFormat="true" w:unhideWhenUsed="true" w:semiHidden="true" w:name="heading 4"/>
    <w:lsdException w:qFormat="true" w:unhideWhenUsed="true" w:semiHidden="true" w:name="heading 5"/>
    <w:lsdException w:qFormat="true" w:unhideWhenUsed="true" w:semiHidden="true" w:name="heading 6"/>
    <w:lsdException w:qFormat="true" w:unhideWhenUsed="true" w:semiHidden="true" w:name="heading 7"/>
    <w:lsdException w:qFormat="true" w:unhideWhenUsed="true" w:semiHidden="true" w:name="heading 8"/>
    <w:lsdException w:qFormat="true" w:unhideWhenUsed="true" w:semiHidden="true" w:name="heading 9"/>
    <w:lsdException w:qFormat="true" w:unhideWhenUsed="true" w:semiHidden="true" w:name="caption"/>
    <w:lsdException w:qFormat="true" w:name="Title"/>
    <w:lsdException w:qFormat="true" w:name="Subtitle"/>
    <w:lsdException w:qFormat="true" w:name="Strong"/>
    <w:lsdException w:qFormat="true" w:name="Emphasis"/>
    <w:lsdException w:semiHidden="true" w:uiPriority="99" w:name="Placeholder Text"/>
    <w:lsdException w:qFormat="true" w:uiPriority="1" w:name="No Spacing"/>
    <w:lsdException w:uiPriority="60" w:name="Light Shading"/>
    <w:lsdException w:uiPriority="61" w:name="Light List"/>
    <w:lsdException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uiPriority="70" w:name="Dark List"/>
    <w:lsdException w:uiPriority="71" w:name="Colorful Shading"/>
    <w:lsdException w:uiPriority="72" w:name="Colorful List"/>
    <w:lsdException w:uiPriority="73" w:name="Colorful Grid"/>
    <w:lsdException w:uiPriority="60" w:name="Light Shading Accent 1"/>
    <w:lsdException w:uiPriority="61" w:name="Light List Accent 1"/>
    <w:lsdException w:uiPriority="62" w:name="Light Grid Accent 1"/>
    <w:lsdException w:uiPriority="63" w:name="Medium Shading 1 Accent 1"/>
    <w:lsdException w:uiPriority="64" w:name="Medium Shading 2 Accent 1"/>
    <w:lsdException w:uiPriority="65" w:name="Medium List 1 Accent 1"/>
    <w:lsdException w:semiHidden="true" w:uiPriority="99" w:name="Revision"/>
    <w:lsdException w:qFormat="true" w:uiPriority="34" w:name="List Paragraph"/>
    <w:lsdException w:qFormat="true" w:uiPriority="29" w:name="Quote"/>
    <w:lsdException w:qFormat="true" w:uiPriority="30" w:name="Intense Quote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uiPriority="70" w:name="Dark List Accent 1"/>
    <w:lsdException w:uiPriority="71" w:name="Colorful Shading Accent 1"/>
    <w:lsdException w:uiPriority="72" w:name="Colorful List Accent 1"/>
    <w:lsdException w:uiPriority="73" w:name="Colorful Grid Accent 1"/>
    <w:lsdException w:uiPriority="60" w:name="Light Shading Accent 2"/>
    <w:lsdException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uiPriority="70" w:name="Dark List Accent 2"/>
    <w:lsdException w:uiPriority="71" w:name="Colorful Shading Accent 2"/>
    <w:lsdException w:uiPriority="72" w:name="Colorful List Accent 2"/>
    <w:lsdException w:uiPriority="73" w:name="Colorful Grid Accent 2"/>
    <w:lsdException w:uiPriority="60" w:name="Light Shading Accent 3"/>
    <w:lsdException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uiPriority="70" w:name="Dark List Accent 3"/>
    <w:lsdException w:uiPriority="71" w:name="Colorful Shading Accent 3"/>
    <w:lsdException w:uiPriority="72" w:name="Colorful List Accent 3"/>
    <w:lsdException w:uiPriority="73" w:name="Colorful Grid Accent 3"/>
    <w:lsdException w:uiPriority="60" w:name="Light Shading Accent 4"/>
    <w:lsdException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uiPriority="68" w:name="Medium Grid 2 Accent 4"/>
    <w:lsdException w:uiPriority="69" w:name="Medium Grid 3 Accent 4"/>
    <w:lsdException w:uiPriority="70" w:name="Dark List Accent 4"/>
    <w:lsdException w:uiPriority="71" w:name="Colorful Shading Accent 4"/>
    <w:lsdException w:uiPriority="72" w:name="Colorful List Accent 4"/>
    <w:lsdException w:uiPriority="73" w:name="Colorful Grid Accent 4"/>
    <w:lsdException w:uiPriority="60" w:name="Light Shading Accent 5"/>
    <w:lsdException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uiPriority="70" w:name="Dark List Accent 5"/>
    <w:lsdException w:uiPriority="71" w:name="Colorful Shading Accent 5"/>
    <w:lsdException w:uiPriority="72" w:name="Colorful List Accent 5"/>
    <w:lsdException w:uiPriority="73" w:name="Colorful Grid Accent 5"/>
    <w:lsdException w:uiPriority="60" w:name="Light Shading Accent 6"/>
    <w:lsdException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uiPriority="70" w:name="Dark List Accent 6"/>
    <w:lsdException w:uiPriority="71" w:name="Colorful Shading Accent 6"/>
    <w:lsdException w:uiPriority="72" w:name="Colorful List Accent 6"/>
    <w:lsdException w:uiPriority="73" w:name="Colorful Grid Accent 6"/>
    <w:lsdException w:qFormat="true" w:uiPriority="19" w:name="Subtle Emphasis"/>
    <w:lsdException w:qFormat="true" w:uiPriority="21" w:name="Intense Emphasis"/>
    <w:lsdException w:qFormat="true" w:uiPriority="31" w:name="Subtle Reference"/>
    <w:lsdException w:qFormat="true" w:uiPriority="32" w:name="Intense Reference"/>
    <w:lsdException w:qFormat="true" w:uiPriority="33" w:name="Book Title"/>
    <w:lsdException w:unhideWhenUsed="true" w:semiHidden="true" w:uiPriority="37" w:name="Bibliography"/>
    <w:lsdException w:qFormat="true" w:unhideWhenUsed="true" w:semiHidden="true" w:uiPriority="39" w:name="TOC Heading"/>
  </w:latentStyles>
  <w:style w:default="true" w:styleId="Normal" w:type="paragraph">
    <w:name w:val="Normal"/>
    <w:qFormat/>
    <w:rPr>
      <w:sz w:val="24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semiHidden/>
    <w:rsid w:val="002729E2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175B02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175B02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175B02"/>
    <w:rPr>
      <w:rFonts w:hAnsi="Arial" w:ascii="Arial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175B02"/>
    <w:rPr>
      <w:rFonts w:cs="Times New Roman" w:hAnsi="Arial" w:ascii="Arial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175B02"/>
    <w:rPr>
      <w:rFonts w:cs="Times New Roman" w:hAnsi="Arial" w:ascii="Arial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="Times New Roman" w:hAnsi="Times New Roman"/>
        <w:lang w:bidi="ar-SA" w:eastAsia="hr-HR" w:val="hr-HR"/>
      </w:rPr>
    </w:rPrDefault>
    <w:pPrDefault/>
  </w:docDefaults>
  <w:latentStyles w:count="267" w:defLockedState="0" w:defQFormat="0" w:defSemiHidden="0" w:defUIPriority="0" w:defUnhideWhenUsed="0">
    <w:lsdException w:name="Normal" w:qFormat="1"/>
    <w:lsdException w:name="heading 1" w:qFormat="1"/>
    <w:lsdException w:name="heading 2" w:qFormat="1" w:semiHidden="1" w:unhideWhenUsed="1"/>
    <w:lsdException w:name="heading 3" w:qFormat="1" w:semiHidden="1" w:unhideWhenUsed="1"/>
    <w:lsdException w:name="heading 4" w:qFormat="1" w:semiHidden="1" w:unhideWhenUsed="1"/>
    <w:lsdException w:name="heading 5" w:qFormat="1" w:semiHidden="1" w:unhideWhenUsed="1"/>
    <w:lsdException w:name="heading 6" w:qFormat="1" w:semiHidden="1" w:unhideWhenUsed="1"/>
    <w:lsdException w:name="heading 7" w:qFormat="1" w:semiHidden="1" w:unhideWhenUsed="1"/>
    <w:lsdException w:name="heading 8" w:qFormat="1" w:semiHidden="1" w:unhideWhenUsed="1"/>
    <w:lsdException w:name="heading 9" w:qFormat="1" w:semiHidden="1" w:unhideWhenUsed="1"/>
    <w:lsdException w:name="caption" w:qFormat="1" w:semiHidden="1" w:unhideWhenUsed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</w:latentStyles>
  <w:style w:default="1" w:styleId="Normal" w:type="paragraph">
    <w:name w:val="Normal"/>
    <w:qFormat/>
    <w:rPr>
      <w:sz w:val="24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semiHidden/>
    <w:rsid w:val="002729E2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175B02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175B02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175B02"/>
    <w:rPr>
      <w:rFonts w:ascii="Arial" w:hAnsi="Arial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175B02"/>
    <w:rPr>
      <w:rFonts w:ascii="Arial" w:cs="Times New Roman" w:hAnsi="Arial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175B02"/>
    <w:rPr>
      <w:rFonts w:ascii="Arial" w:cs="Times New Roman" w:hAnsi="Arial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19. srpnja 2016.</izvorni_sadrzaj>
    <derivirana_varijabla naziv="DomainObject.DatumDonosenjaOdluke_1">19. srpnja 2016.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Tomislav</izvorni_sadrzaj>
    <derivirana_varijabla naziv="DomainObject.DonositeljOdluke.Ime_1">Tomislav</derivirana_varijabla>
  </DomainObject.DonositeljOdluke.Ime>
  <DomainObject.DonositeljOdluke.Prezime>
    <izvorni_sadrzaj>Mrazović</izvorni_sadrzaj>
    <derivirana_varijabla naziv="DomainObject.DonositeljOdluke.Prezime_1">Mrazović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30</izvorni_sadrzaj>
    <derivirana_varijabla naziv="DomainObject.Predmet.Broj_1">30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5. lipnja 2015.</izvorni_sadrzaj>
    <derivirana_varijabla naziv="DomainObject.Predmet.DatumOsnivanja_1">5. lipnja 2015.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St-30/2015</izvorni_sadrzaj>
    <derivirana_varijabla naziv="DomainObject.Predmet.OznakaBroj_1">St-30/2015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STRMOTA - PROMET društvo s ograničenom odgovornošću za proizvodnju, trgovinu i usluge ĐURĐIC zastupanog po punomoćniku ŽELJKA STRMOTA</izvorni_sadrzaj>
    <derivirana_varijabla naziv="DomainObject.Predmet.ProtustrankaFormated_1">  STRMOTA - PROMET društvo s ograničenom odgovornošću za proizvodnju, trgovinu i usluge ĐURĐIC zastupanog po punomoćniku ŽELJKA STRMOTA</derivirana_varijabla>
  </DomainObject.Predmet.ProtustrankaFormated>
  <DomainObject.Predmet.ProtustrankaFormatedOIB>
    <izvorni_sadrzaj>  STRMOTA - PROMET društvo s ograničenom odgovornošću za proizvodnju, trgovinu i usluge ĐURĐIC, OIB 11211907800 zastupanog po punomoćniku ŽELJKA STRMOTA</izvorni_sadrzaj>
    <derivirana_varijabla naziv="DomainObject.Predmet.ProtustrankaFormatedOIB_1">  STRMOTA - PROMET društvo s ograničenom odgovornošću za proizvodnju, trgovinu i usluge ĐURĐIC, OIB 11211907800 zastupanog po punomoćniku ŽELJKA STRMOTA</derivirana_varijabla>
  </DomainObject.Predmet.ProtustrankaFormatedOIB>
  <DomainObject.Predmet.ProtustrankaFormatedWithAdress>
    <izvorni_sadrzaj> STRMOTA - PROMET društvo s ograničenom odgovornošću za proizvodnju, trgovinu i usluge ĐURĐIC, Đurđic 156, 43231 Đurđic zastupanog po punomoćniku ŽELJKA STRMOTA</izvorni_sadrzaj>
    <derivirana_varijabla naziv="DomainObject.Predmet.ProtustrankaFormatedWithAdress_1"> STRMOTA - PROMET društvo s ograničenom odgovornošću za proizvodnju, trgovinu i usluge ĐURĐIC, Đurđic 156, 43231 Đurđic zastupanog po punomoćniku ŽELJKA STRMOTA</derivirana_varijabla>
  </DomainObject.Predmet.ProtustrankaFormatedWithAdress>
  <DomainObject.Predmet.ProtustrankaFormatedWithAdressOIB>
    <izvorni_sadrzaj> STRMOTA - PROMET društvo s ograničenom odgovornošću za proizvodnju, trgovinu i usluge ĐURĐIC, OIB 11211907800, Đurđic 156, 43231 Đurđic zastupanog po punomoćniku ŽELJKA STRMOTA</izvorni_sadrzaj>
    <derivirana_varijabla naziv="DomainObject.Predmet.ProtustrankaFormatedWithAdressOIB_1"> STRMOTA - PROMET društvo s ograničenom odgovornošću za proizvodnju, trgovinu i usluge ĐURĐIC, OIB 11211907800, Đurđic 156, 43231 Đurđic zastupanog po punomoćniku ŽELJKA STRMOTA</derivirana_varijabla>
  </DomainObject.Predmet.ProtustrankaFormatedWithAdressOIB>
  <DomainObject.Predmet.ProtustrankaWithAdress>
    <izvorni_sadrzaj>STRMOTA - PROMET društvo s ograničenom odgovornošću za proizvodnju, trgovinu i usluge ĐURĐIC Đurđic 156, 43231 Đurđic</izvorni_sadrzaj>
    <derivirana_varijabla naziv="DomainObject.Predmet.ProtustrankaWithAdress_1">STRMOTA - PROMET društvo s ograničenom odgovornošću za proizvodnju, trgovinu i usluge ĐURĐIC Đurđic 156, 43231 Đurđic</derivirana_varijabla>
  </DomainObject.Predmet.ProtustrankaWithAdress>
  <DomainObject.Predmet.ProtustrankaWithAdressOIB>
    <izvorni_sadrzaj>STRMOTA - PROMET društvo s ograničenom odgovornošću za proizvodnju, trgovinu i usluge ĐURĐIC, OIB 11211907800, Đurđic 156, 43231 Đurđic</izvorni_sadrzaj>
    <derivirana_varijabla naziv="DomainObject.Predmet.ProtustrankaWithAdressOIB_1">STRMOTA - PROMET društvo s ograničenom odgovornošću za proizvodnju, trgovinu i usluge ĐURĐIC, OIB 11211907800, Đurđic 156, 43231 Đurđic</derivirana_varijabla>
  </DomainObject.Predmet.ProtustrankaWithAdressOIB>
  <DomainObject.Predmet.ProtustrankaNazivFormated>
    <izvorni_sadrzaj>STRMOTA - PROMET društvo s ograničenom odgovornošću za proizvodnju, trgovinu i usluge ĐURĐIC</izvorni_sadrzaj>
    <derivirana_varijabla naziv="DomainObject.Predmet.ProtustrankaNazivFormated_1">STRMOTA - PROMET društvo s ograničenom odgovornošću za proizvodnju, trgovinu i usluge ĐURĐIC</derivirana_varijabla>
  </DomainObject.Predmet.ProtustrankaNazivFormated>
  <DomainObject.Predmet.ProtustrankaNazivFormatedOIB>
    <izvorni_sadrzaj>STRMOTA - PROMET društvo s ograničenom odgovornošću za proizvodnju, trgovinu i usluge ĐURĐIC, OIB 11211907800</izvorni_sadrzaj>
    <derivirana_varijabla naziv="DomainObject.Predmet.ProtustrankaNazivFormatedOIB_1">STRMOTA - PROMET društvo s ograničenom odgovornošću za proizvodnju, trgovinu i usluge ĐURĐIC, OIB 11211907800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7</izvorni_sadrzaj>
    <derivirana_varijabla naziv="DomainObject.Predmet.Referada.Naziv_1">Referada 7</derivirana_varijabla>
  </DomainObject.Predmet.Referada.Naziv>
  <DomainObject.Predmet.Referada.Oznaka>
    <izvorni_sadrzaj>7</izvorni_sadrzaj>
    <derivirana_varijabla naziv="DomainObject.Predmet.Referada.Oznaka_1">7</derivirana_varijabla>
  </DomainObject.Predmet.Referada.Oznaka>
  <DomainObject.Predmet.Referada.Prostorija.Naziv>
    <izvorni_sadrzaj>Soba 2</izvorni_sadrzaj>
    <derivirana_varijabla naziv="DomainObject.Predmet.Referada.Prostorija.Naziv_1">Soba 2</derivirana_varijabla>
  </DomainObject.Predmet.Referada.Prostorija.Naziv>
  <DomainObject.Predmet.Referada.Prostorija.Oznaka>
    <izvorni_sadrzaj>Soba 2</izvorni_sadrzaj>
    <derivirana_varijabla naziv="DomainObject.Predmet.Referada.Prostorija.Oznaka_1">Soba 2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Tomislav Mrazović</izvorni_sadrzaj>
    <derivirana_varijabla naziv="DomainObject.Predmet.Referada.Sudac_1">Tomislav Mrazović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DARIO STRMOTA, radnik zastupanog po punomoćniku Zoran Vukelić</izvorni_sadrzaj>
    <derivirana_varijabla naziv="DomainObject.Predmet.StrankaFormated_1">  DARIO STRMOTA, radnik zastupanog po punomoćniku Zoran Vukelić</derivirana_varijabla>
  </DomainObject.Predmet.StrankaFormated>
  <DomainObject.Predmet.StrankaFormatedOIB>
    <izvorni_sadrzaj>  DARIO STRMOTA, radnik, OIB 98633803619 zastupanog po punomoćniku Zoran Vukelić</izvorni_sadrzaj>
    <derivirana_varijabla naziv="DomainObject.Predmet.StrankaFormatedOIB_1">  DARIO STRMOTA, radnik, OIB 98633803619 zastupanog po punomoćniku Zoran Vukelić</derivirana_varijabla>
  </DomainObject.Predmet.StrankaFormatedOIB>
  <DomainObject.Predmet.StrankaFormatedWithAdress>
    <izvorni_sadrzaj> DARIO STRMOTA, radnik, Đurđic 156, 43231 Ivanska zastupanog po punomoćniku Zoran Vukelić</izvorni_sadrzaj>
    <derivirana_varijabla naziv="DomainObject.Predmet.StrankaFormatedWithAdress_1"> DARIO STRMOTA, radnik, Đurđic 156, 43231 Ivanska zastupanog po punomoćniku Zoran Vukelić</derivirana_varijabla>
  </DomainObject.Predmet.StrankaFormatedWithAdress>
  <DomainObject.Predmet.StrankaFormatedWithAdressOIB>
    <izvorni_sadrzaj> DARIO STRMOTA, radnik, OIB 98633803619, Đurđic 156, 43231 Ivanska zastupanog po punomoćniku Zoran Vukelić</izvorni_sadrzaj>
    <derivirana_varijabla naziv="DomainObject.Predmet.StrankaFormatedWithAdressOIB_1"> DARIO STRMOTA, radnik, OIB 98633803619, Đurđic 156, 43231 Ivanska zastupanog po punomoćniku Zoran Vukelić</derivirana_varijabla>
  </DomainObject.Predmet.StrankaFormatedWithAdressOIB>
  <DomainObject.Predmet.StrankaWithAdress>
    <izvorni_sadrzaj>DARIO STRMOTA, radnik Đurđic 156,43231 Ivanska</izvorni_sadrzaj>
    <derivirana_varijabla naziv="DomainObject.Predmet.StrankaWithAdress_1">DARIO STRMOTA, radnik Đurđic 156,43231 Ivanska</derivirana_varijabla>
  </DomainObject.Predmet.StrankaWithAdress>
  <DomainObject.Predmet.StrankaWithAdressOIB>
    <izvorni_sadrzaj>DARIO STRMOTA, radnik, OIB 98633803619, Đurđic 156,43231 Ivanska</izvorni_sadrzaj>
    <derivirana_varijabla naziv="DomainObject.Predmet.StrankaWithAdressOIB_1">DARIO STRMOTA, radnik, OIB 98633803619, Đurđic 156,43231 Ivanska</derivirana_varijabla>
  </DomainObject.Predmet.StrankaWithAdressOIB>
  <DomainObject.Predmet.StrankaNazivFormated>
    <izvorni_sadrzaj>DARIO STRMOTA, radnik</izvorni_sadrzaj>
    <derivirana_varijabla naziv="DomainObject.Predmet.StrankaNazivFormated_1">DARIO STRMOTA, radnik</derivirana_varijabla>
  </DomainObject.Predmet.StrankaNazivFormated>
  <DomainObject.Predmet.StrankaNazivFormatedOIB>
    <izvorni_sadrzaj>DARIO STRMOTA, radnik, OIB 98633803619</izvorni_sadrzaj>
    <derivirana_varijabla naziv="DomainObject.Predmet.StrankaNazivFormatedOIB_1">DARIO STRMOTA, radnik, OIB 98633803619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7</izvorni_sadrzaj>
    <derivirana_varijabla naziv="DomainObject.Predmet.TrenutnaLokacijaSpisa.Naziv_1">Referada 7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Marina Frčko</izvorni_sadrzaj>
    <derivirana_varijabla naziv="DomainObject.Predmet.Zapisnicar_1">Marina Frčko</derivirana_varijabla>
  </DomainObject.Predmet.Zapisnicar>
  <DomainObject.Predmet.StrankaListFormated>
    <izvorni_sadrzaj>
      <item>DARIO STRMOTA, radnik zastupanog po punomoćniku Zoran Vukelić</item>
    </izvorni_sadrzaj>
    <derivirana_varijabla naziv="DomainObject.Predmet.StrankaListFormated_1">
      <item>DARIO STRMOTA, radnik zastupanog po punomoćniku Zoran Vukelić</item>
    </derivirana_varijabla>
  </DomainObject.Predmet.StrankaListFormated>
  <DomainObject.Predmet.StrankaListFormatedOIB>
    <izvorni_sadrzaj>
      <item>DARIO STRMOTA, radnik, OIB 98633803619 zastupanog po punomoćniku Zoran Vukelić</item>
    </izvorni_sadrzaj>
    <derivirana_varijabla naziv="DomainObject.Predmet.StrankaListFormatedOIB_1">
      <item>DARIO STRMOTA, radnik, OIB 98633803619 zastupanog po punomoćniku Zoran Vukelić</item>
    </derivirana_varijabla>
  </DomainObject.Predmet.StrankaListFormatedOIB>
  <DomainObject.Predmet.StrankaListFormatedWithAdress>
    <izvorni_sadrzaj>
      <item>DARIO STRMOTA, radnik, Đurđic 156, 43231 Ivanska zastupanog po punomoćniku Zoran Vukelić</item>
    </izvorni_sadrzaj>
    <derivirana_varijabla naziv="DomainObject.Predmet.StrankaListFormatedWithAdress_1">
      <item>DARIO STRMOTA, radnik, Đurđic 156, 43231 Ivanska zastupanog po punomoćniku Zoran Vukelić</item>
    </derivirana_varijabla>
  </DomainObject.Predmet.StrankaListFormatedWithAdress>
  <DomainObject.Predmet.StrankaListFormatedWithAdressOIB>
    <izvorni_sadrzaj>
      <item>DARIO STRMOTA, radnik, OIB 98633803619, Đurđic 156, 43231 Ivanska zastupanog po punomoćniku Zoran Vukelić</item>
    </izvorni_sadrzaj>
    <derivirana_varijabla naziv="DomainObject.Predmet.StrankaListFormatedWithAdressOIB_1">
      <item>DARIO STRMOTA, radnik, OIB 98633803619, Đurđic 156, 43231 Ivanska zastupanog po punomoćniku Zoran Vukelić</item>
    </derivirana_varijabla>
  </DomainObject.Predmet.StrankaListFormatedWithAdressOIB>
  <DomainObject.Predmet.StrankaListNazivFormated>
    <izvorni_sadrzaj>
      <item>DARIO STRMOTA, radnik</item>
    </izvorni_sadrzaj>
    <derivirana_varijabla naziv="DomainObject.Predmet.StrankaListNazivFormated_1">
      <item>DARIO STRMOTA, radnik</item>
    </derivirana_varijabla>
  </DomainObject.Predmet.StrankaListNazivFormated>
  <DomainObject.Predmet.StrankaListNazivFormatedOIB>
    <izvorni_sadrzaj>
      <item>DARIO STRMOTA, radnik, OIB 98633803619</item>
    </izvorni_sadrzaj>
    <derivirana_varijabla naziv="DomainObject.Predmet.StrankaListNazivFormatedOIB_1">
      <item>DARIO STRMOTA, radnik, OIB 98633803619</item>
    </derivirana_varijabla>
  </DomainObject.Predmet.StrankaListNazivFormatedOIB>
  <DomainObject.Predmet.ProtuStrankaListFormated>
    <izvorni_sadrzaj>
      <item>STRMOTA - PROMET društvo s ograničenom odgovornošću za proizvodnju, trgovinu i usluge ĐURĐIC zastupanog po punomoćniku ŽELJKA STRMOTA</item>
    </izvorni_sadrzaj>
    <derivirana_varijabla naziv="DomainObject.Predmet.ProtuStrankaListFormated_1">
      <item>STRMOTA - PROMET društvo s ograničenom odgovornošću za proizvodnju, trgovinu i usluge ĐURĐIC zastupanog po punomoćniku ŽELJKA STRMOTA</item>
    </derivirana_varijabla>
  </DomainObject.Predmet.ProtuStrankaListFormated>
  <DomainObject.Predmet.ProtuStrankaListFormatedOIB>
    <izvorni_sadrzaj>
      <item>STRMOTA - PROMET društvo s ograničenom odgovornošću za proizvodnju, trgovinu i usluge ĐURĐIC, OIB 11211907800 zastupanog po punomoćniku ŽELJKA STRMOTA</item>
    </izvorni_sadrzaj>
    <derivirana_varijabla naziv="DomainObject.Predmet.ProtuStrankaListFormatedOIB_1">
      <item>STRMOTA - PROMET društvo s ograničenom odgovornošću za proizvodnju, trgovinu i usluge ĐURĐIC, OIB 11211907800 zastupanog po punomoćniku ŽELJKA STRMOTA</item>
    </derivirana_varijabla>
  </DomainObject.Predmet.ProtuStrankaListFormatedOIB>
  <DomainObject.Predmet.ProtuStrankaListFormatedWithAdress>
    <izvorni_sadrzaj>
      <item>STRMOTA - PROMET društvo s ograničenom odgovornošću za proizvodnju, trgovinu i usluge ĐURĐIC, Đurđic 156, 43231 Đurđic zastupanog po punomoćniku ŽELJKA STRMOTA</item>
    </izvorni_sadrzaj>
    <derivirana_varijabla naziv="DomainObject.Predmet.ProtuStrankaListFormatedWithAdress_1">
      <item>STRMOTA - PROMET društvo s ograničenom odgovornošću za proizvodnju, trgovinu i usluge ĐURĐIC, Đurđic 156, 43231 Đurđic zastupanog po punomoćniku ŽELJKA STRMOTA</item>
    </derivirana_varijabla>
  </DomainObject.Predmet.ProtuStrankaListFormatedWithAdress>
  <DomainObject.Predmet.ProtuStrankaListFormatedWithAdressOIB>
    <izvorni_sadrzaj>
      <item>STRMOTA - PROMET društvo s ograničenom odgovornošću za proizvodnju, trgovinu i usluge ĐURĐIC, OIB 11211907800, Đurđic 156, 43231 Đurđic zastupanog po punomoćniku ŽELJKA STRMOTA</item>
    </izvorni_sadrzaj>
    <derivirana_varijabla naziv="DomainObject.Predmet.ProtuStrankaListFormatedWithAdressOIB_1">
      <item>STRMOTA - PROMET društvo s ograničenom odgovornošću za proizvodnju, trgovinu i usluge ĐURĐIC, OIB 11211907800, Đurđic 156, 43231 Đurđic zastupanog po punomoćniku ŽELJKA STRMOTA</item>
    </derivirana_varijabla>
  </DomainObject.Predmet.ProtuStrankaListFormatedWithAdressOIB>
  <DomainObject.Predmet.ProtuStrankaListNazivFormated>
    <izvorni_sadrzaj>
      <item>STRMOTA - PROMET društvo s ograničenom odgovornošću za proizvodnju, trgovinu i usluge ĐURĐIC</item>
    </izvorni_sadrzaj>
    <derivirana_varijabla naziv="DomainObject.Predmet.ProtuStrankaListNazivFormated_1">
      <item>STRMOTA - PROMET društvo s ograničenom odgovornošću za proizvodnju, trgovinu i usluge ĐURĐIC</item>
    </derivirana_varijabla>
  </DomainObject.Predmet.ProtuStrankaListNazivFormated>
  <DomainObject.Predmet.ProtuStrankaListNazivFormatedOIB>
    <izvorni_sadrzaj>
      <item>STRMOTA - PROMET društvo s ograničenom odgovornošću za proizvodnju, trgovinu i usluge ĐURĐIC, OIB 11211907800</item>
    </izvorni_sadrzaj>
    <derivirana_varijabla naziv="DomainObject.Predmet.ProtuStrankaListNazivFormatedOIB_1">
      <item>STRMOTA - PROMET društvo s ograničenom odgovornošću za proizvodnju, trgovinu i usluge ĐURĐIC, OIB 11211907800</item>
    </derivirana_varijabla>
  </DomainObject.Predmet.ProtuStrankaListNazivFormatedOIB>
  <DomainObject.Predmet.OstaliListFormated>
    <izvorni_sadrzaj>
      <item>Zoran Vukelić punomoćnik sudionika u postupku DARIO STRMOTA, radnik</item>
      <item>ŽELJKA STRMOTA punomoćnik sudionika u postupku STRMOTA - PROMET društvo s ograničenom odgovornošću za proizvodnju, trgovinu i usluge ĐURĐIC</item>
    </izvorni_sadrzaj>
    <derivirana_varijabla naziv="DomainObject.Predmet.OstaliListFormated_1">
      <item>Zoran Vukelić punomoćnik sudionika u postupku DARIO STRMOTA, radnik</item>
      <item>ŽELJKA STRMOTA punomoćnik sudionika u postupku STRMOTA - PROMET društvo s ograničenom odgovornošću za proizvodnju, trgovinu i usluge ĐURĐIC</item>
    </derivirana_varijabla>
  </DomainObject.Predmet.OstaliListFormated>
  <DomainObject.Predmet.OstaliListFormatedOIB>
    <izvorni_sadrzaj>
      <item>Zoran Vukelić, OIB 13377919062 punomoćnik sudionika u postupku DARIO STRMOTA, radnik</item>
      <item>ŽELJKA STRMOTA, OIB 87701870526 punomoćnik sudionika u postupku STRMOTA - PROMET društvo s ograničenom odgovornošću za proizvodnju, trgovinu i usluge ĐURĐIC</item>
    </izvorni_sadrzaj>
    <derivirana_varijabla naziv="DomainObject.Predmet.OstaliListFormatedOIB_1">
      <item>Zoran Vukelić, OIB 13377919062 punomoćnik sudionika u postupku DARIO STRMOTA, radnik</item>
      <item>ŽELJKA STRMOTA, OIB 87701870526 punomoćnik sudionika u postupku STRMOTA - PROMET društvo s ograničenom odgovornošću za proizvodnju, trgovinu i usluge ĐURĐIC</item>
    </derivirana_varijabla>
  </DomainObject.Predmet.OstaliListFormatedOIB>
  <DomainObject.Predmet.OstaliListFormatedWithAdress>
    <izvorni_sadrzaj>
      <item>Zoran Vukelić, Mihanovićeva 8b, 43000 Bjelovar punomoćnik sudionika u postupku DARIO STRMOTA, radnik</item>
      <item>ŽELJKA STRMOTA, Đurđic 156., 43231 Đurđic punomoćnik sudionika u postupku STRMOTA - PROMET društvo s ograničenom odgovornošću za proizvodnju, trgovinu i usluge ĐURĐIC</item>
    </izvorni_sadrzaj>
    <derivirana_varijabla naziv="DomainObject.Predmet.OstaliListFormatedWithAdress_1">
      <item>Zoran Vukelić, Mihanovićeva 8b, 43000 Bjelovar punomoćnik sudionika u postupku DARIO STRMOTA, radnik</item>
      <item>ŽELJKA STRMOTA, Đurđic 156., 43231 Đurđic punomoćnik sudionika u postupku STRMOTA - PROMET društvo s ograničenom odgovornošću za proizvodnju, trgovinu i usluge ĐURĐIC</item>
    </derivirana_varijabla>
  </DomainObject.Predmet.OstaliListFormatedWithAdress>
  <DomainObject.Predmet.OstaliListFormatedWithAdressOIB>
    <izvorni_sadrzaj>
      <item>Zoran Vukelić, OIB 13377919062, Mihanovićeva 8b, 43000 Bjelovar punomoćnik sudionika u postupku DARIO STRMOTA, radnik</item>
      <item>ŽELJKA STRMOTA, OIB 87701870526, Đurđic 156., 43231 Đurđic punomoćnik sudionika u postupku STRMOTA - PROMET društvo s ograničenom odgovornošću za proizvodnju, trgovinu i usluge ĐURĐIC</item>
    </izvorni_sadrzaj>
    <derivirana_varijabla naziv="DomainObject.Predmet.OstaliListFormatedWithAdressOIB_1">
      <item>Zoran Vukelić, OIB 13377919062, Mihanovićeva 8b, 43000 Bjelovar punomoćnik sudionika u postupku DARIO STRMOTA, radnik</item>
      <item>ŽELJKA STRMOTA, OIB 87701870526, Đurđic 156., 43231 Đurđic punomoćnik sudionika u postupku STRMOTA - PROMET društvo s ograničenom odgovornošću za proizvodnju, trgovinu i usluge ĐURĐIC</item>
    </derivirana_varijabla>
  </DomainObject.Predmet.OstaliListFormatedWithAdressOIB>
  <DomainObject.Predmet.OstaliListNazivFormated>
    <izvorni_sadrzaj>
      <item>Zoran Vukelić</item>
      <item>ŽELJKA STRMOTA</item>
    </izvorni_sadrzaj>
    <derivirana_varijabla naziv="DomainObject.Predmet.OstaliListNazivFormated_1">
      <item>Zoran Vukelić</item>
      <item>ŽELJKA STRMOTA</item>
    </derivirana_varijabla>
  </DomainObject.Predmet.OstaliListNazivFormated>
  <DomainObject.Predmet.OstaliListNazivFormatedOIB>
    <izvorni_sadrzaj>
      <item>Zoran Vukelić, OIB 13377919062</item>
      <item>ŽELJKA STRMOTA, OIB 87701870526</item>
    </izvorni_sadrzaj>
    <derivirana_varijabla naziv="DomainObject.Predmet.OstaliListNazivFormatedOIB_1">
      <item>Zoran Vukelić, OIB 13377919062</item>
      <item>ŽELJKA STRMOTA, OIB 87701870526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19. srpnja 2016.</izvorni_sadrzaj>
    <derivirana_varijabla naziv="DomainObject.Datum_1">19. srpnja 2016.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DARIO STRMOTA, radnik</izvorni_sadrzaj>
    <derivirana_varijabla naziv="DomainObject.Predmet.StrankaIDrugi_1">DARIO STRMOTA, radnik</derivirana_varijabla>
  </DomainObject.Predmet.StrankaIDrugi>
  <DomainObject.Predmet.ProtustrankaIDrugi>
    <izvorni_sadrzaj>STRMOTA - PROMET društvo s ograničenom odgovornošću za proizvodnju, trgovinu i usluge ĐURĐIC</izvorni_sadrzaj>
    <derivirana_varijabla naziv="DomainObject.Predmet.ProtustrankaIDrugi_1">STRMOTA - PROMET društvo s ograničenom odgovornošću za proizvodnju, trgovinu i usluge ĐURĐIC</derivirana_varijabla>
  </DomainObject.Predmet.ProtustrankaIDrugi>
  <DomainObject.Predmet.StrankaIDrugiAdressOIB>
    <izvorni_sadrzaj>DARIO STRMOTA, radnik, OIB 98633803619, Đurđic 156, 43231 Ivanska</izvorni_sadrzaj>
    <derivirana_varijabla naziv="DomainObject.Predmet.StrankaIDrugiAdressOIB_1">DARIO STRMOTA, radnik, OIB 98633803619, Đurđic 156, 43231 Ivanska</derivirana_varijabla>
  </DomainObject.Predmet.StrankaIDrugiAdressOIB>
  <DomainObject.Predmet.ProtustrankaIDrugiAdressOIB>
    <izvorni_sadrzaj>STRMOTA - PROMET društvo s ograničenom odgovornošću za proizvodnju, trgovinu i usluge ĐURĐIC, OIB 11211907800, Đurđic 156, 43231 Đurđic</izvorni_sadrzaj>
    <derivirana_varijabla naziv="DomainObject.Predmet.ProtustrankaIDrugiAdressOIB_1">STRMOTA - PROMET društvo s ograničenom odgovornošću za proizvodnju, trgovinu i usluge ĐURĐIC, OIB 11211907800, Đurđic 156, 43231 Đurđic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DARIO STRMOTA, radnik</item>
      <item>STRMOTA - PROMET društvo s ograničenom odgovornošću za proizvodnju, trgovinu i usluge ĐURĐIC</item>
      <item>Zoran Vukelić</item>
      <item>ŽELJKA STRMOTA</item>
    </izvorni_sadrzaj>
    <derivirana_varijabla naziv="DomainObject.Predmet.SudioniciListNaziv_1">
      <item>DARIO STRMOTA, radnik</item>
      <item>STRMOTA - PROMET društvo s ograničenom odgovornošću za proizvodnju, trgovinu i usluge ĐURĐIC</item>
      <item>Zoran Vukelić</item>
      <item>ŽELJKA STRMOTA</item>
    </derivirana_varijabla>
  </DomainObject.Predmet.SudioniciListNaziv>
  <DomainObject.Predmet.SudioniciListAdressOIB>
    <izvorni_sadrzaj>
      <item>DARIO STRMOTA, radnik, OIB 98633803619, Đurđic 156,43231 Ivanska</item>
      <item>STRMOTA - PROMET društvo s ograničenom odgovornošću za proizvodnju, trgovinu i usluge ĐURĐIC, OIB 11211907800, Đurđic 156,43231 Đurđic</item>
      <item>Zoran Vukelić, OIB 13377919062, Mihanovićeva 8b,43000 Bjelovar</item>
      <item>ŽELJKA STRMOTA, OIB 87701870526, Đurđic 156.,43231 Đurđic</item>
    </izvorni_sadrzaj>
    <derivirana_varijabla naziv="DomainObject.Predmet.SudioniciListAdressOIB_1">
      <item>DARIO STRMOTA, radnik, OIB 98633803619, Đurđic 156,43231 Ivanska</item>
      <item>STRMOTA - PROMET društvo s ograničenom odgovornošću za proizvodnju, trgovinu i usluge ĐURĐIC, OIB 11211907800, Đurđic 156,43231 Đurđic</item>
      <item>Zoran Vukelić, OIB 13377919062, Mihanovićeva 8b,43000 Bjelovar</item>
      <item>ŽELJKA STRMOTA, OIB 87701870526, Đurđic 156.,43231 Đurđic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98633803619</item>
      <item>, OIB 11211907800</item>
      <item>, OIB 13377919062</item>
      <item>, OIB 87701870526</item>
    </izvorni_sadrzaj>
    <derivirana_varijabla naziv="DomainObject.Predmet.SudioniciListNazivOIB_1">
      <item>, OIB 98633803619</item>
      <item>, OIB 11211907800</item>
      <item>, OIB 13377919062</item>
      <item>, OIB 87701870526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Branko Smrtić, OIB 26761829990, A. Mihanovića 116 Virje Miholjanec</item>
    </izvorni_sadrzaj>
    <derivirana_varijabla naziv="DomainObject.Predmet.StecajniUpraviteljiListAddressOIB_1">
      <item>Branko Smrtić, OIB 26761829990, A. Mihanovića 116 Virje Miholjanec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BJELOVAR</properties:Company>
  <properties:Pages>2</properties:Pages>
  <properties:Words>0</properties:Words>
  <properties:Characters>0</properties:Characters>
  <properties:Lines>2</properties:Lines>
  <properties:Paragraphs>0</properties:Paragraphs>
  <properties:TotalTime>0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>TRGOVAČKI SUD U BJELOVARU</vt:lpstr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2016-07-19T11:23:00Z</dcterms:created>
  <dc:creator>TRGOVAČKI SUD</dc:creator>
  <cp:lastModifiedBy>Marina Frčko</cp:lastModifiedBy>
  <cp:lastPrinted>2015-11-11T09:53:00Z</cp:lastPrinted>
  <dcterms:modified xmlns:xsi="http://www.w3.org/2001/XMLSchema-instance" xsi:type="dcterms:W3CDTF">2016-07-19T11:24:00Z</dcterms:modified>
  <cp:revision>3</cp:revision>
  <dc:title>TRGOVAČKI SUD U BJELOVARU</dc:title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Novi sadržaj odluke</vt:lpwstr>
  </prop:property>
  <prop:property name="CC_coloring" pid="4" fmtid="{D5CDD505-2E9C-101B-9397-08002B2CF9AE}">
    <vt:bool>false</vt:bool>
  </prop:property>
  <prop:property name="BrojStranica" pid="5" fmtid="{D5CDD505-2E9C-101B-9397-08002B2CF9AE}">
    <vt:i4>2</vt:i4>
  </prop:property>
</prop:Properties>
</file>