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093d" w14:paraId="106093d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652B99">
        <w:rPr>
          <w:rFonts w:hAnsi="Times New Roman" w:ascii="Times New Roman"/>
          <w:sz w:val="24"/>
          <w:szCs w:val="24"/>
        </w:rPr>
        <w:t>1699/17-16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A44F3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 H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652B9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52B9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52B9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52B99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C721B" w:rsidRPr="00652B99">
        <w:rPr>
          <w:rFonts w:hAnsi="Times New Roman" w:ascii="Times New Roman"/>
          <w:sz w:val="24"/>
          <w:szCs w:val="24"/>
        </w:rPr>
        <w:t>stečajnoj sutkinji</w:t>
      </w:r>
      <w:r w:rsidRPr="00652B99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652B99" w:rsidRPr="00652B99">
        <w:rPr>
          <w:rFonts w:hAnsi="Times New Roman" w:ascii="Times New Roman"/>
          <w:b/>
          <w:sz w:val="24"/>
          <w:szCs w:val="24"/>
        </w:rPr>
        <w:t>SPRUD j.d.o.o. za trgovinu i usluge, Osijek, Trg slobode 1,  MBS: 030141412, OIB: 89431636682</w:t>
      </w:r>
      <w:r w:rsidRPr="00652B99">
        <w:rPr>
          <w:rFonts w:hAnsi="Times New Roman" w:ascii="Times New Roman"/>
          <w:b/>
          <w:sz w:val="24"/>
          <w:szCs w:val="24"/>
        </w:rPr>
        <w:t>,</w:t>
      </w:r>
      <w:r w:rsidRPr="00652B99">
        <w:rPr>
          <w:rFonts w:hAnsi="Times New Roman" w:ascii="Times New Roman"/>
          <w:sz w:val="24"/>
          <w:szCs w:val="24"/>
        </w:rPr>
        <w:t xml:space="preserve"> dana </w:t>
      </w:r>
      <w:r w:rsidR="00652B99">
        <w:rPr>
          <w:rFonts w:hAnsi="Times New Roman" w:ascii="Times New Roman"/>
          <w:sz w:val="24"/>
          <w:szCs w:val="24"/>
        </w:rPr>
        <w:t>5. lipnja</w:t>
      </w:r>
      <w:r w:rsidR="0081297E" w:rsidRPr="00652B99">
        <w:rPr>
          <w:rFonts w:hAnsi="Times New Roman" w:ascii="Times New Roman"/>
          <w:sz w:val="24"/>
          <w:szCs w:val="24"/>
        </w:rPr>
        <w:t xml:space="preserve"> 2018</w:t>
      </w:r>
      <w:r w:rsidRPr="00652B99">
        <w:rPr>
          <w:rFonts w:hAnsi="Times New Roman" w:ascii="Times New Roman"/>
          <w:sz w:val="24"/>
          <w:szCs w:val="24"/>
        </w:rPr>
        <w:t>. godine,</w:t>
      </w:r>
    </w:p>
    <w:p w:rsidRDefault="00E52E5D" w:rsidP="00E52E5D" w:rsidR="00E52E5D" w:rsidRPr="00652B99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52B9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C721B" w:rsidR="005C721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09428E">
        <w:rPr>
          <w:b w:val="false"/>
          <w:sz w:val="24"/>
          <w:szCs w:val="24"/>
        </w:rPr>
        <w:t>Stečajnom upravitelju</w:t>
      </w:r>
      <w:r>
        <w:rPr>
          <w:sz w:val="24"/>
          <w:szCs w:val="24"/>
        </w:rPr>
        <w:t xml:space="preserve"> </w:t>
      </w:r>
      <w:r w:rsidR="005C721B" w:rsidRPr="0009428E">
        <w:rPr>
          <w:sz w:val="24"/>
          <w:szCs w:val="24"/>
        </w:rPr>
        <w:t>Marku Tominac dipl. ing., Vinkovci, Vladimira Nazora 3 OIB 98361792494</w:t>
      </w:r>
      <w:r w:rsidRPr="00497752">
        <w:rPr>
          <w:sz w:val="24"/>
          <w:szCs w:val="24"/>
        </w:rPr>
        <w:t xml:space="preserve">, </w:t>
      </w:r>
      <w:r w:rsidRPr="0009428E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Pr="0086293E">
        <w:rPr>
          <w:sz w:val="24"/>
          <w:szCs w:val="24"/>
        </w:rPr>
        <w:t xml:space="preserve"> </w:t>
      </w:r>
      <w:r w:rsidR="00652B99" w:rsidRPr="00652B99">
        <w:rPr>
          <w:b w:val="false"/>
          <w:sz w:val="24"/>
          <w:szCs w:val="24"/>
        </w:rPr>
        <w:t>SPRUD j.d.o.o. za trgovinu i usluge, Osijek, Trg slobode 1,  MBS: 030141412, OIB: 89431636682</w:t>
      </w:r>
      <w:r w:rsidR="00652B99">
        <w:rPr>
          <w:b w:val="false"/>
          <w:sz w:val="24"/>
          <w:szCs w:val="24"/>
        </w:rPr>
        <w:t xml:space="preserve"> </w:t>
      </w:r>
      <w:r w:rsidR="005C721B" w:rsidRPr="00A54F6A">
        <w:rPr>
          <w:b w:val="false"/>
          <w:sz w:val="24"/>
          <w:szCs w:val="24"/>
        </w:rPr>
        <w:t>u</w:t>
      </w:r>
      <w:r w:rsidR="0081297E">
        <w:rPr>
          <w:b w:val="false"/>
          <w:sz w:val="24"/>
          <w:szCs w:val="24"/>
        </w:rPr>
        <w:t xml:space="preserve"> ukupnom</w:t>
      </w:r>
      <w:r w:rsidR="005C721B">
        <w:rPr>
          <w:b w:val="false"/>
          <w:sz w:val="24"/>
          <w:szCs w:val="24"/>
        </w:rPr>
        <w:t xml:space="preserve"> iznosu</w:t>
      </w:r>
      <w:r w:rsidR="005C721B" w:rsidRPr="00A54F6A">
        <w:rPr>
          <w:b w:val="false"/>
          <w:sz w:val="24"/>
          <w:szCs w:val="24"/>
        </w:rPr>
        <w:t xml:space="preserve"> od </w:t>
      </w:r>
      <w:r w:rsidR="0081297E">
        <w:rPr>
          <w:b w:val="false"/>
          <w:sz w:val="24"/>
          <w:szCs w:val="24"/>
        </w:rPr>
        <w:t>4.000</w:t>
      </w:r>
      <w:r w:rsidR="005C721B">
        <w:rPr>
          <w:b w:val="false"/>
          <w:sz w:val="24"/>
          <w:szCs w:val="24"/>
        </w:rPr>
        <w:t>,00</w:t>
      </w:r>
      <w:r w:rsidR="005C721B" w:rsidRPr="00A54F6A">
        <w:rPr>
          <w:b w:val="false"/>
          <w:sz w:val="24"/>
          <w:szCs w:val="24"/>
        </w:rPr>
        <w:t xml:space="preserve"> kn, sukladno članku </w:t>
      </w:r>
      <w:r w:rsidR="005C721B">
        <w:rPr>
          <w:b w:val="false"/>
          <w:sz w:val="24"/>
          <w:szCs w:val="24"/>
        </w:rPr>
        <w:t>4 i 15 Ured</w:t>
      </w:r>
      <w:r w:rsidR="005C721B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5C721B">
        <w:rPr>
          <w:b w:val="false"/>
          <w:sz w:val="24"/>
          <w:szCs w:val="24"/>
        </w:rPr>
        <w:t xml:space="preserve"> (NN br. 105/15)</w:t>
      </w:r>
      <w:r w:rsidR="00B469CC">
        <w:rPr>
          <w:b w:val="false"/>
          <w:sz w:val="24"/>
          <w:szCs w:val="24"/>
        </w:rPr>
        <w:t>.</w:t>
      </w:r>
    </w:p>
    <w:p w:rsidRDefault="005C721B" w:rsidP="00B469CC" w:rsidR="005C721B" w:rsidRPr="00B469C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469CC">
        <w:rPr>
          <w:b w:val="false"/>
          <w:sz w:val="24"/>
          <w:szCs w:val="24"/>
        </w:rPr>
        <w:t xml:space="preserve">Nalaže se računovodstvu ovoga suda da sa </w:t>
      </w:r>
      <w:r w:rsidR="00652B99">
        <w:rPr>
          <w:b w:val="false"/>
          <w:sz w:val="24"/>
          <w:szCs w:val="24"/>
        </w:rPr>
        <w:t>kartice predmeta St-1699/17</w:t>
      </w:r>
      <w:r w:rsidRPr="00B469CC">
        <w:rPr>
          <w:b w:val="false"/>
          <w:sz w:val="24"/>
          <w:szCs w:val="24"/>
        </w:rPr>
        <w:t xml:space="preserve"> isplati </w:t>
      </w:r>
      <w:r w:rsidR="0081297E">
        <w:rPr>
          <w:b w:val="false"/>
          <w:sz w:val="24"/>
          <w:szCs w:val="24"/>
        </w:rPr>
        <w:t xml:space="preserve">ukupan </w:t>
      </w:r>
      <w:r w:rsidRPr="00B469CC">
        <w:rPr>
          <w:b w:val="false"/>
          <w:sz w:val="24"/>
          <w:szCs w:val="24"/>
        </w:rPr>
        <w:t xml:space="preserve">iznos od </w:t>
      </w:r>
      <w:r w:rsidR="0081297E">
        <w:rPr>
          <w:b w:val="false"/>
          <w:sz w:val="24"/>
          <w:szCs w:val="24"/>
        </w:rPr>
        <w:t>4.0</w:t>
      </w:r>
      <w:r w:rsidRPr="00B469CC">
        <w:rPr>
          <w:b w:val="false"/>
          <w:sz w:val="24"/>
          <w:szCs w:val="24"/>
        </w:rPr>
        <w:t xml:space="preserve">00,00 kn stečajnom upravitelju Marku Tominac dipl. ing., Vinkovci Vladimira Nazora 3  a da se neto iznos isplati na žiro račun broj </w:t>
      </w:r>
      <w:r w:rsidR="00B469CC" w:rsidRPr="00B469CC">
        <w:rPr>
          <w:b w:val="false"/>
          <w:sz w:val="24"/>
          <w:szCs w:val="24"/>
        </w:rPr>
        <w:t>HR4525000093103341202</w:t>
      </w:r>
      <w:r w:rsidRPr="00B469CC">
        <w:rPr>
          <w:b w:val="false"/>
          <w:sz w:val="24"/>
          <w:szCs w:val="24"/>
        </w:rPr>
        <w:t xml:space="preserve"> a</w:t>
      </w:r>
      <w:r w:rsidRPr="00B469CC">
        <w:rPr>
          <w:sz w:val="24"/>
          <w:szCs w:val="24"/>
        </w:rPr>
        <w:t xml:space="preserve"> </w:t>
      </w:r>
      <w:r w:rsidRPr="00B469CC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5C721B" w:rsidP="005C721B" w:rsidR="005C721B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5C721B" w:rsidP="005C721B" w:rsidR="005C721B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C721B" w:rsidP="005C721B" w:rsidR="005C721B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52B99" w:rsidP="005C721B" w:rsidR="00652B99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5C721B" w:rsidP="00542B97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652B99">
        <w:rPr>
          <w:rFonts w:hAnsi="Times New Roman" w:ascii="Times New Roman"/>
          <w:sz w:val="24"/>
          <w:szCs w:val="24"/>
        </w:rPr>
        <w:t>1699/17-8 od 16. veljače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652B99" w:rsidRPr="00652B99">
        <w:rPr>
          <w:rFonts w:hAnsi="Times New Roman" w:ascii="Times New Roman"/>
          <w:b/>
          <w:sz w:val="24"/>
          <w:szCs w:val="24"/>
        </w:rPr>
        <w:t>SPRUD j.d.o.o. za trgovinu i usluge, Osijek, Trg slobode 1,  MBS: 030141412, OIB: 89431636682</w:t>
      </w:r>
      <w:r w:rsidR="00652B99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09428E">
        <w:rPr>
          <w:rFonts w:hAnsi="Times New Roman" w:ascii="Times New Roman"/>
          <w:sz w:val="24"/>
          <w:szCs w:val="24"/>
        </w:rPr>
        <w:t>Marko Tominac dipl. ing. iz Vinkovaca.</w:t>
      </w:r>
    </w:p>
    <w:p w:rsidRDefault="00652B99" w:rsidP="00542B97" w:rsidR="00652B9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52B99" w:rsidP="00652B99" w:rsidR="00652B99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St-1699/17-16</w:t>
      </w:r>
    </w:p>
    <w:p w:rsidRDefault="005C721B" w:rsidP="0009428E" w:rsidR="005C721B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C721B" w:rsidP="005C721B" w:rsidR="005C721B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652B99">
        <w:rPr>
          <w:rFonts w:hAnsi="Times New Roman" w:ascii="Times New Roman"/>
          <w:sz w:val="24"/>
          <w:szCs w:val="24"/>
        </w:rPr>
        <w:t>25</w:t>
      </w:r>
      <w:r w:rsidR="00542B97">
        <w:rPr>
          <w:rFonts w:hAnsi="Times New Roman" w:ascii="Times New Roman"/>
          <w:sz w:val="24"/>
          <w:szCs w:val="24"/>
        </w:rPr>
        <w:t>. travnja</w:t>
      </w:r>
      <w:r w:rsidR="0081297E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652B99">
        <w:rPr>
          <w:rFonts w:hAnsi="Times New Roman" w:ascii="Times New Roman"/>
          <w:sz w:val="24"/>
          <w:szCs w:val="24"/>
        </w:rPr>
        <w:t>25</w:t>
      </w:r>
      <w:r w:rsidR="00542B97">
        <w:rPr>
          <w:rFonts w:hAnsi="Times New Roman" w:ascii="Times New Roman"/>
          <w:sz w:val="24"/>
          <w:szCs w:val="24"/>
        </w:rPr>
        <w:t>.4</w:t>
      </w:r>
      <w:r w:rsidR="0081297E">
        <w:rPr>
          <w:rFonts w:hAnsi="Times New Roman" w:ascii="Times New Roman"/>
          <w:sz w:val="24"/>
          <w:szCs w:val="24"/>
        </w:rPr>
        <w:t>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1297E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09428E" w:rsidR="00E52E5D" w:rsidRPr="00F427F2">
      <w:pPr>
        <w:pStyle w:val="Odlomakpopisa"/>
        <w:ind w:firstLine="0" w:left="0"/>
        <w:rPr>
          <w:rFonts w:hAnsi="Times New Roman" w:ascii="Times New Roman"/>
          <w:sz w:val="24"/>
          <w:szCs w:val="24"/>
        </w:rPr>
      </w:pPr>
    </w:p>
    <w:p w:rsidRDefault="0009428E" w:rsidP="0009428E" w:rsidR="00E52E5D" w:rsidRPr="00F427F2">
      <w:pPr>
        <w:pStyle w:val="Bezproreda1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52E5D" w:rsidRPr="00F427F2">
        <w:rPr>
          <w:rFonts w:hAnsi="Times New Roman" w:ascii="Times New Roman"/>
          <w:sz w:val="24"/>
          <w:szCs w:val="24"/>
        </w:rPr>
        <w:t>U Osijeku</w:t>
      </w:r>
      <w:r w:rsidR="00E52E5D">
        <w:rPr>
          <w:rFonts w:hAnsi="Times New Roman" w:ascii="Times New Roman"/>
          <w:sz w:val="24"/>
          <w:szCs w:val="24"/>
        </w:rPr>
        <w:t xml:space="preserve"> </w:t>
      </w:r>
      <w:r w:rsidR="00652B99">
        <w:rPr>
          <w:rFonts w:hAnsi="Times New Roman" w:ascii="Times New Roman"/>
          <w:sz w:val="24"/>
          <w:szCs w:val="24"/>
        </w:rPr>
        <w:t>5. lipnja</w:t>
      </w:r>
      <w:r w:rsidR="0081297E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9428E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09428E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9428E" w:rsidP="0009428E" w:rsidR="0009428E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Marko Tominac, Vinkovci,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>. Nazora 3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52B99">
        <w:rPr>
          <w:rFonts w:hAnsi="Times New Roman" w:ascii="Times New Roman"/>
          <w:sz w:val="24"/>
          <w:szCs w:val="24"/>
        </w:rPr>
        <w:t>11.7.</w:t>
      </w:r>
    </w:p>
    <w:p w:rsidRDefault="0009428E" w:rsidP="0009428E" w:rsidR="0009428E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47B" w:rsidP="00F427F2" w:rsidR="0075747B">
      <w:pPr>
        <w:spacing w:lineRule="auto" w:line="240" w:after="0"/>
      </w:pPr>
      <w:r>
        <w:separator/>
      </w:r>
    </w:p>
  </w:endnote>
  <w:endnote w:id="0" w:type="continuationSeparator">
    <w:p w:rsidRDefault="0075747B" w:rsidP="00F427F2" w:rsidR="007574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47B" w:rsidP="00F427F2" w:rsidR="0075747B">
      <w:pPr>
        <w:spacing w:lineRule="auto" w:line="240" w:after="0"/>
      </w:pPr>
      <w:r>
        <w:separator/>
      </w:r>
    </w:p>
  </w:footnote>
  <w:footnote w:id="0" w:type="continuationSeparator">
    <w:p w:rsidRDefault="0075747B" w:rsidP="00F427F2" w:rsidR="007574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3BB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9428E"/>
    <w:rsid w:val="000943D7"/>
    <w:rsid w:val="000D2A5B"/>
    <w:rsid w:val="000D2DDD"/>
    <w:rsid w:val="000F132D"/>
    <w:rsid w:val="000F1B6A"/>
    <w:rsid w:val="001034CB"/>
    <w:rsid w:val="00185251"/>
    <w:rsid w:val="001B157C"/>
    <w:rsid w:val="001C6383"/>
    <w:rsid w:val="001F5D74"/>
    <w:rsid w:val="0020468B"/>
    <w:rsid w:val="00246940"/>
    <w:rsid w:val="00283837"/>
    <w:rsid w:val="002A09DE"/>
    <w:rsid w:val="002A7962"/>
    <w:rsid w:val="002C0D19"/>
    <w:rsid w:val="00331677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A7B95"/>
    <w:rsid w:val="003B450C"/>
    <w:rsid w:val="003C1C2B"/>
    <w:rsid w:val="00404F3C"/>
    <w:rsid w:val="004164EB"/>
    <w:rsid w:val="00417717"/>
    <w:rsid w:val="004816D5"/>
    <w:rsid w:val="004F2585"/>
    <w:rsid w:val="00512965"/>
    <w:rsid w:val="00542B97"/>
    <w:rsid w:val="00573829"/>
    <w:rsid w:val="00573C7C"/>
    <w:rsid w:val="00594D7A"/>
    <w:rsid w:val="005C721B"/>
    <w:rsid w:val="00652B99"/>
    <w:rsid w:val="00752475"/>
    <w:rsid w:val="0075747B"/>
    <w:rsid w:val="007B43BB"/>
    <w:rsid w:val="007B7E29"/>
    <w:rsid w:val="007F61FE"/>
    <w:rsid w:val="0081297E"/>
    <w:rsid w:val="00887529"/>
    <w:rsid w:val="008C0723"/>
    <w:rsid w:val="008D6FC8"/>
    <w:rsid w:val="00923BDA"/>
    <w:rsid w:val="0093701A"/>
    <w:rsid w:val="00990647"/>
    <w:rsid w:val="009A0499"/>
    <w:rsid w:val="009A3C05"/>
    <w:rsid w:val="009C5549"/>
    <w:rsid w:val="009D4867"/>
    <w:rsid w:val="00A44F34"/>
    <w:rsid w:val="00A5153D"/>
    <w:rsid w:val="00A601A9"/>
    <w:rsid w:val="00A855CE"/>
    <w:rsid w:val="00AB3099"/>
    <w:rsid w:val="00AC6D07"/>
    <w:rsid w:val="00B071A9"/>
    <w:rsid w:val="00B1188C"/>
    <w:rsid w:val="00B469CC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B28AB"/>
    <w:rsid w:val="00EE6EBF"/>
    <w:rsid w:val="00F03BB3"/>
    <w:rsid w:val="00F108FE"/>
    <w:rsid w:val="00F15129"/>
    <w:rsid w:val="00F352A0"/>
    <w:rsid w:val="00F427F2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5C721B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03B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3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BB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BB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BB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5C721B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03B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3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BB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BB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BB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59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St-1699/2017</izvorni_sadrzaj>
    <derivirana_varijabla naziv="DomainObject.Predmet.OznakaBroj_1">St-1699/2017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SPRUD j.d.o.o. za trgovinu i usluge</izvorni_sadrzaj>
    <derivirana_varijabla naziv="DomainObject.Predmet.ProtustrankaFormated_1">  SPRUD j.d.o.o. za trgovinu i usluge</derivirana_varijabla>
  </DomainObject.Predmet.ProtustrankaFormated>
  <DomainObject.Predmet.ProtustrankaFormatedOIB>
    <izvorni_sadrzaj>  SPRUD j.d.o.o. za trgovinu i usluge, OIB 89431636682</izvorni_sadrzaj>
    <derivirana_varijabla naziv="DomainObject.Predmet.ProtustrankaFormatedOIB_1">  SPRUD j.d.o.o. za trgovinu i usluge, OIB 89431636682</derivirana_varijabla>
  </DomainObject.Predmet.ProtustrankaFormatedOIB>
  <DomainObject.Predmet.ProtustrankaFormatedWithAdress>
    <izvorni_sadrzaj> SPRUD j.d.o.o. za trgovinu i usluge, Trg slobode 1, 31000 Osijek</izvorni_sadrzaj>
    <derivirana_varijabla naziv="DomainObject.Predmet.ProtustrankaFormatedWithAdress_1"> SPRUD j.d.o.o. za trgovinu i usluge, Trg slobode 1, 31000 Osijek</derivirana_varijabla>
  </DomainObject.Predmet.ProtustrankaFormatedWithAdress>
  <DomainObject.Predmet.ProtustrankaFormatedWithAdressOIB>
    <izvorni_sadrzaj> SPRUD j.d.o.o. za trgovinu i usluge, OIB 89431636682, Trg slobode 1, 31000 Osijek</izvorni_sadrzaj>
    <derivirana_varijabla naziv="DomainObject.Predmet.ProtustrankaFormatedWithAdressOIB_1"> SPRUD j.d.o.o. za trgovinu i usluge, OIB 89431636682, Trg slobode 1, 31000 Osijek</derivirana_varijabla>
  </DomainObject.Predmet.ProtustrankaFormatedWithAdressOIB>
  <DomainObject.Predmet.ProtustrankaWithAdress>
    <izvorni_sadrzaj>SPRUD j.d.o.o. za trgovinu i usluge Trg slobode 1, 31000 Osijek</izvorni_sadrzaj>
    <derivirana_varijabla naziv="DomainObject.Predmet.ProtustrankaWithAdress_1">SPRUD j.d.o.o. za trgovinu i usluge Trg slobode 1, 31000 Osijek</derivirana_varijabla>
  </DomainObject.Predmet.ProtustrankaWithAdress>
  <DomainObject.Predmet.ProtustrankaWithAdressOIB>
    <izvorni_sadrzaj>SPRUD j.d.o.o. za trgovinu i usluge, OIB 89431636682, Trg slobode 1, 31000 Osijek</izvorni_sadrzaj>
    <derivirana_varijabla naziv="DomainObject.Predmet.ProtustrankaWithAdressOIB_1">SPRUD j.d.o.o. za trgovinu i usluge, OIB 89431636682, Trg slobode 1, 31000 Osijek</derivirana_varijabla>
  </DomainObject.Predmet.ProtustrankaWithAdressOIB>
  <DomainObject.Predmet.ProtustrankaNazivFormated>
    <izvorni_sadrzaj>SPRUD j.d.o.o. za trgovinu i usluge</izvorni_sadrzaj>
    <derivirana_varijabla naziv="DomainObject.Predmet.ProtustrankaNazivFormated_1">SPRUD j.d.o.o. za trgovinu i usluge</derivirana_varijabla>
  </DomainObject.Predmet.ProtustrankaNazivFormated>
  <DomainObject.Predmet.ProtustrankaNazivFormatedOIB>
    <izvorni_sadrzaj>SPRUD j.d.o.o. za trgovinu i usluge, OIB 89431636682</izvorni_sadrzaj>
    <derivirana_varijabla naziv="DomainObject.Predmet.ProtustrankaNazivFormatedOIB_1">SPRUD j.d.o.o. za trgovinu i usluge, OIB 89431636682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SPRUD j.d.o.o. za trgovinu i usluge</item>
    </izvorni_sadrzaj>
    <derivirana_varijabla naziv="DomainObject.Predmet.ProtuStrankaListFormated_1">
      <item>SPRUD j.d.o.o. za trgovinu i usluge</item>
    </derivirana_varijabla>
  </DomainObject.Predmet.ProtuStrankaListFormated>
  <DomainObject.Predmet.ProtuStrankaListFormatedOIB>
    <izvorni_sadrzaj>
      <item>SPRUD j.d.o.o. za trgovinu i usluge, OIB 89431636682</item>
    </izvorni_sadrzaj>
    <derivirana_varijabla naziv="DomainObject.Predmet.ProtuStrankaListFormatedOIB_1">
      <item>SPRUD j.d.o.o. za trgovinu i usluge, OIB 89431636682</item>
    </derivirana_varijabla>
  </DomainObject.Predmet.ProtuStrankaListFormatedOIB>
  <DomainObject.Predmet.ProtuStrankaListFormatedWithAdress>
    <izvorni_sadrzaj>
      <item>SPRUD j.d.o.o. za trgovinu i usluge, Trg slobode 1, 31000 Osijek</item>
    </izvorni_sadrzaj>
    <derivirana_varijabla naziv="DomainObject.Predmet.ProtuStrankaListFormatedWithAdress_1">
      <item>SPRUD j.d.o.o. za trgovinu i usluge, Trg slobode 1, 31000 Osijek</item>
    </derivirana_varijabla>
  </DomainObject.Predmet.ProtuStrankaListFormatedWithAdress>
  <DomainObject.Predmet.ProtuStrankaListFormatedWithAdressOIB>
    <izvorni_sadrzaj>
      <item>SPRUD j.d.o.o. za trgovinu i usluge, OIB 89431636682, Trg slobode 1, 31000 Osijek</item>
    </izvorni_sadrzaj>
    <derivirana_varijabla naziv="DomainObject.Predmet.ProtuStrankaListFormatedWithAdressOIB_1">
      <item>SPRUD j.d.o.o. za trgovinu i usluge, OIB 89431636682, Trg slobode 1, 31000 Osijek</item>
    </derivirana_varijabla>
  </DomainObject.Predmet.ProtuStrankaListFormatedWithAdressOIB>
  <DomainObject.Predmet.ProtuStrankaListNazivFormated>
    <izvorni_sadrzaj>
      <item>SPRUD j.d.o.o. za trgovinu i usluge</item>
    </izvorni_sadrzaj>
    <derivirana_varijabla naziv="DomainObject.Predmet.ProtuStrankaListNazivFormated_1">
      <item>SPRUD j.d.o.o. za trgovinu i usluge</item>
    </derivirana_varijabla>
  </DomainObject.Predmet.ProtuStrankaListNazivFormated>
  <DomainObject.Predmet.ProtuStrankaListNazivFormatedOIB>
    <izvorni_sadrzaj>
      <item>SPRUD j.d.o.o. za trgovinu i usluge, OIB 89431636682</item>
    </izvorni_sadrzaj>
    <derivirana_varijabla naziv="DomainObject.Predmet.ProtuStrankaListNazivFormatedOIB_1">
      <item>SPRUD j.d.o.o. za trgovinu i usluge, OIB 89431636682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SPRUD j.d.o.o. za trgovinu i usluge</izvorni_sadrzaj>
    <derivirana_varijabla naziv="DomainObject.Predmet.ProtustrankaIDrugi_1">SPRUD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SPRUD j.d.o.o. za trgovinu i usluge, OIB 89431636682, Trg slobode 1, 31000 Osijek</izvorni_sadrzaj>
    <derivirana_varijabla naziv="DomainObject.Predmet.ProtustrankaIDrugiAdressOIB_1">SPRUD j.d.o.o. za trgovinu i usluge, OIB 89431636682, Trg slobode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SPRUD j.d.o.o. za trgovinu i usluge</item>
      <item>RH MF Porezna uprava</item>
    </izvorni_sadrzaj>
    <derivirana_varijabla naziv="DomainObject.Predmet.SudioniciListNaziv_1">
      <item>SPRUD j.d.o.o. za trgovinu i usluge</item>
      <item>RH MF Porezna uprava</item>
    </derivirana_varijabla>
  </DomainObject.Predmet.SudioniciListNaziv>
  <DomainObject.Predmet.SudioniciListAdressOIB>
    <izvorni_sadrzaj>
      <item>SPRUD j.d.o.o. za trgovinu i usluge, OIB 89431636682, Trg slobode 1,31000 Osijek</item>
      <item>RH MF Porezna uprava, OIB 18683136487</item>
    </izvorni_sadrzaj>
    <derivirana_varijabla naziv="DomainObject.Predmet.SudioniciListAdressOIB_1">
      <item>SPRUD j.d.o.o. za trgovinu i usluge, OIB 89431636682, Trg slobode 1,31000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89431636682</item>
      <item>, OIB 18683136487</item>
    </izvorni_sadrzaj>
    <derivirana_varijabla naziv="DomainObject.Predmet.SudioniciListNazivOIB_1">
      <item>, OIB 89431636682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56693-7B3A-4965-AB8D-20E40F39B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518</properties:Words>
  <properties:Characters>2748</properties:Characters>
  <properties:Lines>124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2018-02-09T07:00:00Z</dcterms:created>
  <dc:creator>Blanka</dc:creator>
  <cp:lastModifiedBy>Danijela Sekulić</cp:lastModifiedBy>
  <cp:lastPrinted>2018-06-05T07:02:00Z</cp:lastPrinted>
  <dcterms:modified xmlns:xsi="http://www.w3.org/2001/XMLSchema-instance" xsi:type="dcterms:W3CDTF">2018-06-05T07:04:00Z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(MARKO TOMINAC-PRETHODNI.docx)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