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0e07" w14:paraId="a3a0e07" w:rsidRDefault="00B72A8C" w:rsidP="00800B8B" w:rsidR="00800B8B" w:rsidRPr="00BE715E">
      <w:pPr>
        <w15:collapsed w:val="false"/>
      </w:pPr>
      <w:bookmarkStart w:name="_GoBack" w:id="0"/>
      <w:bookmarkEnd w:id="0"/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Pr="003E73C1">
        <w:tab/>
      </w:r>
      <w:r w:rsidR="00800B8B" w:rsidRPr="00BE715E">
        <w:tab/>
        <w:t xml:space="preserve">      4 Stpn-</w:t>
      </w:r>
      <w:r w:rsidR="001B7214">
        <w:t>434/14</w:t>
      </w:r>
      <w:r w:rsidR="00800B8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BE715E">
      <w:pPr>
        <w:jc w:val="both"/>
      </w:pPr>
      <w:r w:rsidRPr="00BE715E">
        <w:t xml:space="preserve">REPUBLIKA HRVATSKA </w:t>
      </w:r>
    </w:p>
    <w:p w:rsidRDefault="00800B8B" w:rsidP="00800B8B" w:rsidR="00800B8B" w:rsidRPr="00BE715E">
      <w:pPr>
        <w:jc w:val="both"/>
      </w:pPr>
      <w:r w:rsidRPr="00BE715E">
        <w:t xml:space="preserve">TRGOVAČKI SUD U ZAGREBU </w:t>
      </w:r>
    </w:p>
    <w:p w:rsidRDefault="00800B8B" w:rsidP="00800B8B" w:rsidR="00800B8B" w:rsidRPr="00BE715E">
      <w:pPr>
        <w:jc w:val="both"/>
      </w:pPr>
      <w:r w:rsidRPr="00BE715E">
        <w:t xml:space="preserve">STALNA SLUŽBA </w:t>
      </w:r>
    </w:p>
    <w:p w:rsidRDefault="00800B8B" w:rsidP="00800B8B" w:rsidR="00800B8B" w:rsidRPr="00BE715E">
      <w:pPr>
        <w:jc w:val="both"/>
      </w:pPr>
      <w:r w:rsidRPr="00BE715E">
        <w:t xml:space="preserve">Karlovac, </w:t>
      </w:r>
      <w:r>
        <w:t>Ljudevita Šestića 4</w:t>
      </w:r>
    </w:p>
    <w:p w:rsidRDefault="006B22DC" w:rsidP="00800B8B" w:rsidR="006B22DC" w:rsidRPr="003E73C1">
      <w:pPr>
        <w:rPr>
          <w:b/>
        </w:rPr>
      </w:pPr>
    </w:p>
    <w:p w:rsidRDefault="00B05561" w:rsidP="001104DA" w:rsidR="00B72A8C" w:rsidRPr="003E73C1">
      <w:pPr>
        <w:jc w:val="center"/>
        <w:rPr>
          <w:b/>
        </w:rPr>
      </w:pPr>
      <w:r w:rsidRPr="003E73C1">
        <w:rPr>
          <w:b/>
        </w:rPr>
        <w:t xml:space="preserve"> </w:t>
      </w:r>
    </w:p>
    <w:p w:rsidRDefault="00B72A8C" w:rsidR="00B72A8C" w:rsidRPr="003E73C1"/>
    <w:p w:rsidRDefault="00B72A8C" w:rsidP="006B22DC" w:rsidR="00B72A8C" w:rsidRPr="003E73C1">
      <w:pPr>
        <w:jc w:val="both"/>
      </w:pPr>
      <w:r w:rsidRPr="003E73C1">
        <w:tab/>
      </w:r>
      <w:r w:rsidRPr="003E73C1">
        <w:rPr>
          <w:b/>
        </w:rPr>
        <w:t xml:space="preserve">TRGOVAČKI SUD U </w:t>
      </w:r>
      <w:r w:rsidR="001104DA" w:rsidRPr="003E73C1">
        <w:rPr>
          <w:b/>
        </w:rPr>
        <w:t xml:space="preserve">ZAGREBU, STALNA SLUŽBA </w:t>
      </w:r>
      <w:r w:rsidRPr="003E73C1">
        <w:t xml:space="preserve">po sucu </w:t>
      </w:r>
      <w:r w:rsidR="006B22DC" w:rsidRPr="003E73C1">
        <w:t>Goranki Boljkovac</w:t>
      </w:r>
      <w:r w:rsidR="00930C87" w:rsidRPr="003E73C1">
        <w:t xml:space="preserve">, </w:t>
      </w:r>
      <w:r w:rsidR="00EB2F91" w:rsidRPr="003E73C1">
        <w:t>povodom prijedloga</w:t>
      </w:r>
      <w:r w:rsidR="003623E9" w:rsidRPr="003E73C1">
        <w:t xml:space="preserve"> </w:t>
      </w:r>
      <w:r w:rsidR="003623E9" w:rsidRPr="00D72586">
        <w:t>dužnika</w:t>
      </w:r>
      <w:r w:rsidR="00EB2F91" w:rsidRPr="00D72586">
        <w:t xml:space="preserve"> </w:t>
      </w:r>
      <w:r w:rsidR="001B7214">
        <w:t>ALFETA-ZAGREB d.o.o. Zagreb, Majstorska 7,</w:t>
      </w:r>
      <w:r w:rsidR="001B7214" w:rsidRPr="00BE715E">
        <w:t xml:space="preserve"> OIB  </w:t>
      </w:r>
      <w:r w:rsidR="001B7214">
        <w:t>04023393457</w:t>
      </w:r>
      <w:r w:rsidR="001B7214" w:rsidRPr="00BE715E">
        <w:t xml:space="preserve">, </w:t>
      </w:r>
      <w:r w:rsidR="001B7214">
        <w:t>kojeg zastupa punomoćnik Damir Barišić, odvjetnik u Zajedničkom odvjetničkom uredu Damir Barišić, Vedran Barišić, Iva Zalar Pavlović, Albin Mihalić, u Koprivnici, Basaričekova 27</w:t>
      </w:r>
      <w:r w:rsidR="007E577D" w:rsidRPr="00BE715E">
        <w:t>,</w:t>
      </w:r>
      <w:r w:rsidR="007C2CE5" w:rsidRPr="003E73C1">
        <w:t xml:space="preserve"> </w:t>
      </w:r>
      <w:r w:rsidR="00B05561" w:rsidRPr="003E73C1">
        <w:t>pod brojem 4 Stpn-</w:t>
      </w:r>
      <w:r w:rsidR="001B7214">
        <w:t>434/14</w:t>
      </w:r>
      <w:r w:rsidR="00B05561" w:rsidRPr="003E73C1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E73C1">
          <w:t>66. st</w:t>
        </w:r>
      </w:smartTag>
      <w:r w:rsidR="00B05561" w:rsidRPr="003E73C1">
        <w:t>. 6. Zakona o financijskom poslovanju i predstečajnoj nagodbi (Narodne novine broj 108/12, 144/12</w:t>
      </w:r>
      <w:r w:rsidR="00336966" w:rsidRPr="003E73C1">
        <w:t>, 81/13</w:t>
      </w:r>
      <w:r w:rsidR="00B52547" w:rsidRPr="003E73C1">
        <w:t>, 112/13</w:t>
      </w:r>
      <w:r w:rsidR="00B05561" w:rsidRPr="003E73C1">
        <w:t xml:space="preserve">), objavljuje: </w:t>
      </w:r>
      <w:r w:rsidR="00F5445D" w:rsidRPr="003E73C1">
        <w:t xml:space="preserve">  </w:t>
      </w:r>
    </w:p>
    <w:p w:rsidRDefault="006B22DC" w:rsidP="006B22DC" w:rsidR="006B22DC" w:rsidRPr="003E73C1">
      <w:pPr>
        <w:jc w:val="both"/>
      </w:pPr>
    </w:p>
    <w:p w:rsidRDefault="00B05561" w:rsidP="003E73C1" w:rsidR="00B043EC" w:rsidRPr="003E73C1">
      <w:pPr>
        <w:jc w:val="center"/>
        <w:rPr>
          <w:b/>
        </w:rPr>
      </w:pPr>
      <w:r w:rsidRPr="003E73C1">
        <w:rPr>
          <w:b/>
        </w:rPr>
        <w:t>O G L A S</w:t>
      </w:r>
    </w:p>
    <w:p w:rsidRDefault="0053753E" w:rsidP="006B22DC" w:rsidR="0053753E" w:rsidRPr="003E73C1">
      <w:pPr>
        <w:jc w:val="center"/>
      </w:pPr>
    </w:p>
    <w:p w:rsidRDefault="00D72586" w:rsidP="00D72586" w:rsidR="00D72586" w:rsidRPr="00BE715E">
      <w:pPr>
        <w:jc w:val="center"/>
      </w:pPr>
    </w:p>
    <w:p w:rsidRDefault="00D72586" w:rsidP="00D72586" w:rsidR="00D72586" w:rsidRPr="00BE715E">
      <w:pPr>
        <w:numPr>
          <w:ilvl w:val="0"/>
          <w:numId w:val="3"/>
        </w:numPr>
        <w:jc w:val="both"/>
      </w:pPr>
      <w:r w:rsidRPr="00BE715E">
        <w:t xml:space="preserve">Određuje se ročište radi sklapanja predstečajne nagodbe nad dužnikom </w:t>
      </w:r>
      <w:r w:rsidR="001B7214">
        <w:t>ALFETA-ZAGREB d.o.o. Zagreb, Majstorska 7,</w:t>
      </w:r>
      <w:r w:rsidR="001B7214" w:rsidRPr="00BE715E">
        <w:t xml:space="preserve"> OIB  </w:t>
      </w:r>
      <w:r w:rsidR="001B7214">
        <w:t>04023393457</w:t>
      </w:r>
      <w:r w:rsidR="00283807" w:rsidRPr="00BE715E">
        <w:t xml:space="preserve">, za dan </w:t>
      </w:r>
      <w:r w:rsidR="00800B8B">
        <w:rPr>
          <w:b/>
        </w:rPr>
        <w:t>2. studenog</w:t>
      </w:r>
      <w:r w:rsidR="00800B8B" w:rsidRPr="00BE715E">
        <w:rPr>
          <w:b/>
        </w:rPr>
        <w:t xml:space="preserve"> 2015. godine u</w:t>
      </w:r>
      <w:r w:rsidR="00800B8B" w:rsidRPr="00BE715E">
        <w:t xml:space="preserve"> </w:t>
      </w:r>
      <w:r w:rsidR="00800B8B">
        <w:rPr>
          <w:b/>
        </w:rPr>
        <w:t>1</w:t>
      </w:r>
      <w:r w:rsidR="001B7214">
        <w:rPr>
          <w:b/>
        </w:rPr>
        <w:t>2</w:t>
      </w:r>
      <w:r w:rsidR="00800B8B">
        <w:rPr>
          <w:b/>
        </w:rPr>
        <w:t>,30</w:t>
      </w:r>
      <w:r w:rsidR="00800B8B" w:rsidRPr="00BE715E">
        <w:rPr>
          <w:b/>
        </w:rPr>
        <w:t xml:space="preserve"> sati, u zgradi Trgovačkog suda u Zagrebu, Stalna služba, Karlovac, </w:t>
      </w:r>
      <w:r w:rsidR="00800B8B">
        <w:rPr>
          <w:b/>
        </w:rPr>
        <w:t>Ljudevita Šestića 4</w:t>
      </w:r>
      <w:r w:rsidR="00800B8B" w:rsidRPr="00BE715E">
        <w:t>, soba broj 3</w:t>
      </w:r>
      <w:r w:rsidRPr="00BE715E">
        <w:t xml:space="preserve">. </w:t>
      </w:r>
      <w:r>
        <w:t xml:space="preserve"> </w:t>
      </w:r>
    </w:p>
    <w:p w:rsidRDefault="007E577D" w:rsidP="007E577D" w:rsidR="007E577D" w:rsidRPr="00BE715E">
      <w:pPr>
        <w:ind w:left="705"/>
        <w:jc w:val="both"/>
      </w:pPr>
    </w:p>
    <w:p w:rsidRDefault="007E577D" w:rsidP="007E577D" w:rsidR="007E577D" w:rsidRPr="00BE715E">
      <w:pPr>
        <w:numPr>
          <w:ilvl w:val="0"/>
          <w:numId w:val="3"/>
        </w:numPr>
        <w:jc w:val="both"/>
      </w:pPr>
      <w:r w:rsidRPr="00BE715E">
        <w:t>Na ročište se pozivaju dužnik i svi vjerovnici.</w:t>
      </w:r>
    </w:p>
    <w:p w:rsidRDefault="007E577D" w:rsidP="007E577D" w:rsidR="007E577D" w:rsidRPr="00BE715E">
      <w:pPr>
        <w:jc w:val="both"/>
      </w:pPr>
      <w:r w:rsidRPr="00BE715E">
        <w:t xml:space="preserve"> </w:t>
      </w:r>
    </w:p>
    <w:p w:rsidRDefault="003623E9" w:rsidP="003623E9" w:rsidR="003623E9" w:rsidRPr="003E73C1">
      <w:pPr>
        <w:jc w:val="both"/>
        <w:rPr>
          <w:b/>
        </w:rPr>
      </w:pPr>
      <w:r w:rsidRPr="003E73C1">
        <w:tab/>
      </w:r>
    </w:p>
    <w:p w:rsidRDefault="003E73C1" w:rsidP="003E73C1" w:rsidR="003623E9" w:rsidRPr="003E73C1">
      <w:pPr>
        <w:jc w:val="center"/>
      </w:pPr>
      <w:r w:rsidRPr="003E73C1">
        <w:t xml:space="preserve">     </w:t>
      </w:r>
      <w:r w:rsidR="003623E9" w:rsidRPr="003E73C1">
        <w:t xml:space="preserve">U Karlovcu  </w:t>
      </w:r>
      <w:r w:rsidR="00800B8B">
        <w:t>1</w:t>
      </w:r>
      <w:r w:rsidR="001B7214">
        <w:t>4</w:t>
      </w:r>
      <w:r w:rsidR="00800B8B">
        <w:t>. listopada</w:t>
      </w:r>
      <w:r w:rsidR="003623E9" w:rsidRPr="003E73C1">
        <w:t xml:space="preserve"> 201</w:t>
      </w:r>
      <w:r w:rsidR="00541E07" w:rsidRPr="003E73C1">
        <w:t>5</w:t>
      </w:r>
      <w:r w:rsidR="003623E9" w:rsidRPr="003E73C1">
        <w:t>. godine</w:t>
      </w:r>
    </w:p>
    <w:p w:rsidRDefault="00B72A8C" w:rsidP="00E30E21" w:rsidR="008409EE" w:rsidRPr="003E73C1">
      <w:pPr>
        <w:jc w:val="both"/>
        <w:rPr>
          <w:b/>
        </w:rPr>
      </w:pPr>
      <w:r w:rsidRPr="003E73C1">
        <w:tab/>
      </w:r>
    </w:p>
    <w:p w:rsidRDefault="007509CD" w:rsidR="007509CD" w:rsidRPr="003E73C1">
      <w:r w:rsidRPr="003E73C1">
        <w:t xml:space="preserve">                                                                                                             </w:t>
      </w:r>
    </w:p>
    <w:p w:rsidRDefault="006B22DC" w:rsidP="00982C9D" w:rsidR="00D24479" w:rsidRPr="003E73C1">
      <w:pPr>
        <w:ind w:left="6372"/>
      </w:pPr>
      <w:r w:rsidRPr="003E73C1">
        <w:t xml:space="preserve">        Sudac</w:t>
      </w:r>
      <w:r w:rsidR="00947731" w:rsidRPr="003E73C1">
        <w:t>:</w:t>
      </w:r>
      <w:r w:rsidR="006067BF" w:rsidRPr="003E73C1">
        <w:t xml:space="preserve">                                                                                            </w:t>
      </w:r>
      <w:r w:rsidR="00947731" w:rsidRPr="003E73C1">
        <w:t>Goranka Boljkovac</w:t>
      </w:r>
    </w:p>
    <w:p w:rsidRDefault="0006755E" w:rsidP="0006755E" w:rsidR="00D807D5" w:rsidRPr="003E73C1">
      <w:pPr>
        <w:ind w:left="6372"/>
      </w:pPr>
      <w:r w:rsidRPr="003E73C1">
        <w:t xml:space="preserve"> </w:t>
      </w:r>
    </w:p>
    <w:p w:rsidRDefault="007C2CE5" w:rsidP="00F82A2C" w:rsidR="006F7E6E" w:rsidRPr="003E73C1">
      <w:pPr>
        <w:tabs>
          <w:tab w:pos="6703" w:val="left"/>
        </w:tabs>
      </w:pPr>
      <w:r w:rsidRPr="003E73C1">
        <w:t xml:space="preserve"> </w:t>
      </w:r>
      <w:r w:rsidR="003E73C1">
        <w:tab/>
      </w:r>
    </w:p>
    <w:p w:rsidRDefault="00190C2D" w:rsidP="00190C2D" w:rsidR="00190C2D" w:rsidRPr="003E73C1">
      <w:pPr>
        <w:tabs>
          <w:tab w:pos="6510" w:val="left"/>
        </w:tabs>
      </w:pPr>
    </w:p>
    <w:p w:rsidRDefault="007C2CE5" w:rsidP="003E73C1" w:rsidR="007C2CE5" w:rsidRPr="003E73C1">
      <w:pPr>
        <w:tabs>
          <w:tab w:pos="6510" w:val="left"/>
        </w:tabs>
      </w:pPr>
    </w:p>
    <w:p w:rsidRDefault="00B043EC" w:rsidP="003E73C1" w:rsidR="00B043EC" w:rsidRPr="003E73C1">
      <w:pPr>
        <w:tabs>
          <w:tab w:pos="6510" w:val="left"/>
        </w:tabs>
      </w:pPr>
      <w:r w:rsidRPr="003E73C1">
        <w:t>Dna:</w:t>
      </w:r>
      <w:r w:rsidR="006766B2" w:rsidRPr="003E73C1">
        <w:t xml:space="preserve">                                                                                       </w:t>
      </w:r>
      <w:r w:rsidR="00832012" w:rsidRPr="003E73C1">
        <w:t xml:space="preserve">      </w:t>
      </w:r>
      <w:r w:rsidR="006766B2" w:rsidRPr="003E73C1">
        <w:t xml:space="preserve">  </w:t>
      </w:r>
      <w:r w:rsidR="006067BF" w:rsidRPr="003E73C1">
        <w:t xml:space="preserve"> </w:t>
      </w:r>
      <w:r w:rsidR="003E73C1">
        <w:tab/>
      </w:r>
    </w:p>
    <w:p w:rsidRDefault="00B05561" w:rsidP="001104DA" w:rsidR="00B72A8C" w:rsidRPr="003E73C1">
      <w:pPr>
        <w:numPr>
          <w:ilvl w:val="0"/>
          <w:numId w:val="2"/>
        </w:numPr>
      </w:pPr>
      <w:r w:rsidRPr="003E73C1">
        <w:t>Oglasna ploča suda</w:t>
      </w:r>
      <w:r w:rsidR="006E22CC" w:rsidRPr="003E73C1">
        <w:t xml:space="preserve"> </w:t>
      </w:r>
    </w:p>
    <w:p w:rsidRDefault="00B05561" w:rsidP="001104DA" w:rsidR="00832012" w:rsidRPr="003E73C1">
      <w:pPr>
        <w:numPr>
          <w:ilvl w:val="0"/>
          <w:numId w:val="2"/>
        </w:numPr>
      </w:pPr>
      <w:r w:rsidRPr="003E73C1">
        <w:t>FINA radi objave na web stranicama</w:t>
      </w:r>
    </w:p>
    <w:p w:rsidRDefault="00B05561" w:rsidP="00B05561" w:rsidR="001104DA" w:rsidRPr="003E73C1">
      <w:pPr>
        <w:ind w:left="720"/>
      </w:pPr>
      <w:r w:rsidRPr="003E73C1">
        <w:t>faxom i poštom</w:t>
      </w:r>
    </w:p>
    <w:sectPr w:rsidSect="00E30E21" w:rsidR="001104DA" w:rsidRPr="003E73C1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DF6D75"/>
    <w:rsid w:val="00E0470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Stpn-434/2014</izvorni_sadrzaj>
    <derivirana_varijabla naziv="DomainObject.Predmet.OznakaBroj_1">Stpn-434/2014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ALFETA-ZAGREB, d.o.o. zastupanog po punomoćniku Damir Barišić</izvorni_sadrzaj>
    <derivirana_varijabla naziv="DomainObject.Predmet.ProtustrankaFormated_1">  ALFETA-ZAGREB, d.o.o. zastupanog po punomoćniku Damir Barišić</derivirana_varijabla>
  </DomainObject.Predmet.ProtustrankaFormated>
  <DomainObject.Predmet.ProtustrankaFormatedOIB>
    <izvorni_sadrzaj>  ALFETA-ZAGREB, d.o.o., OIB 04023393457 zastupanog po punomoćniku Damir Barišić</izvorni_sadrzaj>
    <derivirana_varijabla naziv="DomainObject.Predmet.ProtustrankaFormatedOIB_1">  ALFETA-ZAGREB, d.o.o., OIB 04023393457 zastupanog po punomoćniku Damir Barišić</derivirana_varijabla>
  </DomainObject.Predmet.ProtustrankaFormatedOIB>
  <DomainObject.Predmet.ProtustrankaFormatedWithAdress>
    <izvorni_sadrzaj> ALFETA-ZAGREB, d.o.o., Majstorska 7, 10000 Zagreb zastupanog po punomoćniku Damir Barišić</izvorni_sadrzaj>
    <derivirana_varijabla naziv="DomainObject.Predmet.ProtustrankaFormatedWithAdress_1"> ALFETA-ZAGREB, d.o.o., Majstorska 7, 10000 Zagreb zastupanog po punomoćniku Damir Barišić</derivirana_varijabla>
  </DomainObject.Predmet.ProtustrankaFormatedWithAdress>
  <DomainObject.Predmet.ProtustrankaFormatedWithAdressOIB>
    <izvorni_sadrzaj> ALFETA-ZAGREB, d.o.o., OIB 04023393457, Majstorska 7, 10000 Zagreb zastupanog po punomoćniku Damir Barišić</izvorni_sadrzaj>
    <derivirana_varijabla naziv="DomainObject.Predmet.ProtustrankaFormatedWithAdressOIB_1"> ALFETA-ZAGREB, d.o.o., OIB 04023393457, Majstorska 7, 10000 Zagreb zastupanog po punomoćniku Damir Barišić</derivirana_varijabla>
  </DomainObject.Predmet.ProtustrankaFormatedWithAdressOIB>
  <DomainObject.Predmet.ProtustrankaWithAdress>
    <izvorni_sadrzaj>ALFETA-ZAGREB, d.o.o. Majstorska 7, 10000 Zagreb</izvorni_sadrzaj>
    <derivirana_varijabla naziv="DomainObject.Predmet.ProtustrankaWithAdress_1">ALFETA-ZAGREB, d.o.o. Majstorska 7, 10000 Zagreb</derivirana_varijabla>
  </DomainObject.Predmet.ProtustrankaWithAdress>
  <DomainObject.Predmet.ProtustrankaWithAdressOIB>
    <izvorni_sadrzaj>ALFETA-ZAGREB, d.o.o., OIB 04023393457, Majstorska 7, 10000 Zagreb</izvorni_sadrzaj>
    <derivirana_varijabla naziv="DomainObject.Predmet.ProtustrankaWithAdressOIB_1">ALFETA-ZAGREB, d.o.o., OIB 04023393457, Majstorska 7, 10000 Zagreb</derivirana_varijabla>
  </DomainObject.Predmet.ProtustrankaWithAdressOIB>
  <DomainObject.Predmet.ProtustrankaNazivFormated>
    <izvorni_sadrzaj>ALFETA-ZAGREB, d.o.o.</izvorni_sadrzaj>
    <derivirana_varijabla naziv="DomainObject.Predmet.ProtustrankaNazivFormated_1">ALFETA-ZAGREB, d.o.o.</derivirana_varijabla>
  </DomainObject.Predmet.ProtustrankaNazivFormated>
  <DomainObject.Predmet.ProtustrankaNazivFormatedOIB>
    <izvorni_sadrzaj>ALFETA-ZAGREB, d.o.o., OIB 04023393457</izvorni_sadrzaj>
    <derivirana_varijabla naziv="DomainObject.Predmet.ProtustrankaNazivFormatedOIB_1">ALFETA-ZAGREB, d.o.o., OIB 04023393457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ALFETA-ZAGREB,d.o.o.</izvorni_sadrzaj>
    <derivirana_varijabla naziv="DomainObject.Predmet.StrankaFormated_1">  ALFETA-ZAGREB,d.o.o.</derivirana_varijabla>
  </DomainObject.Predmet.StrankaFormated>
  <DomainObject.Predmet.StrankaFormatedOIB>
    <izvorni_sadrzaj>  ALFETA-ZAGREB,d.o.o., OIB 04023393457</izvorni_sadrzaj>
    <derivirana_varijabla naziv="DomainObject.Predmet.StrankaFormatedOIB_1">  ALFETA-ZAGREB,d.o.o., OIB 04023393457</derivirana_varijabla>
  </DomainObject.Predmet.StrankaFormatedOIB>
  <DomainObject.Predmet.StrankaFormatedWithAdress>
    <izvorni_sadrzaj> ALFETA-ZAGREB,d.o.o., Majstorska 7, 10000 Zagreb</izvorni_sadrzaj>
    <derivirana_varijabla naziv="DomainObject.Predmet.StrankaFormatedWithAdress_1"> ALFETA-ZAGREB,d.o.o., Majstorska 7, 10000 Zagreb</derivirana_varijabla>
  </DomainObject.Predmet.StrankaFormatedWithAdress>
  <DomainObject.Predmet.StrankaFormatedWithAdressOIB>
    <izvorni_sadrzaj> ALFETA-ZAGREB,d.o.o., OIB 04023393457, Majstorska 7, 10000 Zagreb</izvorni_sadrzaj>
    <derivirana_varijabla naziv="DomainObject.Predmet.StrankaFormatedWithAdressOIB_1"> ALFETA-ZAGREB,d.o.o., OIB 04023393457, Majstorska 7, 10000 Zagreb</derivirana_varijabla>
  </DomainObject.Predmet.StrankaFormatedWithAdressOIB>
  <DomainObject.Predmet.StrankaWithAdress>
    <izvorni_sadrzaj>ALFETA-ZAGREB,d.o.o. Majstorska 7,10000 Zagreb</izvorni_sadrzaj>
    <derivirana_varijabla naziv="DomainObject.Predmet.StrankaWithAdress_1">ALFETA-ZAGREB,d.o.o. Majstorska 7,10000 Zagreb</derivirana_varijabla>
  </DomainObject.Predmet.StrankaWithAdress>
  <DomainObject.Predmet.StrankaWithAdressOIB>
    <izvorni_sadrzaj>ALFETA-ZAGREB,d.o.o., OIB 04023393457, Majstorska 7,10000 Zagreb</izvorni_sadrzaj>
    <derivirana_varijabla naziv="DomainObject.Predmet.StrankaWithAdressOIB_1">ALFETA-ZAGREB,d.o.o., OIB 04023393457, Majstorska 7,10000 Zagreb</derivirana_varijabla>
  </DomainObject.Predmet.StrankaWithAdressOIB>
  <DomainObject.Predmet.StrankaNazivFormated>
    <izvorni_sadrzaj>ALFETA-ZAGREB,d.o.o.</izvorni_sadrzaj>
    <derivirana_varijabla naziv="DomainObject.Predmet.StrankaNazivFormated_1">ALFETA-ZAGREB,d.o.o.</derivirana_varijabla>
  </DomainObject.Predmet.StrankaNazivFormated>
  <DomainObject.Predmet.StrankaNazivFormatedOIB>
    <izvorni_sadrzaj>ALFETA-ZAGREB,d.o.o., OIB 04023393457</izvorni_sadrzaj>
    <derivirana_varijabla naziv="DomainObject.Predmet.StrankaNazivFormatedOIB_1">ALFETA-ZAGREB,d.o.o., OIB 04023393457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ALFETA-ZAGREB,d.o.o.</item>
    </izvorni_sadrzaj>
    <derivirana_varijabla naziv="DomainObject.Predmet.StrankaListFormated_1">
      <item>ALFETA-ZAGREB,d.o.o.</item>
    </derivirana_varijabla>
  </DomainObject.Predmet.StrankaListFormated>
  <DomainObject.Predmet.StrankaListFormatedOIB>
    <izvorni_sadrzaj>
      <item>ALFETA-ZAGREB,d.o.o., OIB 04023393457</item>
    </izvorni_sadrzaj>
    <derivirana_varijabla naziv="DomainObject.Predmet.StrankaListFormatedOIB_1">
      <item>ALFETA-ZAGREB,d.o.o., OIB 04023393457</item>
    </derivirana_varijabla>
  </DomainObject.Predmet.StrankaListFormatedOIB>
  <DomainObject.Predmet.StrankaListFormatedWithAdress>
    <izvorni_sadrzaj>
      <item>ALFETA-ZAGREB,d.o.o., Majstorska 7, 10000 Zagreb</item>
    </izvorni_sadrzaj>
    <derivirana_varijabla naziv="DomainObject.Predmet.StrankaListFormatedWithAdress_1">
      <item>ALFETA-ZAGREB,d.o.o., Majstorska 7, 10000 Zagreb</item>
    </derivirana_varijabla>
  </DomainObject.Predmet.StrankaListFormatedWithAdress>
  <DomainObject.Predmet.StrankaListFormatedWithAdressOIB>
    <izvorni_sadrzaj>
      <item>ALFETA-ZAGREB,d.o.o., OIB 04023393457, Majstorska 7, 10000 Zagreb</item>
    </izvorni_sadrzaj>
    <derivirana_varijabla naziv="DomainObject.Predmet.StrankaListFormatedWithAdressOIB_1">
      <item>ALFETA-ZAGREB,d.o.o., OIB 04023393457, Majstorska 7, 10000 Zagreb</item>
    </derivirana_varijabla>
  </DomainObject.Predmet.StrankaListFormatedWithAdressOIB>
  <DomainObject.Predmet.StrankaListNazivFormated>
    <izvorni_sadrzaj>
      <item>ALFETA-ZAGREB,d.o.o.</item>
    </izvorni_sadrzaj>
    <derivirana_varijabla naziv="DomainObject.Predmet.StrankaListNazivFormated_1">
      <item>ALFETA-ZAGREB,d.o.o.</item>
    </derivirana_varijabla>
  </DomainObject.Predmet.StrankaListNazivFormated>
  <DomainObject.Predmet.StrankaListNazivFormatedOIB>
    <izvorni_sadrzaj>
      <item>ALFETA-ZAGREB,d.o.o., OIB 04023393457</item>
    </izvorni_sadrzaj>
    <derivirana_varijabla naziv="DomainObject.Predmet.StrankaListNazivFormatedOIB_1">
      <item>ALFETA-ZAGREB,d.o.o., OIB 04023393457</item>
    </derivirana_varijabla>
  </DomainObject.Predmet.StrankaListNazivFormatedOIB>
  <DomainObject.Predmet.ProtuStrankaListFormated>
    <izvorni_sadrzaj>
      <item>ALFETA-ZAGREB, d.o.o. zastupanog po punomoćniku Damir Barišić</item>
    </izvorni_sadrzaj>
    <derivirana_varijabla naziv="DomainObject.Predmet.ProtuStrankaListFormated_1">
      <item>ALFETA-ZAGREB, d.o.o. zastupanog po punomoćniku Damir Barišić</item>
    </derivirana_varijabla>
  </DomainObject.Predmet.ProtuStrankaListFormated>
  <DomainObject.Predmet.ProtuStrankaListFormatedOIB>
    <izvorni_sadrzaj>
      <item>ALFETA-ZAGREB, d.o.o., OIB 04023393457 zastupanog po punomoćniku Damir Barišić</item>
    </izvorni_sadrzaj>
    <derivirana_varijabla naziv="DomainObject.Predmet.ProtuStrankaListFormatedOIB_1">
      <item>ALFETA-ZAGREB, d.o.o., OIB 04023393457 zastupanog po punomoćniku Damir Barišić</item>
    </derivirana_varijabla>
  </DomainObject.Predmet.ProtuStrankaListFormatedOIB>
  <DomainObject.Predmet.ProtuStrankaListFormatedWithAdress>
    <izvorni_sadrzaj>
      <item>ALFETA-ZAGREB, d.o.o., Majstorska 7, 10000 Zagreb zastupanog po punomoćniku Damir Barišić</item>
    </izvorni_sadrzaj>
    <derivirana_varijabla naziv="DomainObject.Predmet.ProtuStrankaListFormatedWithAdress_1">
      <item>ALFETA-ZAGREB, d.o.o., Majstorska 7, 10000 Zagreb zastupanog po punomoćniku Damir Barišić</item>
    </derivirana_varijabla>
  </DomainObject.Predmet.ProtuStrankaListFormatedWithAdress>
  <DomainObject.Predmet.ProtuStrankaListFormatedWithAdressOIB>
    <izvorni_sadrzaj>
      <item>ALFETA-ZAGREB, d.o.o., OIB 04023393457, Majstorska 7, 10000 Zagreb zastupanog po punomoćniku Damir Barišić</item>
    </izvorni_sadrzaj>
    <derivirana_varijabla naziv="DomainObject.Predmet.ProtuStrankaListFormatedWithAdressOIB_1">
      <item>ALFETA-ZAGREB, d.o.o., OIB 04023393457, Majstorska 7, 10000 Zagreb zastupanog po punomoćniku Damir Barišić</item>
    </derivirana_varijabla>
  </DomainObject.Predmet.ProtuStrankaListFormatedWithAdressOIB>
  <DomainObject.Predmet.ProtuStrankaListNazivFormated>
    <izvorni_sadrzaj>
      <item>ALFETA-ZAGREB, d.o.o.</item>
    </izvorni_sadrzaj>
    <derivirana_varijabla naziv="DomainObject.Predmet.ProtuStrankaListNazivFormated_1">
      <item>ALFETA-ZAGREB, d.o.o.</item>
    </derivirana_varijabla>
  </DomainObject.Predmet.ProtuStrankaListNazivFormated>
  <DomainObject.Predmet.ProtuStrankaListNazivFormatedOIB>
    <izvorni_sadrzaj>
      <item>ALFETA-ZAGREB, d.o.o., OIB 04023393457</item>
    </izvorni_sadrzaj>
    <derivirana_varijabla naziv="DomainObject.Predmet.ProtuStrankaListNazivFormatedOIB_1">
      <item>ALFETA-ZAGREB, d.o.o., OIB 04023393457</item>
    </derivirana_varijabla>
  </DomainObject.Predmet.ProtuStrankaListNazivFormatedOIB>
  <DomainObject.Predmet.OstaliListFormated>
    <izvorni_sadrzaj>
      <item>Damir Barišić punomoćnik sudionika u postupku ALFETA-ZAGREB, d.o.o.</item>
    </izvorni_sadrzaj>
    <derivirana_varijabla naziv="DomainObject.Predmet.OstaliListFormated_1">
      <item>Damir Barišić punomoćnik sudionika u postupku ALFETA-ZAGREB, d.o.o.</item>
    </derivirana_varijabla>
  </DomainObject.Predmet.OstaliListFormated>
  <DomainObject.Predmet.OstaliListFormatedOIB>
    <izvorni_sadrzaj>
      <item>Damir Barišić punomoćnik sudionika u postupku ALFETA-ZAGREB, d.o.o.</item>
    </izvorni_sadrzaj>
    <derivirana_varijabla naziv="DomainObject.Predmet.OstaliListFormatedOIB_1">
      <item>Damir Barišić punomoćnik sudionika u postupku ALFETA-ZAGREB, d.o.o.</item>
    </derivirana_varijabla>
  </DomainObject.Predmet.OstaliListFormatedOIB>
  <DomainObject.Predmet.OstaliListFormatedWithAdress>
    <izvorni_sadrzaj>
      <item>Damir Barišić, Basaričekova 27, 48000 Koprivnica punomoćnik sudionika u postupku ALFETA-ZAGREB, d.o.o.</item>
    </izvorni_sadrzaj>
    <derivirana_varijabla naziv="DomainObject.Predmet.OstaliListFormatedWithAdress_1">
      <item>Damir Barišić, Basaričekova 27, 48000 Koprivnica punomoćnik sudionika u postupku ALFETA-ZAGREB, d.o.o.</item>
    </derivirana_varijabla>
  </DomainObject.Predmet.OstaliListFormatedWithAdress>
  <DomainObject.Predmet.OstaliListFormatedWithAdressOIB>
    <izvorni_sadrzaj>
      <item>Damir Barišić, Basaričekova 27, 48000 Koprivnica punomoćnik sudionika u postupku ALFETA-ZAGREB, d.o.o.</item>
    </izvorni_sadrzaj>
    <derivirana_varijabla naziv="DomainObject.Predmet.OstaliListFormatedWithAdressOIB_1">
      <item>Damir Barišić, Basaričekova 27, 48000 Koprivnica punomoćnik sudionika u postupku ALFETA-ZAGREB, d.o.o.</item>
    </derivirana_varijabla>
  </DomainObject.Predmet.OstaliListFormatedWithAdressOIB>
  <DomainObject.Predmet.OstaliListNazivFormated>
    <izvorni_sadrzaj>
      <item>Damir Barišić</item>
    </izvorni_sadrzaj>
    <derivirana_varijabla naziv="DomainObject.Predmet.OstaliListNazivFormated_1">
      <item>Damir Barišić</item>
    </derivirana_varijabla>
  </DomainObject.Predmet.OstaliListNazivFormated>
  <DomainObject.Predmet.OstaliListNazivFormatedOIB>
    <izvorni_sadrzaj>
      <item>Damir Barišić</item>
    </izvorni_sadrzaj>
    <derivirana_varijabla naziv="DomainObject.Predmet.OstaliListNazivFormatedOIB_1"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ALFETA-ZAGREB,d.o.o.</izvorni_sadrzaj>
    <derivirana_varijabla naziv="DomainObject.Predmet.StrankaIDrugi_1">ALFETA-ZAGREB,d.o.o.</derivirana_varijabla>
  </DomainObject.Predmet.StrankaIDrugi>
  <DomainObject.Predmet.ProtustrankaIDrugi>
    <izvorni_sadrzaj>ALFETA-ZAGREB, d.o.o.</izvorni_sadrzaj>
    <derivirana_varijabla naziv="DomainObject.Predmet.ProtustrankaIDrugi_1">ALFETA-ZAGREB, d.o.o.</derivirana_varijabla>
  </DomainObject.Predmet.ProtustrankaIDrugi>
  <DomainObject.Predmet.StrankaIDrugiAdressOIB>
    <izvorni_sadrzaj>ALFETA-ZAGREB,d.o.o., OIB 04023393457, Majstorska 7, 10000 Zagreb</izvorni_sadrzaj>
    <derivirana_varijabla naziv="DomainObject.Predmet.StrankaIDrugiAdressOIB_1">ALFETA-ZAGREB,d.o.o., OIB 04023393457, Majstorska 7, 10000 Zagreb</derivirana_varijabla>
  </DomainObject.Predmet.StrankaIDrugiAdressOIB>
  <DomainObject.Predmet.ProtustrankaIDrugiAdressOIB>
    <izvorni_sadrzaj>ALFETA-ZAGREB, d.o.o., OIB 04023393457, Majstorska 7, 10000 Zagreb</izvorni_sadrzaj>
    <derivirana_varijabla naziv="DomainObject.Predmet.ProtustrankaIDrugiAdressOIB_1">ALFETA-ZAGREB, d.o.o., OIB 04023393457, Majstorska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ALFETA-ZAGREB,d.o.o.</item>
      <item>ALFETA-ZAGREB, d.o.o.</item>
      <item>Damir Barišić</item>
    </izvorni_sadrzaj>
    <derivirana_varijabla naziv="DomainObject.Predmet.SudioniciListNaziv_1">
      <item>ALFETA-ZAGREB,d.o.o.</item>
      <item>ALFETA-ZAGREB, d.o.o.</item>
      <item>Damir Barišić</item>
    </derivirana_varijabla>
  </DomainObject.Predmet.SudioniciListNaziv>
  <DomainObject.Predmet.SudioniciListAdressOIB>
    <izvorni_sadrzaj>
      <item>ALFETA-ZAGREB,d.o.o., OIB 04023393457, Majstorska 7,10000 Zagreb</item>
      <item>ALFETA-ZAGREB, d.o.o., OIB 04023393457, Majstorska 7,10000 Zagreb</item>
      <item>Damir Barišić, Basaričekova 27,48000 Koprivnica</item>
    </izvorni_sadrzaj>
    <derivirana_varijabla naziv="DomainObject.Predmet.SudioniciListAdressOIB_1">
      <item>ALFETA-ZAGREB,d.o.o., OIB 04023393457, Majstorska 7,10000 Zagreb</item>
      <item>ALFETA-ZAGREB, d.o.o., OIB 04023393457, Majstorska 7,10000 Zagreb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04023393457</item>
      <item>, OIB 04023393457</item>
      <item>, OIB null</item>
    </izvorni_sadrzaj>
    <derivirana_varijabla naziv="DomainObject.Predmet.SudioniciListNazivOIB_1">
      <item>, OIB 04023393457</item>
      <item>, OIB 04023393457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927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2015-10-14T11:57:00Z</dcterms:created>
  <dc:creator>Korisnik</dc:creator>
  <cp:lastModifiedBy>Goranka Boljkovac</cp:lastModifiedBy>
  <cp:lastPrinted>2015-10-14T11:58:00Z</cp:lastPrinted>
  <dcterms:modified xmlns:xsi="http://www.w3.org/2001/XMLSchema-instance" xsi:type="dcterms:W3CDTF">2015-10-14T11:58:00Z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