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47de" w14:paraId="59247de" w:rsidRDefault="00651128" w:rsidR="00590E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5D8B" w:rsidR="00075D8B" w:rsidRPr="00037EED"/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19731B">
        <w:t xml:space="preserve">                      67. St-15/</w:t>
      </w:r>
      <w:proofErr w:type="spellStart"/>
      <w:r w:rsidR="0019731B">
        <w:t>15</w:t>
      </w:r>
      <w:proofErr w:type="spellEnd"/>
      <w:r w:rsidR="00075D8B">
        <w:t>-48</w:t>
      </w:r>
      <w:r w:rsidRPr="00DF524F">
        <w:t xml:space="preserve"> 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19731B" w:rsidRPr="0019731B">
        <w:rPr>
          <w:bCs/>
        </w:rPr>
        <w:t xml:space="preserve">COLOR SISTEMI d.o.o. u stečaju, Zagreb, </w:t>
      </w:r>
      <w:proofErr w:type="spellStart"/>
      <w:r w:rsidR="0019731B" w:rsidRPr="0019731B">
        <w:rPr>
          <w:bCs/>
        </w:rPr>
        <w:t>Čulinečka</w:t>
      </w:r>
      <w:proofErr w:type="spellEnd"/>
      <w:r w:rsidR="0019731B" w:rsidRPr="0019731B">
        <w:rPr>
          <w:bCs/>
        </w:rPr>
        <w:t xml:space="preserve"> cesta 221/d, OIB: 27530054908</w:t>
      </w:r>
      <w:r w:rsidRPr="00792894">
        <w:t xml:space="preserve">, </w:t>
      </w:r>
      <w:r w:rsidR="0019731B">
        <w:br/>
        <w:t>17</w:t>
      </w:r>
      <w:r w:rsidR="000639B2">
        <w:t>. lipnja</w:t>
      </w:r>
      <w:r w:rsidR="00792894" w:rsidRPr="00792894">
        <w:t xml:space="preserve"> </w:t>
      </w:r>
      <w:r w:rsidR="00977541">
        <w:t>2016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19731B" w:rsidRPr="0019731B">
        <w:rPr>
          <w:bCs/>
        </w:rPr>
        <w:t xml:space="preserve">COLOR SISTEMI d.o.o. u stečaju, Zagreb, </w:t>
      </w:r>
      <w:proofErr w:type="spellStart"/>
      <w:r w:rsidR="0019731B" w:rsidRPr="0019731B">
        <w:rPr>
          <w:bCs/>
        </w:rPr>
        <w:t>Čulinečka</w:t>
      </w:r>
      <w:proofErr w:type="spellEnd"/>
      <w:r w:rsidR="0019731B" w:rsidRPr="0019731B">
        <w:rPr>
          <w:bCs/>
        </w:rPr>
        <w:t xml:space="preserve"> cesta 221/d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19731B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11. srpnja</w:t>
      </w:r>
      <w:r w:rsidR="00977541" w:rsidRPr="00977541">
        <w:rPr>
          <w:bCs/>
        </w:rPr>
        <w:t xml:space="preserve"> 2016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977541" w:rsidRPr="00977541">
        <w:rPr>
          <w:bCs/>
        </w:rPr>
        <w:t xml:space="preserve"> 10,00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C14E5E" w:rsidRPr="00037EED">
        <w:t>85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7B40F5" w:rsidRPr="00037EED">
      <w:pPr>
        <w:ind w:left="705"/>
        <w:jc w:val="both"/>
      </w:pPr>
      <w:r w:rsidRPr="00037EED">
        <w:t>2.  D</w:t>
      </w:r>
      <w:r w:rsidR="007B40F5" w:rsidRPr="00037EED">
        <w:t>onošenje odluke o</w:t>
      </w:r>
      <w:r w:rsidR="007C20FA" w:rsidRPr="00037EED">
        <w:t xml:space="preserve"> </w:t>
      </w:r>
      <w:r w:rsidR="0019731B">
        <w:t xml:space="preserve">nastavku parničnog postupka pred Općinskim građanskim sudom u Zagrebu pod poslovnim brojem P-6777/14 </w:t>
      </w: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0639B2">
        <w:t>1</w:t>
      </w:r>
      <w:r w:rsidR="0019731B">
        <w:t>7</w:t>
      </w:r>
      <w:r w:rsidR="000639B2">
        <w:t>. lipnja</w:t>
      </w:r>
      <w:r w:rsidR="00977541">
        <w:t xml:space="preserve"> 2016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075D8B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075D8B" w:rsidR="007B40F5" w:rsidRPr="00792894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</w:t>
      </w:r>
      <w:r w:rsidR="00651128">
        <w:t xml:space="preserve">                    Gordan Zubak</w:t>
      </w:r>
      <w:r w:rsidR="00075D8B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075D8B" w:rsidP="001745C1" w:rsidR="00075D8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8D31C1" w:rsidP="00112564" w:rsidR="008D31C1" w:rsidRPr="00037EED"/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75D8B"/>
    <w:rsid w:val="000F7897"/>
    <w:rsid w:val="00112564"/>
    <w:rsid w:val="0019731B"/>
    <w:rsid w:val="001D1A6B"/>
    <w:rsid w:val="00227E08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D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D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SISTEMI d.o.o. zastupanog po punomoćniku PAOLO HOST</izvorni_sadrzaj>
    <derivirana_varijabla naziv="DomainObject.Predmet.ProtustrankaFormated_1">  COLOR SISTEMI d.o.o. zastupanog po punomoćniku PAOLO HOST</derivirana_varijabla>
  </DomainObject.Predmet.ProtustrankaFormated>
  <DomainObject.Predmet.ProtustrankaFormatedOIB>
    <izvorni_sadrzaj>  COLOR SISTEMI d.o.o., OIB 27530054907 zastupanog po punomoćniku PAOLO HOST</izvorni_sadrzaj>
    <derivirana_varijabla naziv="DomainObject.Predmet.ProtustrankaFormatedOIB_1">  COLOR SISTEMI d.o.o., OIB 27530054907 zastupanog po punomoćniku PAOLO HOST</derivirana_varijabla>
  </DomainObject.Predmet.ProtustrankaFormatedOIB>
  <DomainObject.Predmet.ProtustrankaFormatedWithAdress>
    <izvorni_sadrzaj> COLOR SISTEMI d.o.o., Čulinečka cesta 221/d, 10000 Zagreb zastupanog po punomoćniku PAOLO HOST</izvorni_sadrzaj>
    <derivirana_varijabla naziv="DomainObject.Predmet.ProtustrankaFormatedWithAdress_1"> COLOR SISTEMI d.o.o., Čulinečka cesta 221/d, 10000 Zagreb zastupanog po punomoćniku PAOLO HOST</derivirana_varijabla>
  </DomainObject.Predmet.ProtustrankaFormatedWithAdress>
  <DomainObject.Predmet.ProtustrankaFormatedWithAdressOIB>
    <izvorni_sadrzaj> COLOR SISTEMI d.o.o., OIB 27530054907, Čulinečka cesta 221/d, 10000 Zagreb zastupanog po punomoćniku PAOLO HOST</izvorni_sadrzaj>
    <derivirana_varijabla naziv="DomainObject.Predmet.ProtustrankaFormatedWithAdressOIB_1"> COLOR SISTEMI d.o.o., OIB 27530054907, Čulinečka cesta 221/d, 10000 Zagreb zastupanog po punomoćniku PAOLO HOST</derivirana_varijabla>
  </DomainObject.Predmet.ProtustrankaFormatedWithAdressOIB>
  <DomainObject.Predmet.ProtustrankaWithAdress>
    <izvorni_sadrzaj>COLOR SISTEMI d.o.o. Čulinečka cesta 221/d, 10000 Zagreb</izvorni_sadrzaj>
    <derivirana_varijabla naziv="DomainObject.Predmet.ProtustrankaWithAdress_1">COLOR SISTEMI d.o.o. Čulinečka cesta 221/d, 10000 Zagreb</derivirana_varijabla>
  </DomainObject.Predmet.ProtustrankaWithAdress>
  <DomainObject.Predmet.ProtustrankaWithAdressOIB>
    <izvorni_sadrzaj>COLOR SISTEMI d.o.o., OIB 27530054907, Čulinečka cesta 221/d, 10000 Zagreb</izvorni_sadrzaj>
    <derivirana_varijabla naziv="DomainObject.Predmet.ProtustrankaWithAdressOIB_1">COLOR SISTEMI d.o.o., OIB 27530054907, Čulinečka cesta 221/d, 10000 Zagreb</derivirana_varijabla>
  </DomainObject.Predmet.ProtustrankaWithAdressOIB>
  <DomainObject.Predmet.ProtustrankaNazivFormated>
    <izvorni_sadrzaj>COLOR SISTEMI d.o.o.</izvorni_sadrzaj>
    <derivirana_varijabla naziv="DomainObject.Predmet.ProtustrankaNazivFormated_1">COLOR SISTEMI d.o.o.</derivirana_varijabla>
  </DomainObject.Predmet.ProtustrankaNazivFormated>
  <DomainObject.Predmet.ProtustrankaNazivFormatedOIB>
    <izvorni_sadrzaj>COLOR SISTEMI d.o.o., OIB 27530054907</izvorni_sadrzaj>
    <derivirana_varijabla naziv="DomainObject.Predmet.ProtustrankaNazivFormatedOIB_1">COLOR SISTEMI d.o.o., OIB 27530054907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Paolo Host zastupanog po punomoćniku Marko Ivica</izvorni_sadrzaj>
    <derivirana_varijabla naziv="DomainObject.Predmet.StrankaFormated_1">  Paolo Host zastupanog po punomoćniku Marko Ivica</derivirana_varijabla>
  </DomainObject.Predmet.StrankaFormated>
  <DomainObject.Predmet.StrankaFormatedOIB>
    <izvorni_sadrzaj>  Paolo Host, OIB 31276307809 zastupanog po punomoćniku Marko Ivica</izvorni_sadrzaj>
    <derivirana_varijabla naziv="DomainObject.Predmet.StrankaFormatedOIB_1">  Paolo Host, OIB 31276307809 zastupanog po punomoćniku Marko Ivica</derivirana_varijabla>
  </DomainObject.Predmet.StrankaFormatedOIB>
  <DomainObject.Predmet.StrankaFormatedWithAdress>
    <izvorni_sadrzaj> Paolo Host, Štivar 6, 51215 Kastav zastupanog po punomoćniku Marko Ivica</izvorni_sadrzaj>
    <derivirana_varijabla naziv="DomainObject.Predmet.StrankaFormatedWithAdress_1"> Paolo Host, Štivar 6, 51215 Kastav zastupanog po punomoćniku Marko Ivica</derivirana_varijabla>
  </DomainObject.Predmet.StrankaFormatedWithAdress>
  <DomainObject.Predmet.StrankaFormatedWithAdressOIB>
    <izvorni_sadrzaj> Paolo Host, OIB 31276307809, Štivar 6, 51215 Kastav zastupanog po punomoćniku Marko Ivica</izvorni_sadrzaj>
    <derivirana_varijabla naziv="DomainObject.Predmet.StrankaFormatedWithAdressOIB_1"> Paolo Host, OIB 31276307809, Štivar 6, 51215 Kastav zastupanog po punomoćniku Marko Ivica</derivirana_varijabla>
  </DomainObject.Predmet.StrankaFormatedWithAdressOIB>
  <DomainObject.Predmet.StrankaWithAdress>
    <izvorni_sadrzaj>Paolo Host Štivar 6,51215 Kastav</izvorni_sadrzaj>
    <derivirana_varijabla naziv="DomainObject.Predmet.StrankaWithAdress_1">Paolo Host Štivar 6,51215 Kastav</derivirana_varijabla>
  </DomainObject.Predmet.StrankaWithAdress>
  <DomainObject.Predmet.StrankaWithAdressOIB>
    <izvorni_sadrzaj>Paolo Host, OIB 31276307809, Štivar 6,51215 Kastav</izvorni_sadrzaj>
    <derivirana_varijabla naziv="DomainObject.Predmet.StrankaWithAdressOIB_1">Paolo Host, OIB 31276307809, Štivar 6,51215 Kastav</derivirana_varijabla>
  </DomainObject.Predmet.StrankaWithAdressOIB>
  <DomainObject.Predmet.StrankaNazivFormated>
    <izvorni_sadrzaj>Paolo Host</izvorni_sadrzaj>
    <derivirana_varijabla naziv="DomainObject.Predmet.StrankaNazivFormated_1">Paolo Host</derivirana_varijabla>
  </DomainObject.Predmet.StrankaNazivFormated>
  <DomainObject.Predmet.StrankaNazivFormatedOIB>
    <izvorni_sadrzaj>Paolo Host, OIB 31276307809</izvorni_sadrzaj>
    <derivirana_varijabla naziv="DomainObject.Predmet.StrankaNazivFormatedOIB_1">Paolo Host, OIB 31276307809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Paolo Host zastupanog po punomoćniku Marko Ivica</item>
    </izvorni_sadrzaj>
    <derivirana_varijabla naziv="DomainObject.Predmet.StrankaListFormated_1">
      <item>Paolo Host zastupanog po punomoćniku Marko Ivica</item>
    </derivirana_varijabla>
  </DomainObject.Predmet.StrankaListFormated>
  <DomainObject.Predmet.StrankaListFormatedOIB>
    <izvorni_sadrzaj>
      <item>Paolo Host, OIB 31276307809 zastupanog po punomoćniku Marko Ivica</item>
    </izvorni_sadrzaj>
    <derivirana_varijabla naziv="DomainObject.Predmet.StrankaListFormatedOIB_1">
      <item>Paolo Host, OIB 31276307809 zastupanog po punomoćniku Marko Ivica</item>
    </derivirana_varijabla>
  </DomainObject.Predmet.StrankaListFormatedOIB>
  <DomainObject.Predmet.StrankaListFormatedWithAdress>
    <izvorni_sadrzaj>
      <item>Paolo Host, Štivar 6, 51215 Kastav zastupanog po punomoćniku Marko Ivica</item>
    </izvorni_sadrzaj>
    <derivirana_varijabla naziv="DomainObject.Predmet.StrankaListFormatedWithAdress_1">
      <item>Paolo Host, Štivar 6, 51215 Kastav zastupanog po punomoćniku Marko Ivica</item>
    </derivirana_varijabla>
  </DomainObject.Predmet.StrankaListFormatedWithAdress>
  <DomainObject.Predmet.StrankaListFormatedWithAdressOIB>
    <izvorni_sadrzaj>
      <item>Paolo Host, OIB 31276307809, Štivar 6, 51215 Kastav zastupanog po punomoćniku Marko Ivica</item>
    </izvorni_sadrzaj>
    <derivirana_varijabla naziv="DomainObject.Predmet.StrankaListFormatedWithAdressOIB_1">
      <item>Paolo Host, OIB 31276307809, Štivar 6, 51215 Kastav zastupanog po punomoćniku Marko Ivica</item>
    </derivirana_varijabla>
  </DomainObject.Predmet.StrankaListFormatedWithAdressOIB>
  <DomainObject.Predmet.StrankaListNazivFormated>
    <izvorni_sadrzaj>
      <item>Paolo Host</item>
    </izvorni_sadrzaj>
    <derivirana_varijabla naziv="DomainObject.Predmet.StrankaListNazivFormated_1">
      <item>Paolo Host</item>
    </derivirana_varijabla>
  </DomainObject.Predmet.StrankaListNazivFormated>
  <DomainObject.Predmet.StrankaListNazivFormatedOIB>
    <izvorni_sadrzaj>
      <item>Paolo Host, OIB 31276307809</item>
    </izvorni_sadrzaj>
    <derivirana_varijabla naziv="DomainObject.Predmet.StrankaListNazivFormatedOIB_1">
      <item>Paolo Host, OIB 31276307809</item>
    </derivirana_varijabla>
  </DomainObject.Predmet.StrankaListNazivFormatedOIB>
  <DomainObject.Predmet.ProtuStrankaListFormated>
    <izvorni_sadrzaj>
      <item>COLOR SISTEMI d.o.o. zastupanog po punomoćniku PAOLO HOST</item>
    </izvorni_sadrzaj>
    <derivirana_varijabla naziv="DomainObject.Predmet.ProtuStrankaListFormated_1">
      <item>COLOR SISTEMI d.o.o. zastupanog po punomoćniku PAOLO HOST</item>
    </derivirana_varijabla>
  </DomainObject.Predmet.ProtuStrankaListFormated>
  <DomainObject.Predmet.ProtuStrankaListFormatedOIB>
    <izvorni_sadrzaj>
      <item>COLOR SISTEMI d.o.o., OIB 27530054907 zastupanog po punomoćniku PAOLO HOST</item>
    </izvorni_sadrzaj>
    <derivirana_varijabla naziv="DomainObject.Predmet.ProtuStrankaListFormatedOIB_1">
      <item>COLOR SISTEMI d.o.o., OIB 27530054907 zastupanog po punomoćniku PAOLO HOST</item>
    </derivirana_varijabla>
  </DomainObject.Predmet.ProtuStrankaListFormatedOIB>
  <DomainObject.Predmet.ProtuStrankaListFormatedWithAdress>
    <izvorni_sadrzaj>
      <item>COLOR SISTEMI d.o.o., Čulinečka cesta 221/d, 10000 Zagreb zastupanog po punomoćniku PAOLO HOST</item>
    </izvorni_sadrzaj>
    <derivirana_varijabla naziv="DomainObject.Predmet.ProtuStrankaListFormatedWithAdress_1">
      <item>COLOR SISTEMI d.o.o., Čulinečka cesta 221/d, 10000 Zagreb zastupanog po punomoćniku PAOLO HOST</item>
    </derivirana_varijabla>
  </DomainObject.Predmet.ProtuStrankaListFormatedWithAdress>
  <DomainObject.Predmet.ProtuStrankaListFormatedWithAdressOIB>
    <izvorni_sadrzaj>
      <item>COLOR SISTEMI d.o.o., OIB 27530054907, Čulinečka cesta 221/d, 10000 Zagreb zastupanog po punomoćniku PAOLO HOST</item>
    </izvorni_sadrzaj>
    <derivirana_varijabla naziv="DomainObject.Predmet.ProtuStrankaListFormatedWithAdressOIB_1">
      <item>COLOR SISTEMI d.o.o., OIB 27530054907, Čulinečka cesta 221/d, 10000 Zagreb zastupanog po punomoćniku PAOLO HOST</item>
    </derivirana_varijabla>
  </DomainObject.Predmet.ProtuStrankaListFormatedWithAdressOIB>
  <DomainObject.Predmet.ProtuStrankaListNazivFormated>
    <izvorni_sadrzaj>
      <item>COLOR SISTEMI d.o.o.</item>
    </izvorni_sadrzaj>
    <derivirana_varijabla naziv="DomainObject.Predmet.ProtuStrankaListNazivFormated_1">
      <item>COLOR SISTEMI d.o.o.</item>
    </derivirana_varijabla>
  </DomainObject.Predmet.ProtuStrankaListNazivFormated>
  <DomainObject.Predmet.ProtuStrankaListNazivFormatedOIB>
    <izvorni_sadrzaj>
      <item>COLOR SISTEMI d.o.o., OIB 27530054907</item>
    </izvorni_sadrzaj>
    <derivirana_varijabla naziv="DomainObject.Predmet.ProtuStrankaListNazivFormatedOIB_1">
      <item>COLOR SISTEMI d.o.o., OIB 27530054907</item>
    </derivirana_varijabla>
  </DomainObject.Predmet.ProtuStrankaListNazivFormatedOIB>
  <DomainObject.Predmet.OstaliListFormated>
    <izvorni_sadrzaj>
      <item>Marko Ivica punomoćnik sudionika u postupku Paolo Host</item>
      <item>Josip Lončarić</item>
      <item>PAOLO HOST punomoćnik sudionika u postupku COLOR SISTEMI d.o.o.</item>
    </izvorni_sadrzaj>
    <derivirana_varijabla naziv="DomainObject.Predmet.OstaliListFormated_1">
      <item>Marko Ivica punomoćnik sudionika u postupku Paolo Host</item>
      <item>Josip Lončarić</item>
      <item>PAOLO HOST punomoćnik sudionika u postupku COLOR SISTEMI d.o.o.</item>
    </derivirana_varijabla>
  </DomainObject.Predmet.OstaliListFormated>
  <DomainObject.Predmet.OstaliListFormatedOIB>
    <izvorni_sadrzaj>
      <item>Marko Ivica, OIB 90782296313 punomoćnik sudionika u postupku Paolo Host</item>
      <item>Josip Lončarić, OIB 14673501229</item>
      <item>PAOLO HOST, OIB 31276307809 punomoćnik sudionika u postupku COLOR SISTEMI d.o.o.</item>
    </izvorni_sadrzaj>
    <derivirana_varijabla naziv="DomainObject.Predmet.OstaliListFormatedOIB_1">
      <item>Marko Ivica, OIB 90782296313 punomoćnik sudionika u postupku Paolo Host</item>
      <item>Josip Lončarić, OIB 14673501229</item>
      <item>PAOLO HOST, OIB 31276307809 punomoćnik sudionika u postupku COLOR SISTEMI d.o.o.</item>
    </derivirana_varijabla>
  </DomainObject.Predmet.OstaliListFormatedOIB>
  <DomainObject.Predmet.OstaliListFormatedWithAdress>
    <izvorni_sadrzaj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izvorni_sadrzaj>
    <derivirana_varijabla naziv="DomainObject.Predmet.OstaliListFormatedWithAdress_1"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derivirana_varijabla>
  </DomainObject.Predmet.OstaliListFormatedWithAdress>
  <DomainObject.Predmet.OstaliListFormatedWithAdressOIB>
    <izvorni_sadrzaj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izvorni_sadrzaj>
    <derivirana_varijabla naziv="DomainObject.Predmet.OstaliListFormatedWithAdressOIB_1"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derivirana_varijabla>
  </DomainObject.Predmet.OstaliListFormatedWithAdressOIB>
  <DomainObject.Predmet.OstaliListNazivFormated>
    <izvorni_sadrzaj>
      <item>Marko Ivica</item>
      <item>Josip Lončarić</item>
      <item>PAOLO HOST</item>
    </izvorni_sadrzaj>
    <derivirana_varijabla naziv="DomainObject.Predmet.OstaliListNazivFormated_1">
      <item>Marko Ivica</item>
      <item>Josip Lončarić</item>
      <item>PAOLO HOST</item>
    </derivirana_varijabla>
  </DomainObject.Predmet.OstaliListNazivFormated>
  <DomainObject.Predmet.OstaliListNazivFormatedOIB>
    <izvorni_sadrzaj>
      <item>Marko Ivica, OIB 90782296313</item>
      <item>Josip Lončarić, OIB 14673501229</item>
      <item>PAOLO HOST, OIB 31276307809</item>
    </izvorni_sadrzaj>
    <derivirana_varijabla naziv="DomainObject.Predmet.OstaliListNazivFormatedOIB_1">
      <item>Marko Ivica, OIB 90782296313</item>
      <item>Josip Lončarić, OIB 14673501229</item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Paolo Host</izvorni_sadrzaj>
    <derivirana_varijabla naziv="DomainObject.Predmet.StrankaIDrugi_1">Paolo Host</derivirana_varijabla>
  </DomainObject.Predmet.StrankaIDrugi>
  <DomainObject.Predmet.ProtustrankaIDrugi>
    <izvorni_sadrzaj>COLOR SISTEMI d.o.o.</izvorni_sadrzaj>
    <derivirana_varijabla naziv="DomainObject.Predmet.ProtustrankaIDrugi_1">COLOR SISTEMI d.o.o.</derivirana_varijabla>
  </DomainObject.Predmet.ProtustrankaIDrugi>
  <DomainObject.Predmet.StrankaIDrugiAdressOIB>
    <izvorni_sadrzaj>Paolo Host, OIB 31276307809, Štivar 6, 51215 Kastav</izvorni_sadrzaj>
    <derivirana_varijabla naziv="DomainObject.Predmet.StrankaIDrugiAdressOIB_1">Paolo Host, OIB 31276307809, Štivar 6, 51215 Kastav</derivirana_varijabla>
  </DomainObject.Predmet.StrankaIDrugiAdressOIB>
  <DomainObject.Predmet.ProtustrankaIDrugiAdressOIB>
    <izvorni_sadrzaj>COLOR SISTEMI d.o.o., OIB 27530054907, Čulinečka cesta 221/d, 10000 Zagreb</izvorni_sadrzaj>
    <derivirana_varijabla naziv="DomainObject.Predmet.ProtustrankaIDrugiAdressOIB_1">COLOR SISTEMI d.o.o., OIB 27530054907, Čulinečka cesta 221/d,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Host</item>
      <item>COLOR SISTEMI d.o.o.</item>
      <item>Marko Ivica</item>
      <item>Josip Lončarić</item>
      <item>PAOLO HOST</item>
    </izvorni_sadrzaj>
    <derivirana_varijabla naziv="DomainObject.Predmet.SudioniciListNaziv_1">
      <item>Paolo Host</item>
      <item>COLOR SISTEMI d.o.o.</item>
      <item>Marko Ivica</item>
      <item>Josip Lončarić</item>
      <item>PAOLO HOST</item>
    </derivirana_varijabla>
  </DomainObject.Predmet.SudioniciListNaziv>
  <DomainObject.Predmet.SudioniciListAdressOIB>
    <izvorni_sadrzaj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izvorni_sadrzaj>
    <derivirana_varijabla naziv="DomainObject.Predmet.SudioniciListAdressOIB_1"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31276307809</item>
      <item>, OIB 27530054907</item>
      <item>, OIB 90782296313</item>
      <item>, OIB 14673501229</item>
      <item>, OIB 31276307809</item>
    </izvorni_sadrzaj>
    <derivirana_varijabla naziv="DomainObject.Predmet.SudioniciListNazivOIB_1">
      <item>, OIB 31276307809</item>
      <item>, OIB 27530054907</item>
      <item>, OIB 90782296313</item>
      <item>, OIB 14673501229</item>
      <item>, OIB 31276307809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8CAEC-AFF0-45DF-B48B-6EEFB8171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157</properties:Words>
  <properties:Characters>756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Ivana Rogić</cp:lastModifiedBy>
  <cp:lastPrinted>2016-06-17T06:43:00Z</cp:lastPrinted>
  <dcterms:modified xmlns:xsi="http://www.w3.org/2001/XMLSchema-instance" xsi:type="dcterms:W3CDTF">2016-06-17T06:43:00Z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