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0e72" w14:paraId="b5c0e72" w:rsidRDefault="00A81E97" w:rsidP="00A81E97" w:rsidR="00A81E9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E97" w:rsidP="00A81E97" w:rsidR="00A81E9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81E97" w:rsidP="00A81E97" w:rsidR="00A81E9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81E97" w:rsidP="00A81E97" w:rsidR="00A81E9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81E97" w:rsidP="00A81E97" w:rsidR="00A81E97"/>
    <w:p w:rsidRDefault="00A81E97" w:rsidP="00A81E97" w:rsidR="00A81E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81E97" w:rsidP="00A81E97" w:rsidR="00A81E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81E97" w:rsidP="00A81E97" w:rsidR="00A81E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</w:t>
      </w:r>
      <w:r w:rsidR="00F1590F">
        <w:rPr>
          <w:rFonts w:cs="Times New Roman" w:eastAsia="Times New Roman"/>
          <w:szCs w:val="24"/>
          <w:lang w:eastAsia="hr-HR"/>
        </w:rPr>
        <w:t>257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F1590F">
        <w:rPr>
          <w:rFonts w:cs="Times New Roman" w:eastAsia="Times New Roman"/>
          <w:szCs w:val="24"/>
          <w:lang w:eastAsia="hr-HR"/>
        </w:rPr>
        <w:t>AŽNOH d. o. o. Pula, Ulica Matetića Ronjgova 2, OIB 56633254688</w:t>
      </w:r>
      <w:r>
        <w:rPr>
          <w:rFonts w:cs="Times New Roman" w:eastAsia="Times New Roman"/>
          <w:szCs w:val="24"/>
          <w:lang w:eastAsia="hr-HR"/>
        </w:rPr>
        <w:t>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81E97" w:rsidP="00A81E97" w:rsidR="00A81E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81E97" w:rsidP="00A81E97" w:rsidR="00A81E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81E97" w:rsidP="00A81E97" w:rsidR="00A81E9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F1590F">
        <w:rPr>
          <w:rFonts w:cs="Times New Roman" w:eastAsia="Times New Roman"/>
          <w:szCs w:val="24"/>
          <w:lang w:eastAsia="hr-HR"/>
        </w:rPr>
        <w:t>AŽNOH d. o. o. Pula, Ulica Matetića Ronjgova 2, OIB 56633254688.</w:t>
      </w:r>
    </w:p>
    <w:p w:rsidRDefault="00F1590F" w:rsidP="00A81E97" w:rsidR="00F159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81E97" w:rsidP="00A81E97" w:rsidR="00A81E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F1590F">
        <w:rPr>
          <w:rFonts w:cs="Times New Roman" w:eastAsia="Times New Roman"/>
          <w:szCs w:val="24"/>
          <w:lang w:eastAsia="hr-HR"/>
        </w:rPr>
        <w:t xml:space="preserve">AŽNOH d. o. o. Pula.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1590F">
        <w:rPr>
          <w:rFonts w:cs="Times New Roman" w:eastAsia="Times New Roman"/>
          <w:szCs w:val="24"/>
          <w:lang w:eastAsia="hr-HR"/>
        </w:rPr>
        <w:t>1979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F1590F">
        <w:t>4.299.559,68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81E97" w:rsidP="00A81E97" w:rsidR="00A81E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81E97" w:rsidP="00A81E97" w:rsidR="00A81E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81E97" w:rsidP="00A81E97" w:rsidR="00A81E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81E97" w:rsidP="00A81E97" w:rsidR="00A81E9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81E97" w:rsidP="00A81E97" w:rsidR="00A81E9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1590F">
        <w:rPr>
          <w:rFonts w:cs="Times New Roman" w:eastAsia="Times New Roman"/>
          <w:szCs w:val="24"/>
          <w:lang w:eastAsia="hr-HR"/>
        </w:rPr>
        <w:t>, v. r.</w:t>
      </w:r>
    </w:p>
    <w:p w:rsidRDefault="00A81E97" w:rsidP="00A81E97" w:rsidR="00A81E9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81E97" w:rsidP="00A81E97" w:rsidR="00A81E9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81E97" w:rsidP="00A81E97" w:rsidR="00A81E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81E97" w:rsidP="00A81E97" w:rsidR="00A81E9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81E97" w:rsidP="00A81E97" w:rsidR="00A81E9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>
      <w:pPr>
        <w:tabs>
          <w:tab w:pos="4116" w:val="left"/>
        </w:tabs>
      </w:pPr>
    </w:p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 w:rsidRPr="00D05CA9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P="00A81E97" w:rsidR="00A81E97"/>
    <w:p w:rsidRDefault="00A81E97" w:rsidR="00A81E97"/>
    <w:sectPr w:rsidSect="00A81E97" w:rsidR="00A81E9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4E0" w:rsidP="00A81E97" w:rsidR="005044E0">
      <w:r>
        <w:separator/>
      </w:r>
    </w:p>
  </w:endnote>
  <w:endnote w:id="0" w:type="continuationSeparator">
    <w:p w:rsidRDefault="005044E0" w:rsidP="00A81E97" w:rsidR="00504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4E0" w:rsidP="00A81E97" w:rsidR="005044E0">
      <w:r>
        <w:separator/>
      </w:r>
    </w:p>
  </w:footnote>
  <w:footnote w:id="0" w:type="continuationSeparator">
    <w:p w:rsidRDefault="005044E0" w:rsidP="00A81E97" w:rsidR="00504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E97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020B9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St-2</w:t>
    </w:r>
    <w:r>
      <w:t>8</w:t>
    </w:r>
    <w:r w:rsidR="00F1590F">
      <w:t>2</w:t>
    </w:r>
    <w:r w:rsidRPr="00F65D9B"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90F" w:rsidP="00A81E97" w:rsidR="00A81E97">
    <w:pPr>
      <w:pStyle w:val="Zaglavlje"/>
      <w:jc w:val="right"/>
    </w:pPr>
    <w:r>
      <w:t>11 St-282</w:t>
    </w:r>
    <w:r w:rsidR="00A81E97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BB8"/>
    <w:rsid w:val="000020B9"/>
    <w:rsid w:val="002F2BB8"/>
    <w:rsid w:val="005044E0"/>
    <w:rsid w:val="009A6044"/>
    <w:rsid w:val="00A81E97"/>
    <w:rsid w:val="00BF033F"/>
    <w:rsid w:val="00F1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E9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1E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1E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E9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8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1E9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2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0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0B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0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0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E9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1E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1E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E9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8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1E9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2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0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0B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0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0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AŽNOH d. o. o. PULA</izvorni_sadrzaj>
    <derivirana_varijabla naziv="DomainObject.Predmet.ProtustrankaFormated_1">  AŽNOH d. o. o. PULA</derivirana_varijabla>
  </DomainObject.Predmet.ProtustrankaFormated>
  <DomainObject.Predmet.ProtustrankaFormatedOIB>
    <izvorni_sadrzaj>  AŽNOH d. o. o. PULA, OIB 56633254688</izvorni_sadrzaj>
    <derivirana_varijabla naziv="DomainObject.Predmet.ProtustrankaFormatedOIB_1">  AŽNOH d. o. o. PULA, OIB 56633254688</derivirana_varijabla>
  </DomainObject.Predmet.ProtustrankaFormatedOIB>
  <DomainObject.Predmet.ProtustrankaFormatedWithAdress>
    <izvorni_sadrzaj> AŽNOH d. o. o. PULA, Ulica Matetića Ronjgova 2, 52100 Pula</izvorni_sadrzaj>
    <derivirana_varijabla naziv="DomainObject.Predmet.ProtustrankaFormatedWithAdress_1"> AŽNOH d. o. o. PULA, Ulica Matetića Ronjgova 2, 52100 Pula</derivirana_varijabla>
  </DomainObject.Predmet.ProtustrankaFormatedWithAdress>
  <DomainObject.Predmet.ProtustrankaFormatedWithAdressOIB>
    <izvorni_sadrzaj> AŽNOH d. o. o. PULA, OIB 56633254688, Ulica Matetića Ronjgova 2, 52100 Pula</izvorni_sadrzaj>
    <derivirana_varijabla naziv="DomainObject.Predmet.ProtustrankaFormatedWithAdressOIB_1"> AŽNOH d. o. o. PULA, OIB 56633254688, Ulica Matetića Ronjgova 2, 52100 Pula</derivirana_varijabla>
  </DomainObject.Predmet.ProtustrankaFormatedWithAdressOIB>
  <DomainObject.Predmet.ProtustrankaWithAdress>
    <izvorni_sadrzaj>AŽNOH d. o. o. PULA Ulica Matetića Ronjgova 2, 52100 Pula</izvorni_sadrzaj>
    <derivirana_varijabla naziv="DomainObject.Predmet.ProtustrankaWithAdress_1">AŽNOH d. o. o. PULA Ulica Matetića Ronjgova 2, 52100 Pula</derivirana_varijabla>
  </DomainObject.Predmet.ProtustrankaWithAdress>
  <DomainObject.Predmet.ProtustrankaWithAdressOIB>
    <izvorni_sadrzaj>AŽNOH d. o. o. PULA, OIB 56633254688, Ulica Matetića Ronjgova 2, 52100 Pula</izvorni_sadrzaj>
    <derivirana_varijabla naziv="DomainObject.Predmet.ProtustrankaWithAdressOIB_1">AŽNOH d. o. o. PULA, OIB 56633254688, Ulica Matetića Ronjgova 2, 52100 Pula</derivirana_varijabla>
  </DomainObject.Predmet.ProtustrankaWithAdressOIB>
  <DomainObject.Predmet.ProtustrankaNazivFormated>
    <izvorni_sadrzaj>AŽNOH d. o. o. PULA</izvorni_sadrzaj>
    <derivirana_varijabla naziv="DomainObject.Predmet.ProtustrankaNazivFormated_1">AŽNOH d. o. o. PULA</derivirana_varijabla>
  </DomainObject.Predmet.ProtustrankaNazivFormated>
  <DomainObject.Predmet.ProtustrankaNazivFormatedOIB>
    <izvorni_sadrzaj>AŽNOH d. o. o. PULA, OIB 56633254688</izvorni_sadrzaj>
    <derivirana_varijabla naziv="DomainObject.Predmet.ProtustrankaNazivFormatedOIB_1">AŽNOH d. o. o. PULA, OIB 56633254688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AŽNOH d. o. o. PULA</item>
    </izvorni_sadrzaj>
    <derivirana_varijabla naziv="DomainObject.Predmet.ProtuStrankaListFormated_1">
      <item>AŽNOH d. o. o. PULA</item>
    </derivirana_varijabla>
  </DomainObject.Predmet.ProtuStrankaListFormated>
  <DomainObject.Predmet.ProtuStrankaListFormatedOIB>
    <izvorni_sadrzaj>
      <item>AŽNOH d. o. o. PULA, OIB 56633254688</item>
    </izvorni_sadrzaj>
    <derivirana_varijabla naziv="DomainObject.Predmet.ProtuStrankaListFormatedOIB_1">
      <item>AŽNOH d. o. o. PULA, OIB 56633254688</item>
    </derivirana_varijabla>
  </DomainObject.Predmet.ProtuStrankaListFormatedOIB>
  <DomainObject.Predmet.ProtuStrankaListFormatedWithAdress>
    <izvorni_sadrzaj>
      <item>AŽNOH d. o. o. PULA, Ulica Matetića Ronjgova 2, 52100 Pula</item>
    </izvorni_sadrzaj>
    <derivirana_varijabla naziv="DomainObject.Predmet.ProtuStrankaListFormatedWithAdress_1">
      <item>AŽNOH d. o. o. PULA, Ulica Matetića Ronjgova 2, 52100 Pula</item>
    </derivirana_varijabla>
  </DomainObject.Predmet.ProtuStrankaListFormatedWithAdress>
  <DomainObject.Predmet.ProtuStrankaListFormatedWithAdressOIB>
    <izvorni_sadrzaj>
      <item>AŽNOH d. o. o. PULA, OIB 56633254688, Ulica Matetića Ronjgova 2, 52100 Pula</item>
    </izvorni_sadrzaj>
    <derivirana_varijabla naziv="DomainObject.Predmet.ProtuStrankaListFormatedWithAdressOIB_1">
      <item>AŽNOH d. o. o. PULA, OIB 56633254688, Ulica Matetića Ronjgova 2, 52100 Pula</item>
    </derivirana_varijabla>
  </DomainObject.Predmet.ProtuStrankaListFormatedWithAdressOIB>
  <DomainObject.Predmet.ProtuStrankaListNazivFormated>
    <izvorni_sadrzaj>
      <item>AŽNOH d. o. o. PULA</item>
    </izvorni_sadrzaj>
    <derivirana_varijabla naziv="DomainObject.Predmet.ProtuStrankaListNazivFormated_1">
      <item>AŽNOH d. o. o. PULA</item>
    </derivirana_varijabla>
  </DomainObject.Predmet.ProtuStrankaListNazivFormated>
  <DomainObject.Predmet.ProtuStrankaListNazivFormatedOIB>
    <izvorni_sadrzaj>
      <item>AŽNOH d. o. o. PULA, OIB 56633254688</item>
    </izvorni_sadrzaj>
    <derivirana_varijabla naziv="DomainObject.Predmet.ProtuStrankaListNazivFormatedOIB_1">
      <item>AŽNOH d. o. o. PULA, OIB 56633254688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AŽNOH d. o. o. PULA</izvorni_sadrzaj>
    <derivirana_varijabla naziv="DomainObject.Predmet.ProtustrankaIDrugi_1">AŽNOH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AŽNOH d. o. o. PULA, OIB 56633254688, Ulica Matetića Ronjgova 2, 52100 Pula</izvorni_sadrzaj>
    <derivirana_varijabla naziv="DomainObject.Predmet.ProtustrankaIDrugiAdressOIB_1">AŽNOH d. o. o. PULA, OIB 56633254688, Ulica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AŽNOH d. o. o. PULA</item>
    </izvorni_sadrzaj>
    <derivirana_varijabla naziv="DomainObject.Predmet.SudioniciListNaziv_1">
      <item>FINANCIJSKA AGENCIJA, RC RIJEKA, PODRUŽNICA PULA, PULA</item>
      <item>AŽNOH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AŽNOH d. o. o. PULA, OIB 56633254688, Ulica Matetića Ronjgova 2,52100 Pula</item>
    </izvorni_sadrzaj>
    <derivirana_varijabla naziv="DomainObject.Predmet.SudioniciListAdressOIB_1">
      <item>FINANCIJSKA AGENCIJA, RC RIJEKA, PODRUŽNICA PULA, PULA, OIB 85821130368, Giardini 5,52100 Pula</item>
      <item>AŽNOH d. o. o. PULA, OIB 56633254688, Ulica Matetića Ronjgova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56633254688</item>
    </izvorni_sadrzaj>
    <derivirana_varijabla naziv="DomainObject.Predmet.SudioniciListNazivOIB_1">
      <item>, OIB 85821130368</item>
      <item>, OIB 56633254688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366</properties:Words>
  <properties:Characters>1968</properties:Characters>
  <properties:Lines>96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2015-11-18T12:33:00Z</dcterms:created>
  <dc:creator>Mihaela Kaligari</dc:creator>
  <dc:description/>
  <cp:keywords/>
  <cp:lastModifiedBy>Ana Jeromela</cp:lastModifiedBy>
  <cp:lastPrinted>2015-11-25T09:19:00Z</cp:lastPrinted>
  <dcterms:modified xmlns:xsi="http://www.w3.org/2001/XMLSchema-instance" xsi:type="dcterms:W3CDTF">2015-11-25T09:19:00Z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