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b7b5" w14:paraId="327b7b5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9231A1" w:rsidP="000E261F" w:rsidR="000E261F">
      <w:pPr>
        <w:jc w:val="right"/>
      </w:pPr>
      <w:r w:rsidRPr="009231A1">
        <w:t>87. St-711/2019</w:t>
      </w:r>
      <w:r w:rsidR="000E261F" w:rsidRPr="00180EFA">
        <w:t xml:space="preserve">  </w:t>
      </w:r>
    </w:p>
    <w:p w:rsidRDefault="00937A26" w:rsidP="000E261F" w:rsidR="00937A26">
      <w:pPr>
        <w:jc w:val="right"/>
      </w:pPr>
    </w:p>
    <w:p w:rsidRDefault="00937A26" w:rsidP="000E261F" w:rsidR="00937A26" w:rsidRPr="00180EFA">
      <w:pPr>
        <w:jc w:val="right"/>
      </w:pP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1B2F0A" w:rsidRPr="001B2F0A">
        <w:t>FINANCIJSKE AGENCIJE, OIB 85821130368, Zagreb, Ulica grada Vukovara 70, za otvaranje stečajnog postupka nad duž</w:t>
      </w:r>
      <w:r w:rsidR="001B2F0A">
        <w:t>nikom EURO-EVENTS j.d.o.o., OIB</w:t>
      </w:r>
      <w:r w:rsidR="001B2F0A" w:rsidRPr="001B2F0A">
        <w:t xml:space="preserve"> 77840622734, </w:t>
      </w:r>
      <w:r w:rsidR="001B2F0A">
        <w:t xml:space="preserve">Zagreb, </w:t>
      </w:r>
      <w:r w:rsidR="001B2F0A" w:rsidRPr="001B2F0A">
        <w:t>Iblerov trg 9</w:t>
      </w:r>
      <w:r w:rsidR="001B2F0A">
        <w:t>, 30.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1B2F0A" w:rsidRPr="001B2F0A">
        <w:rPr>
          <w:lang w:val="pt-BR"/>
        </w:rPr>
        <w:t>EURO-EVENTS j.d.o.o., OIB 77840622734, Zagreb, Iblerov trg 9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1A59DA">
        <w:t>6.959,96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B2F0A">
        <w:t>711-19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937A26" w:rsidP="00065B42" w:rsidR="00937A2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1C6B01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1C6B01">
        <w:t>14. ožujka 2019</w:t>
      </w:r>
      <w:r w:rsidR="00103798" w:rsidRPr="00103798">
        <w:t xml:space="preserve">. u Očevidniku redoslijeda osnova za plaćanje ima evidentirane </w:t>
      </w:r>
      <w:r w:rsidR="00103798" w:rsidRPr="001C6B01">
        <w:t xml:space="preserve">neizvršene osnove za plaćanje u neprekinutom razdoblju od 120 dana, u ukupnom iznosu od </w:t>
      </w:r>
      <w:r w:rsidR="001C6B01" w:rsidRPr="001C6B01">
        <w:t>8.559,71</w:t>
      </w:r>
      <w:r w:rsidR="00103798" w:rsidRPr="001C6B01">
        <w:t xml:space="preserve"> kn, kao i da dužnik ima </w:t>
      </w:r>
      <w:r w:rsidR="00BE39D6" w:rsidRPr="001C6B01">
        <w:t>1</w:t>
      </w:r>
      <w:r w:rsidR="00103798" w:rsidRPr="001C6B01">
        <w:t xml:space="preserve"> zaposlen</w:t>
      </w:r>
      <w:r w:rsidR="00BE39D6" w:rsidRPr="001C6B01">
        <w:t>og</w:t>
      </w:r>
      <w:r w:rsidR="005C6B01" w:rsidRPr="001C6B01">
        <w:t xml:space="preserve">. </w:t>
      </w:r>
      <w:r w:rsidR="00103798" w:rsidRPr="001C6B01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1C6B01">
        <w:t>30. svibnja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1C6B01">
        <w:t>za plaćanje s kamatom iznosi 8.605,84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745421" w:rsidP="00D06323" w:rsidR="00745421" w:rsidRPr="008226FA">
      <w:pPr>
        <w:pStyle w:val="Tijeloteksta"/>
        <w:ind w:firstLine="708"/>
      </w:pPr>
      <w:r w:rsidRPr="008226FA">
        <w:t xml:space="preserve">Dužnikov zastupnik po zakonu je </w:t>
      </w:r>
      <w:r w:rsidR="008226FA" w:rsidRPr="008226FA">
        <w:t xml:space="preserve">dostavio prokazni popis imovine dužnika iz kojeg proizlazi da dužnik </w:t>
      </w:r>
      <w:r w:rsidRPr="008226FA">
        <w:t xml:space="preserve">nema </w:t>
      </w:r>
      <w:r w:rsidR="008226FA" w:rsidRPr="008226FA">
        <w:t>imovine, koji je potvrdio na ročištu radi rasprave o pretpostavkama za otvaranje stečajnog postupka.</w:t>
      </w:r>
    </w:p>
    <w:p w:rsidRDefault="00026467" w:rsidP="00D06323" w:rsidR="0002646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1A59DA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1A59DA">
        <w:t>6.959,96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1A59DA">
        <w:t>I</w:t>
      </w:r>
      <w:r w:rsidR="003065DA" w:rsidRPr="001A59DA">
        <w:t>majući u vidu</w:t>
      </w:r>
      <w:r w:rsidR="00852270" w:rsidRPr="001A59DA">
        <w:t xml:space="preserve"> da je</w:t>
      </w:r>
      <w:r w:rsidR="00A53B0A" w:rsidRPr="001A59DA">
        <w:t xml:space="preserve"> FINA u skladu s odredbom čl.</w:t>
      </w:r>
      <w:r w:rsidR="000117DF" w:rsidRPr="001A59DA">
        <w:t xml:space="preserve"> </w:t>
      </w:r>
      <w:r w:rsidR="00A53B0A" w:rsidRPr="001A59DA">
        <w:t>112. st.</w:t>
      </w:r>
      <w:r w:rsidR="000117DF" w:rsidRPr="001A59DA">
        <w:t xml:space="preserve"> </w:t>
      </w:r>
      <w:r w:rsidR="00A53B0A" w:rsidRPr="001A59DA">
        <w:t xml:space="preserve">5. </w:t>
      </w:r>
      <w:r w:rsidR="00396798" w:rsidRPr="001A59DA">
        <w:t xml:space="preserve">SZ-a na ime predujma za namirenje </w:t>
      </w:r>
      <w:r w:rsidR="00DD339F" w:rsidRPr="001A59DA">
        <w:t>troškova stečajn</w:t>
      </w:r>
      <w:r w:rsidR="001A59DA" w:rsidRPr="001A59DA">
        <w:t>og postupka zaplijenila 160,04</w:t>
      </w:r>
      <w:r w:rsidR="00DD339F" w:rsidRPr="001A59DA">
        <w:t xml:space="preserve"> kn</w:t>
      </w:r>
      <w:r w:rsidR="00A40FE1" w:rsidRPr="001A59DA">
        <w:t xml:space="preserve"> (list 1. spisa)</w:t>
      </w:r>
      <w:r w:rsidR="00DD339F" w:rsidRPr="001A59DA">
        <w:t xml:space="preserve">, </w:t>
      </w:r>
      <w:r w:rsidR="00163331" w:rsidRPr="001A59DA">
        <w:t>predujam od 7.</w:t>
      </w:r>
      <w:r w:rsidR="001C0581" w:rsidRPr="001A59DA">
        <w:t>120</w:t>
      </w:r>
      <w:r w:rsidR="00E37C56" w:rsidRPr="001A59DA">
        <w:t xml:space="preserve">,00 </w:t>
      </w:r>
      <w:r w:rsidR="00163331" w:rsidRPr="001A59DA">
        <w:t>kn je uman</w:t>
      </w:r>
      <w:r w:rsidR="000B2A44" w:rsidRPr="001A59DA">
        <w:t xml:space="preserve">jen </w:t>
      </w:r>
      <w:r w:rsidR="00C249C4" w:rsidRPr="001A59DA">
        <w:t>za</w:t>
      </w:r>
      <w:r w:rsidR="000B2A44" w:rsidRPr="001A59DA">
        <w:t xml:space="preserve"> zaplijenjeni iznos</w:t>
      </w:r>
      <w:r w:rsidR="00163331" w:rsidRPr="001A59DA">
        <w:t>.</w:t>
      </w:r>
    </w:p>
    <w:p w:rsidRDefault="009B1748" w:rsidP="009B1748" w:rsidR="009B1748">
      <w:pPr>
        <w:jc w:val="both"/>
      </w:pPr>
    </w:p>
    <w:p w:rsidRDefault="009B1748" w:rsidP="009B1748" w:rsidR="009B1748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937A26" w:rsidP="009B1748" w:rsidR="00937A26" w:rsidRPr="00B9015B">
      <w:pPr>
        <w:jc w:val="both"/>
      </w:pPr>
    </w:p>
    <w:p w:rsidRDefault="00065B42" w:rsidP="00065B42" w:rsidR="00065B42" w:rsidRPr="00B9015B">
      <w:r w:rsidRPr="00B9015B">
        <w:t xml:space="preserve">        </w:t>
      </w:r>
    </w:p>
    <w:p w:rsidRDefault="001A59DA" w:rsidP="00852270" w:rsidR="00852270" w:rsidRPr="00180EFA">
      <w:pPr>
        <w:pStyle w:val="Tijeloteksta"/>
        <w:jc w:val="center"/>
      </w:pPr>
      <w:r>
        <w:t>Zagreb, 30. svibnja</w:t>
      </w:r>
      <w:r w:rsidR="00852270" w:rsidRPr="00180EFA">
        <w:t xml:space="preserve"> 2019.</w:t>
      </w:r>
    </w:p>
    <w:p w:rsidRDefault="00852270" w:rsidP="00852270" w:rsidR="00852270">
      <w:pPr>
        <w:pStyle w:val="Tijeloteksta"/>
        <w:jc w:val="center"/>
      </w:pPr>
    </w:p>
    <w:p w:rsidRDefault="00937A26" w:rsidP="00852270" w:rsidR="00937A26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7A26" w:rsidP="00852270" w:rsidR="00937A26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C77D67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9231A1" w:rsidRPr="009231A1">
      <w:t>87. St-711/2019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59DA"/>
    <w:rsid w:val="001A762F"/>
    <w:rsid w:val="001B2F0A"/>
    <w:rsid w:val="001C0581"/>
    <w:rsid w:val="001C2025"/>
    <w:rsid w:val="001C6B01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0EC5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226FA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231A1"/>
    <w:rsid w:val="00937A26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271F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77D67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0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St-711/2019-13</izvorni_sadrzaj>
    <derivirana_varijabla naziv="DomainObject.Oznaka_1">St-711/2019-13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St-711/2019</izvorni_sadrzaj>
    <derivirana_varijabla naziv="DomainObject.Predmet.OznakaBroj_1">St-711/2019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EURO-EVENTS j.d.o.o. za usluge zastupanog po punomoćniku Ivan Dujić</izvorni_sadrzaj>
    <derivirana_varijabla naziv="DomainObject.Predmet.ProtustrankaFormated_1">  EURO-EVENTS j.d.o.o. za usluge zastupanog po punomoćniku Ivan Dujić</derivirana_varijabla>
  </DomainObject.Predmet.ProtustrankaFormated>
  <DomainObject.Predmet.ProtustrankaFormatedOIB>
    <izvorni_sadrzaj>  EURO-EVENTS j.d.o.o. za usluge, OIB 77840622734 zastupanog po punomoćniku Ivan Dujić</izvorni_sadrzaj>
    <derivirana_varijabla naziv="DomainObject.Predmet.ProtustrankaFormatedOIB_1">  EURO-EVENTS j.d.o.o. za usluge, OIB 77840622734 zastupanog po punomoćniku Ivan Dujić</derivirana_varijabla>
  </DomainObject.Predmet.ProtustrankaFormatedOIB>
  <DomainObject.Predmet.ProtustrankaFormatedWithAdress>
    <izvorni_sadrzaj> EURO-EVENTS j.d.o.o. za usluge, Iblerov trg 9, 10000 Zagreb zastupanog po punomoćniku Ivan Dujić</izvorni_sadrzaj>
    <derivirana_varijabla naziv="DomainObject.Predmet.ProtustrankaFormatedWithAdress_1"> EURO-EVENTS j.d.o.o. za usluge, Iblerov trg 9, 10000 Zagreb zastupanog po punomoćniku Ivan Dujić</derivirana_varijabla>
  </DomainObject.Predmet.ProtustrankaFormatedWithAdress>
  <DomainObject.Predmet.ProtustrankaFormatedWithAdressOIB>
    <izvorni_sadrzaj> EURO-EVENTS j.d.o.o. za usluge, OIB 77840622734, Iblerov trg 9, 10000 Zagreb zastupanog po punomoćniku Ivan Dujić</izvorni_sadrzaj>
    <derivirana_varijabla naziv="DomainObject.Predmet.ProtustrankaFormatedWithAdressOIB_1"> EURO-EVENTS j.d.o.o. za usluge, OIB 77840622734, Iblerov trg 9, 10000 Zagreb zastupanog po punomoćniku Ivan Dujić</derivirana_varijabla>
  </DomainObject.Predmet.ProtustrankaFormatedWithAdressOIB>
  <DomainObject.Predmet.ProtustrankaWithAdress>
    <izvorni_sadrzaj>EURO-EVENTS j.d.o.o. za usluge Iblerov trg 9, 10000 Zagreb</izvorni_sadrzaj>
    <derivirana_varijabla naziv="DomainObject.Predmet.ProtustrankaWithAdress_1">EURO-EVENTS j.d.o.o. za usluge Iblerov trg 9, 10000 Zagreb</derivirana_varijabla>
  </DomainObject.Predmet.ProtustrankaWithAdress>
  <DomainObject.Predmet.ProtustrankaWithAdressOIB>
    <izvorni_sadrzaj>EURO-EVENTS j.d.o.o. za usluge, OIB 77840622734, Iblerov trg 9, 10000 Zagreb</izvorni_sadrzaj>
    <derivirana_varijabla naziv="DomainObject.Predmet.ProtustrankaWithAdressOIB_1">EURO-EVENTS j.d.o.o. za usluge, OIB 77840622734, Iblerov trg 9, 10000 Zagreb</derivirana_varijabla>
  </DomainObject.Predmet.ProtustrankaWithAdressOIB>
  <DomainObject.Predmet.ProtustrankaNazivFormated>
    <izvorni_sadrzaj>EURO-EVENTS j.d.o.o. za usluge</izvorni_sadrzaj>
    <derivirana_varijabla naziv="DomainObject.Predmet.ProtustrankaNazivFormated_1">EURO-EVENTS j.d.o.o. za usluge</derivirana_varijabla>
  </DomainObject.Predmet.ProtustrankaNazivFormated>
  <DomainObject.Predmet.ProtustrankaNazivFormatedOIB>
    <izvorni_sadrzaj>EURO-EVENTS j.d.o.o. za usluge, OIB 77840622734</izvorni_sadrzaj>
    <derivirana_varijabla naziv="DomainObject.Predmet.ProtustrankaNazivFormatedOIB_1">EURO-EVENTS j.d.o.o. za usluge, OIB 77840622734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Joso Dujić</izvorni_sadrzaj>
    <derivirana_varijabla naziv="DomainObject.Predmet.StrankaFormated_1">  FINANCIJSKA AGENCIJA, RC Zagreb; Joso Dujić</derivirana_varijabla>
  </DomainObject.Predmet.StrankaFormated>
  <DomainObject.Predmet.StrankaFormatedOIB>
    <izvorni_sadrzaj>  FINANCIJSKA AGENCIJA, RC Zagreb, OIB 85821130368; Joso Dujić, OIB 58101676060</izvorni_sadrzaj>
    <derivirana_varijabla naziv="DomainObject.Predmet.StrankaFormatedOIB_1">  FINANCIJSKA AGENCIJA, RC Zagreb, OIB 85821130368; Joso Dujić, OIB 58101676060</derivirana_varijabla>
  </DomainObject.Predmet.StrankaFormatedOIB>
  <DomainObject.Predmet.StrankaFormatedWithAdress>
    <izvorni_sadrzaj> FINANCIJSKA AGENCIJA, RC Zagreb, Trg svibanjskih žrtava 1995. 1, 10000 Zagreb; Joso Dujić, Vodička Ulica 34 A, 10000 Zagreb</izvorni_sadrzaj>
    <derivirana_varijabla naziv="DomainObject.Predmet.StrankaFormatedWithAdress_1"> FINANCIJSKA AGENCIJA, RC Zagreb, Trg svibanjskih žrtava 1995. 1, 10000 Zagreb; Joso Dujić, Vodička Ulica 34 A, 10000 Zagreb</derivirana_varijabla>
  </DomainObject.Predmet.StrankaFormatedWithAdress>
  <DomainObject.Predmet.StrankaFormatedWithAdressOIB>
    <izvorni_sadrzaj> FINANCIJSKA AGENCIJA, RC Zagreb, OIB 85821130368, Trg svibanjskih žrtava 1995. 1, 10000 Zagreb; Joso Dujić, OIB 58101676060, Vodička Ulica 34 A, 10000 Zagreb</izvorni_sadrzaj>
    <derivirana_varijabla naziv="DomainObject.Predmet.StrankaFormatedWithAdressOIB_1"> FINANCIJSKA AGENCIJA, RC Zagreb, OIB 85821130368, Trg svibanjskih žrtava 1995. 1, 10000 Zagreb; Joso Dujić, OIB 58101676060, Vodička Ulica 34 A, 10000 Zagreb</derivirana_varijabla>
  </DomainObject.Predmet.StrankaFormatedWithAdressOIB>
  <DomainObject.Predmet.StrankaWithAdress>
    <izvorni_sadrzaj>FINANCIJSKA AGENCIJA, RC Zagreb Trg svibanjskih žrtava 1995. 1,10000 Zagreb,Joso Dujić Vodička Ulica 34 A,10000 Zagreb</izvorni_sadrzaj>
    <derivirana_varijabla naziv="DomainObject.Predmet.StrankaWithAdress_1">FINANCIJSKA AGENCIJA, RC Zagreb Trg svibanjskih žrtava 1995. 1,10000 Zagreb,Joso Dujić Vodička Ulica 34 A,10000 Zagreb</derivirana_varijabla>
  </DomainObject.Predmet.StrankaWithAdress>
  <DomainObject.Predmet.StrankaWithAdressOIB>
    <izvorni_sadrzaj>FINANCIJSKA AGENCIJA, RC Zagreb, OIB 85821130368, Trg svibanjskih žrtava 1995. 1,10000 Zagreb,Joso Dujić, OIB 58101676060, Vodička Ulica 34 A,10000 Zagreb</izvorni_sadrzaj>
    <derivirana_varijabla naziv="DomainObject.Predmet.StrankaWithAdressOIB_1">FINANCIJSKA AGENCIJA, RC Zagreb, OIB 85821130368, Trg svibanjskih žrtava 1995. 1,10000 Zagreb,Joso Dujić, OIB 58101676060, Vodička Ulica 34 A,10000 Zagreb</derivirana_varijabla>
  </DomainObject.Predmet.StrankaWithAdressOIB>
  <DomainObject.Predmet.StrankaNazivFormated>
    <izvorni_sadrzaj>FINANCIJSKA AGENCIJA, RC Zagreb,Joso Dujić</izvorni_sadrzaj>
    <derivirana_varijabla naziv="DomainObject.Predmet.StrankaNazivFormated_1">FINANCIJSKA AGENCIJA, RC Zagreb,Joso Dujić</derivirana_varijabla>
  </DomainObject.Predmet.StrankaNazivFormated>
  <DomainObject.Predmet.StrankaNazivFormatedOIB>
    <izvorni_sadrzaj>FINANCIJSKA AGENCIJA, RC Zagreb, OIB 85821130368,Joso Dujić, OIB 58101676060</izvorni_sadrzaj>
    <derivirana_varijabla naziv="DomainObject.Predmet.StrankaNazivFormatedOIB_1">FINANCIJSKA AGENCIJA, RC Zagreb, OIB 85821130368,Joso Dujić, OIB 58101676060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  <item>Joso Dujić</item>
    </izvorni_sadrzaj>
    <derivirana_varijabla naziv="DomainObject.Predmet.StrankaListFormated_1">
      <item>FINANCIJSKA AGENCIJA, RC Zagreb</item>
      <item>Joso Dujić</item>
    </derivirana_varijabla>
  </DomainObject.Predmet.StrankaListFormated>
  <DomainObject.Predmet.StrankaListFormatedOIB>
    <izvorni_sadrzaj>
      <item>FINANCIJSKA AGENCIJA, RC Zagreb, OIB 85821130368</item>
      <item>Joso Dujić, OIB 58101676060</item>
    </izvorni_sadrzaj>
    <derivirana_varijabla naziv="DomainObject.Predmet.StrankaListFormatedOIB_1">
      <item>FINANCIJSKA AGENCIJA, RC Zagreb, OIB 85821130368</item>
      <item>Joso Dujić, OIB 58101676060</item>
    </derivirana_varijabla>
  </DomainObject.Predmet.StrankaListFormatedOIB>
  <DomainObject.Predmet.StrankaListFormatedWithAdress>
    <izvorni_sadrzaj>
      <item>FINANCIJSKA AGENCIJA, RC Zagreb, Trg svibanjskih žrtava 1995. 1, 10000 Zagreb</item>
      <item>Joso Dujić, Vodička Ulica 34 A, 10000 Zagreb</item>
    </izvorni_sadrzaj>
    <derivirana_varijabla naziv="DomainObject.Predmet.StrankaListFormatedWithAdress_1">
      <item>FINANCIJSKA AGENCIJA, RC Zagreb, Trg svibanjskih žrtava 1995. 1, 10000 Zagreb</item>
      <item>Joso Dujić, Vodička Ulica 34 A,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Joso Dujić, OIB 58101676060, Vodička Ulica 34 A, 10000 Zagreb</item>
    </izvorni_sadrzaj>
    <derivirana_varijabla naziv="DomainObject.Predmet.StrankaListFormatedWithAdressOIB_1">
      <item>FINANCIJSKA AGENCIJA, RC Zagreb, OIB 85821130368, Trg svibanjskih žrtava 1995. 1, 10000 Zagreb</item>
      <item>Joso Dujić, OIB 58101676060, Vodička Ulica 34 A, 10000 Zagreb</item>
    </derivirana_varijabla>
  </DomainObject.Predmet.StrankaListFormatedWithAdressOIB>
  <DomainObject.Predmet.StrankaListNazivFormated>
    <izvorni_sadrzaj>
      <item>FINANCIJSKA AGENCIJA, RC Zagreb</item>
      <item>Joso Dujić</item>
    </izvorni_sadrzaj>
    <derivirana_varijabla naziv="DomainObject.Predmet.StrankaListNazivFormated_1">
      <item>FINANCIJSKA AGENCIJA, RC Zagreb</item>
      <item>Joso Dujić</item>
    </derivirana_varijabla>
  </DomainObject.Predmet.StrankaListNazivFormated>
  <DomainObject.Predmet.StrankaListNazivFormatedOIB>
    <izvorni_sadrzaj>
      <item>FINANCIJSKA AGENCIJA, RC Zagreb, OIB 85821130368</item>
      <item>Joso Dujić, OIB 58101676060</item>
    </izvorni_sadrzaj>
    <derivirana_varijabla naziv="DomainObject.Predmet.StrankaListNazivFormatedOIB_1">
      <item>FINANCIJSKA AGENCIJA, RC Zagreb, OIB 85821130368</item>
      <item>Joso Dujić, OIB 58101676060</item>
    </derivirana_varijabla>
  </DomainObject.Predmet.StrankaListNazivFormatedOIB>
  <DomainObject.Predmet.ProtuStrankaListFormated>
    <izvorni_sadrzaj>
      <item>EURO-EVENTS j.d.o.o. za usluge zastupanog po punomoćniku Ivan Dujić</item>
    </izvorni_sadrzaj>
    <derivirana_varijabla naziv="DomainObject.Predmet.ProtuStrankaListFormated_1">
      <item>EURO-EVENTS j.d.o.o. za usluge zastupanog po punomoćniku Ivan Dujić</item>
    </derivirana_varijabla>
  </DomainObject.Predmet.ProtuStrankaListFormated>
  <DomainObject.Predmet.ProtuStrankaListFormatedOIB>
    <izvorni_sadrzaj>
      <item>EURO-EVENTS j.d.o.o. za usluge, OIB 77840622734 zastupanog po punomoćniku Ivan Dujić</item>
    </izvorni_sadrzaj>
    <derivirana_varijabla naziv="DomainObject.Predmet.ProtuStrankaListFormatedOIB_1">
      <item>EURO-EVENTS j.d.o.o. za usluge, OIB 77840622734 zastupanog po punomoćniku Ivan Dujić</item>
    </derivirana_varijabla>
  </DomainObject.Predmet.ProtuStrankaListFormatedOIB>
  <DomainObject.Predmet.ProtuStrankaListFormatedWithAdress>
    <izvorni_sadrzaj>
      <item>EURO-EVENTS j.d.o.o. za usluge, Iblerov trg 9, 10000 Zagreb zastupanog po punomoćniku Ivan Dujić</item>
    </izvorni_sadrzaj>
    <derivirana_varijabla naziv="DomainObject.Predmet.ProtuStrankaListFormatedWithAdress_1">
      <item>EURO-EVENTS j.d.o.o. za usluge, Iblerov trg 9, 10000 Zagreb zastupanog po punomoćniku Ivan Dujić</item>
    </derivirana_varijabla>
  </DomainObject.Predmet.ProtuStrankaListFormatedWithAdress>
  <DomainObject.Predmet.ProtuStrankaListFormatedWithAdressOIB>
    <izvorni_sadrzaj>
      <item>EURO-EVENTS j.d.o.o. za usluge, OIB 77840622734, Iblerov trg 9, 10000 Zagreb zastupanog po punomoćniku Ivan Dujić</item>
    </izvorni_sadrzaj>
    <derivirana_varijabla naziv="DomainObject.Predmet.ProtuStrankaListFormatedWithAdressOIB_1">
      <item>EURO-EVENTS j.d.o.o. za usluge, OIB 77840622734, Iblerov trg 9, 10000 Zagreb zastupanog po punomoćniku Ivan Dujić</item>
    </derivirana_varijabla>
  </DomainObject.Predmet.ProtuStrankaListFormatedWithAdressOIB>
  <DomainObject.Predmet.ProtuStrankaListNazivFormated>
    <izvorni_sadrzaj>
      <item>EURO-EVENTS j.d.o.o. za usluge</item>
    </izvorni_sadrzaj>
    <derivirana_varijabla naziv="DomainObject.Predmet.ProtuStrankaListNazivFormated_1">
      <item>EURO-EVENTS j.d.o.o. za usluge</item>
    </derivirana_varijabla>
  </DomainObject.Predmet.ProtuStrankaListNazivFormated>
  <DomainObject.Predmet.ProtuStrankaListNazivFormatedOIB>
    <izvorni_sadrzaj>
      <item>EURO-EVENTS j.d.o.o. za usluge, OIB 77840622734</item>
    </izvorni_sadrzaj>
    <derivirana_varijabla naziv="DomainObject.Predmet.ProtuStrankaListNazivFormatedOIB_1">
      <item>EURO-EVENTS j.d.o.o. za usluge, OIB 77840622734</item>
    </derivirana_varijabla>
  </DomainObject.Predmet.ProtuStrankaListNazivFormatedOIB>
  <DomainObject.Predmet.OstaliListFormated>
    <izvorni_sadrzaj>
      <item>Ivan Dujić punomoćnik sudionika u postupku EURO-EVENTS j.d.o.o. za usluge</item>
      <item>ZAGREBAČKA BANKA DIONIČKO DRUŠTVO</item>
    </izvorni_sadrzaj>
    <derivirana_varijabla naziv="DomainObject.Predmet.OstaliListFormated_1">
      <item>Ivan Dujić punomoćnik sudionika u postupku EURO-EVENTS j.d.o.o. za usluge</item>
      <item>ZAGREBAČKA BANKA DIONIČKO DRUŠTVO</item>
    </derivirana_varijabla>
  </DomainObject.Predmet.OstaliListFormated>
  <DomainObject.Predmet.OstaliListFormatedOIB>
    <izvorni_sadrzaj>
      <item>Ivan Dujić, OIB 13037810780 punomoćnik sudionika u postupku EURO-EVENTS j.d.o.o. za usluge</item>
      <item>ZAGREBAČKA BANKA DIONIČKO DRUŠTVO, OIB 92963223473</item>
    </izvorni_sadrzaj>
    <derivirana_varijabla naziv="DomainObject.Predmet.OstaliListFormatedOIB_1">
      <item>Ivan Dujić, OIB 13037810780 punomoćnik sudionika u postupku EURO-EVENTS j.d.o.o. za usluge</item>
      <item>ZAGREBAČKA BANKA DIONIČKO DRUŠTVO, OIB 92963223473</item>
    </derivirana_varijabla>
  </DomainObject.Predmet.OstaliListFormatedOIB>
  <DomainObject.Predmet.OstaliListFormatedWithAdress>
    <izvorni_sadrzaj>
      <item>Ivan Dujić, Vodićka 34a, 10000 Zagreb punomoćnik sudionika u postupku EURO-EVENTS j.d.o.o. za usluge</item>
      <item>ZAGREBAČKA BANKA DIONIČKO DRUŠTVO, Trg bana Josipa Jelačića 10, 10000 Zagreb</item>
    </izvorni_sadrzaj>
    <derivirana_varijabla naziv="DomainObject.Predmet.OstaliListFormatedWithAdress_1">
      <item>Ivan Dujić, Vodićka 34a, 10000 Zagreb punomoćnik sudionika u postupku EURO-EVENTS j.d.o.o.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Ivan Dujić, OIB 13037810780, Vodićka 34a, 10000 Zagreb punomoćnik sudionika u postupku EURO-EVENTS j.d.o.o. za usluge</item>
      <item>ZAGREBAČKA BANKA DIONIČKO DRUŠTVO, OIB 92963223473, Trg bana Josipa Jelačića 10, 10000 Zagreb</item>
    </izvorni_sadrzaj>
    <derivirana_varijabla naziv="DomainObject.Predmet.OstaliListFormatedWithAdressOIB_1">
      <item>Ivan Dujić, OIB 13037810780, Vodićka 34a, 10000 Zagreb punomoćnik sudionika u postupku EURO-EVENTS j.d.o.o.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Ivan Dujić</item>
      <item>ZAGREBAČKA BANKA DIONIČKO DRUŠTVO</item>
    </izvorni_sadrzaj>
    <derivirana_varijabla naziv="DomainObject.Predmet.OstaliListNazivFormated_1">
      <item>Ivan Dujić</item>
      <item>ZAGREBAČKA BANKA DIONIČKO DRUŠTVO</item>
    </derivirana_varijabla>
  </DomainObject.Predmet.OstaliListNazivFormated>
  <DomainObject.Predmet.OstaliListNazivFormatedOIB>
    <izvorni_sadrzaj>
      <item>Ivan Dujić, OIB 13037810780</item>
      <item>ZAGREBAČKA BANKA DIONIČKO DRUŠTVO, OIB 92963223473</item>
    </izvorni_sadrzaj>
    <derivirana_varijabla naziv="DomainObject.Predmet.OstaliListNazivFormatedOIB_1">
      <item>Ivan Dujić, OIB 13037810780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St-711/2019-13</izvorni_sadrzaj>
    <derivirana_varijabla naziv="DomainObject.PoslovniBrojDokumenta_1">St-711/2019-13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EURO-EVENTS j.d.o.o. za usluge</izvorni_sadrzaj>
    <derivirana_varijabla naziv="DomainObject.Predmet.ProtustrankaIDrugi_1">EURO-EVENTS j.d.o.o. za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EURO-EVENTS j.d.o.o. za usluge, OIB 77840622734, Iblerov trg 9, 10000 Zagreb</izvorni_sadrzaj>
    <derivirana_varijabla naziv="DomainObject.Predmet.ProtustrankaIDrugiAdressOIB_1">EURO-EVENTS j.d.o.o. za usluge, OIB 77840622734,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EURO-EVENTS j.d.o.o. za usluge</item>
      <item>FINANCIJSKA AGENCIJA, RC Zagreb</item>
      <item>Ivan Dujić</item>
      <item>ZAGREBAČKA BANKA DIONIČKO DRUŠTVO</item>
      <item>Joso Dujić</item>
    </izvorni_sadrzaj>
    <derivirana_varijabla naziv="DomainObject.Predmet.SudioniciListNaziv_1">
      <item>EURO-EVENTS j.d.o.o. za usluge</item>
      <item>FINANCIJSKA AGENCIJA, RC Zagreb</item>
      <item>Ivan Dujić</item>
      <item>ZAGREBAČKA BANKA DIONIČKO DRUŠTVO</item>
      <item>Joso Dujić</item>
    </derivirana_varijabla>
  </DomainObject.Predmet.SudioniciListNaziv>
  <DomainObject.Predmet.SudioniciListAdressOIB>
    <izvorni_sadrzaj>
      <item>EURO-EVENTS j.d.o.o. za usluge, OIB 77840622734, Iblerov trg 9,10000 Zagreb</item>
      <item>FINANCIJSKA AGENCIJA, RC Zagreb, OIB 85821130368, Trg svibanjskih žrtava 1995. 1,10000 Zagreb</item>
      <item>Ivan Dujić, OIB 13037810780, Vodićka 34a,10000 Zagreb</item>
      <item>ZAGREBAČKA BANKA DIONIČKO DRUŠTVO, OIB 92963223473, Trg bana Josipa Jelačića 10,10000 Zagreb</item>
      <item>Joso Dujić, OIB 58101676060, Vodička Ulica 34 A,10000 Zagreb</item>
    </izvorni_sadrzaj>
    <derivirana_varijabla naziv="DomainObject.Predmet.SudioniciListAdressOIB_1">
      <item>EURO-EVENTS j.d.o.o. za usluge, OIB 77840622734, Iblerov trg 9,10000 Zagreb</item>
      <item>FINANCIJSKA AGENCIJA, RC Zagreb, OIB 85821130368, Trg svibanjskih žrtava 1995. 1,10000 Zagreb</item>
      <item>Ivan Dujić, OIB 13037810780, Vodićka 34a,10000 Zagreb</item>
      <item>ZAGREBAČKA BANKA DIONIČKO DRUŠTVO, OIB 92963223473, Trg bana Josipa Jelačića 10,10000 Zagreb</item>
      <item>Joso Dujić, OIB 58101676060, Vodička Ulica 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77840622734</item>
      <item>, OIB 85821130368</item>
      <item>, OIB 13037810780</item>
      <item>, OIB 92963223473</item>
      <item>, OIB 58101676060</item>
    </izvorni_sadrzaj>
    <derivirana_varijabla naziv="DomainObject.Predmet.SudioniciListNazivOIB_1">
      <item>, OIB 77840622734</item>
      <item>, OIB 85821130368</item>
      <item>, OIB 13037810780</item>
      <item>, OIB 92963223473</item>
      <item>, OIB 58101676060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St-711/2019-7</izvorni_sadrzaj>
    <derivirana_varijabla naziv="DomainObject.PredzadnjaOdlukaIzPredmeta.Oznaka_1">St-711/2019-7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9768F-43AF-4D1F-AD5E-AA99857EF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4781</properties:Characters>
  <properties:Lines>113</properties:Lines>
  <properties:Paragraphs>28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2019-05-30T11:10:00Z</cp:lastPrinted>
  <dcterms:modified xmlns:xsi="http://www.w3.org/2001/XMLSchema-instance" xsi:type="dcterms:W3CDTF">2019-05-30T11:10:00Z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St-711/2019-13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