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e234471" w14:paraId="e234471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1E54F6">
        <w:t>SOFIA d.o.o., Kožino, Ulica kbr. 14, OIB:54064206938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9C62E3">
        <w:t>27</w:t>
      </w:r>
      <w:r w:rsidR="002B574C">
        <w:t xml:space="preserve">. </w:t>
      </w:r>
      <w:r w:rsidR="001E54F6">
        <w:t>lipnja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9C62E3">
        <w:t>14</w:t>
      </w:r>
      <w:r w:rsidR="00C135E0">
        <w:t xml:space="preserve">. </w:t>
      </w:r>
      <w:r w:rsidR="009C62E3">
        <w:t>siječnja</w:t>
      </w:r>
      <w:r w:rsidR="00C135E0">
        <w:t xml:space="preserve"> </w:t>
      </w:r>
      <w:r w:rsidR="009B4C3B">
        <w:t>2</w:t>
      </w:r>
      <w:r w:rsidR="00127F49" w:rsidRPr="00047B49">
        <w:t>01</w:t>
      </w:r>
      <w:r w:rsidR="009C62E3">
        <w:t>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9C62E3">
        <w:t>4</w:t>
      </w:r>
      <w:r w:rsidR="009B4C3B">
        <w:t xml:space="preserve">. </w:t>
      </w:r>
      <w:r w:rsidR="009C62E3">
        <w:t>prosinca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9C62E3" w:rsidP="009C62E3" w:rsidR="009C62E3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9C62E3" w:rsidP="009C62E3" w:rsidR="009C62E3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8D253B" w:rsidP="008D253B" w:rsidR="008D253B"/>
    <w:p w:rsidRDefault="008D253B" w:rsidP="008D253B" w:rsidR="008D253B">
      <w:pPr>
        <w:rPr>
          <w:szCs w:val="22"/>
        </w:rPr>
      </w:pPr>
    </w:p>
    <w:p w:rsidRDefault="00B019B7" w:rsidP="00B019B7" w:rsidR="00B019B7" w:rsidRPr="00047B49">
      <w:r w:rsidRPr="00047B49">
        <w:t>DNA:</w:t>
      </w:r>
    </w:p>
    <w:p w:rsidRDefault="009B4C3B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1E54F6">
      <w:t>381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1E54F6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A5115"/>
    <w:rsid w:val="009B4C3B"/>
    <w:rsid w:val="009C62E3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135E0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08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6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087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6087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6087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6087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6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087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6087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6087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6087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SOFIA d.o.o. za turizam i poslovne usluge</izvorni_sadrzaj>
    <derivirana_varijabla naziv="DomainObject.Predmet.ProtustrankaFormated_1">  SOFIA d.o.o. za turizam i poslovne usluge</derivirana_varijabla>
  </DomainObject.Predmet.ProtustrankaFormated>
  <DomainObject.Predmet.ProtustrankaFormatedOIB>
    <izvorni_sadrzaj>  SOFIA d.o.o. za turizam i poslovne usluge, OIB 54064206938</izvorni_sadrzaj>
    <derivirana_varijabla naziv="DomainObject.Predmet.ProtustrankaFormatedOIB_1">  SOFIA d.o.o. za turizam i poslovne usluge, OIB 54064206938</derivirana_varijabla>
  </DomainObject.Predmet.ProtustrankaFormatedOIB>
  <DomainObject.Predmet.ProtustrankaFormatedWithAdress>
    <izvorni_sadrzaj> SOFIA d.o.o. za turizam i poslovne usluge, Ulica 14./Kbr. 12, 23000 Kožino</izvorni_sadrzaj>
    <derivirana_varijabla naziv="DomainObject.Predmet.ProtustrankaFormatedWithAdress_1"> SOFIA d.o.o. za turizam i poslovne usluge, Ulica 14./Kbr. 12, 23000 Kožino</derivirana_varijabla>
  </DomainObject.Predmet.ProtustrankaFormatedWithAdress>
  <DomainObject.Predmet.ProtustrankaFormatedWithAdressOIB>
    <izvorni_sadrzaj> SOFIA d.o.o. za turizam i poslovne usluge, OIB 54064206938, Ulica 14./Kbr. 12, 23000 Kožino</izvorni_sadrzaj>
    <derivirana_varijabla naziv="DomainObject.Predmet.ProtustrankaFormatedWithAdressOIB_1"> SOFIA d.o.o. za turizam i poslovne usluge, OIB 54064206938, Ulica 14./Kbr. 12, 23000 Kožino</derivirana_varijabla>
  </DomainObject.Predmet.ProtustrankaFormatedWithAdressOIB>
  <DomainObject.Predmet.ProtustrankaWithAdress>
    <izvorni_sadrzaj>SOFIA d.o.o. za turizam i poslovne usluge Ulica 14./Kbr. 12, 23000 Kožino</izvorni_sadrzaj>
    <derivirana_varijabla naziv="DomainObject.Predmet.ProtustrankaWithAdress_1">SOFIA d.o.o. za turizam i poslovne usluge Ulica 14./Kbr. 12, 23000 Kožino</derivirana_varijabla>
  </DomainObject.Predmet.ProtustrankaWithAdress>
  <DomainObject.Predmet.ProtustrankaWithAdressOIB>
    <izvorni_sadrzaj>SOFIA d.o.o. za turizam i poslovne usluge, OIB 54064206938, Ulica 14./Kbr. 12, 23000 Kožino</izvorni_sadrzaj>
    <derivirana_varijabla naziv="DomainObject.Predmet.ProtustrankaWithAdressOIB_1">SOFIA d.o.o. za turizam i poslovne usluge, OIB 54064206938, Ulica 14./Kbr. 12, 23000 Kožino</derivirana_varijabla>
  </DomainObject.Predmet.ProtustrankaWithAdressOIB>
  <DomainObject.Predmet.ProtustrankaNazivFormated>
    <izvorni_sadrzaj>SOFIA d.o.o. za turizam i poslovne usluge</izvorni_sadrzaj>
    <derivirana_varijabla naziv="DomainObject.Predmet.ProtustrankaNazivFormated_1">SOFIA d.o.o. za turizam i poslovne usluge</derivirana_varijabla>
  </DomainObject.Predmet.ProtustrankaNazivFormated>
  <DomainObject.Predmet.ProtustrankaNazivFormatedOIB>
    <izvorni_sadrzaj>SOFIA d.o.o. za turizam i poslovne usluge, OIB 54064206938</izvorni_sadrzaj>
    <derivirana_varijabla naziv="DomainObject.Predmet.ProtustrankaNazivFormatedOIB_1">SOFIA d.o.o. za turizam i poslovne usluge, OIB 54064206938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SOFIA d.o.o. za turizam i poslovne usluge</item>
    </izvorni_sadrzaj>
    <derivirana_varijabla naziv="DomainObject.Predmet.ProtuStrankaListFormated_1">
      <item>SOFIA d.o.o. za turizam i poslovne usluge</item>
    </derivirana_varijabla>
  </DomainObject.Predmet.ProtuStrankaListFormated>
  <DomainObject.Predmet.ProtuStrankaListFormatedOIB>
    <izvorni_sadrzaj>
      <item>SOFIA d.o.o. za turizam i poslovne usluge, OIB 54064206938</item>
    </izvorni_sadrzaj>
    <derivirana_varijabla naziv="DomainObject.Predmet.ProtuStrankaListFormatedOIB_1">
      <item>SOFIA d.o.o. za turizam i poslovne usluge, OIB 54064206938</item>
    </derivirana_varijabla>
  </DomainObject.Predmet.ProtuStrankaListFormatedOIB>
  <DomainObject.Predmet.ProtuStrankaListFormatedWithAdress>
    <izvorni_sadrzaj>
      <item>SOFIA d.o.o. za turizam i poslovne usluge, Ulica 14./Kbr. 12, 23000 Kožino</item>
    </izvorni_sadrzaj>
    <derivirana_varijabla naziv="DomainObject.Predmet.ProtuStrankaListFormatedWithAdress_1">
      <item>SOFIA d.o.o. za turizam i poslovne usluge, Ulica 14./Kbr. 12, 23000 Kožino</item>
    </derivirana_varijabla>
  </DomainObject.Predmet.ProtuStrankaListFormatedWithAdress>
  <DomainObject.Predmet.ProtuStrankaListFormatedWithAdressOIB>
    <izvorni_sadrzaj>
      <item>SOFIA d.o.o. za turizam i poslovne usluge, OIB 54064206938, Ulica 14./Kbr. 12, 23000 Kožino</item>
    </izvorni_sadrzaj>
    <derivirana_varijabla naziv="DomainObject.Predmet.ProtuStrankaListFormatedWithAdressOIB_1">
      <item>SOFIA d.o.o. za turizam i poslovne usluge, OIB 54064206938, Ulica 14./Kbr. 12, 23000 Kožino</item>
    </derivirana_varijabla>
  </DomainObject.Predmet.ProtuStrankaListFormatedWithAdressOIB>
  <DomainObject.Predmet.ProtuStrankaListNazivFormated>
    <izvorni_sadrzaj>
      <item>SOFIA d.o.o. za turizam i poslovne usluge</item>
    </izvorni_sadrzaj>
    <derivirana_varijabla naziv="DomainObject.Predmet.ProtuStrankaListNazivFormated_1">
      <item>SOFIA d.o.o. za turizam i poslovne usluge</item>
    </derivirana_varijabla>
  </DomainObject.Predmet.ProtuStrankaListNazivFormated>
  <DomainObject.Predmet.ProtuStrankaListNazivFormatedOIB>
    <izvorni_sadrzaj>
      <item>SOFIA d.o.o. za turizam i poslovne usluge, OIB 54064206938</item>
    </izvorni_sadrzaj>
    <derivirana_varijabla naziv="DomainObject.Predmet.ProtuStrankaListNazivFormatedOIB_1">
      <item>SOFIA d.o.o. za turizam i poslovne usluge, OIB 54064206938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SOFIA d.o.o. za turizam i poslovne usluge</izvorni_sadrzaj>
    <derivirana_varijabla naziv="DomainObject.Predmet.ProtustrankaIDrugi_1">SOFIA d.o.o. za turizam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SOFIA d.o.o. za turizam i poslovne usluge, OIB 54064206938, Ulica 14./Kbr. 12, 23000 Kožino</izvorni_sadrzaj>
    <derivirana_varijabla naziv="DomainObject.Predmet.ProtustrankaIDrugiAdressOIB_1">SOFIA d.o.o. za turizam i poslovne usluge, OIB 54064206938, Ulica 14./Kbr. 12,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SOFIA d.o.o. za turizam i poslovne usluge</item>
      <item>FINA</item>
    </izvorni_sadrzaj>
    <derivirana_varijabla naziv="DomainObject.Predmet.SudioniciListNaziv_1">
      <item>SOFIA d.o.o. za turizam i poslovne usluge</item>
      <item>FINA</item>
    </derivirana_varijabla>
  </DomainObject.Predmet.SudioniciListNaziv>
  <DomainObject.Predmet.SudioniciListAdressOIB>
    <izvorni_sadrzaj>
      <item>SOFIA d.o.o. za turizam i poslovne usluge, OIB 54064206938, Ulica 14./Kbr. 12,23000 Kožino</item>
      <item>FINA, OIB 85821130368, Ivana Danila 4,23000 Zadar</item>
    </izvorni_sadrzaj>
    <derivirana_varijabla naziv="DomainObject.Predmet.SudioniciListAdressOIB_1">
      <item>SOFIA d.o.o. za turizam i poslovne usluge, OIB 54064206938, Ulica 14./Kbr. 12,23000 Kožino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54064206938</item>
      <item>, OIB 85821130368</item>
    </izvorni_sadrzaj>
    <derivirana_varijabla naziv="DomainObject.Predmet.SudioniciListNazivOIB_1">
      <item>, OIB 54064206938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St-381/2018-2</izvorni_sadrzaj>
    <derivirana_varijabla naziv="DomainObject.PredzadnjaOdlukaIzPredmeta.Oznaka_1">St-381/2018-2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7D761-6128-44E9-99B0-7A2264FDA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718</properties:Characters>
  <properties:Lines>28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2018-11-15T06:51:00Z</dcterms:created>
  <dc:creator>Administrator</dc:creator>
  <cp:lastModifiedBy>Merlina Klišmanić</cp:lastModifiedBy>
  <cp:lastPrinted>2018-12-04T09:12:00Z</cp:lastPrinted>
  <dcterms:modified xmlns:xsi="http://www.w3.org/2001/XMLSchema-instance" xsi:type="dcterms:W3CDTF">2018-12-04T11:47:00Z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(St-381-18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