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2e11" w14:paraId="17d2e11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EE3677">
        <w:t>364</w:t>
      </w:r>
      <w:r w:rsidR="00A40BA6" w:rsidRPr="00257DF6">
        <w:t>/201</w:t>
      </w:r>
      <w:r w:rsidR="00463FD1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EE3677">
        <w:t>KARATE KLUB "ČRNOMEREC"</w:t>
      </w:r>
      <w:r w:rsidR="00463FD1">
        <w:t>,</w:t>
      </w:r>
      <w:r w:rsidR="00EB7F57">
        <w:t xml:space="preserve"> iz Zagreba</w:t>
      </w:r>
      <w:r w:rsidR="00463FD1">
        <w:t xml:space="preserve">, </w:t>
      </w:r>
      <w:r w:rsidR="00EE3677">
        <w:t>Sokolska 7</w:t>
      </w:r>
      <w:r w:rsidR="00EB7F57">
        <w:t>,</w:t>
      </w:r>
      <w:r w:rsidR="00763773">
        <w:t xml:space="preserve"> OIB:</w:t>
      </w:r>
      <w:r w:rsidR="00EE3677">
        <w:t>91878190644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EE3677">
        <w:t>364</w:t>
      </w:r>
      <w:r w:rsidR="00CE507E" w:rsidRPr="00257DF6">
        <w:t>/201</w:t>
      </w:r>
      <w:r w:rsidR="00463FD1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E3677">
        <w:t>1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EE3677">
        <w:t>31</w:t>
      </w:r>
      <w:r w:rsidR="00463FD1">
        <w:t>.</w:t>
      </w:r>
      <w:r w:rsidR="00EE3677">
        <w:t>144</w:t>
      </w:r>
      <w:r w:rsidR="00463FD1">
        <w:t>,</w:t>
      </w:r>
      <w:r w:rsidR="00EE3677">
        <w:t>2</w:t>
      </w:r>
      <w:r w:rsidR="00EB7F57">
        <w:t>0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EB7F57">
        <w:rPr>
          <w:b/>
        </w:rPr>
        <w:t xml:space="preserve"> </w:t>
      </w:r>
      <w:r w:rsidRPr="00257DF6">
        <w:t>Poziva se osoba ovlaštena za zastupanje dužnika</w:t>
      </w:r>
      <w:r w:rsidR="00257DF6" w:rsidRPr="00257DF6">
        <w:t xml:space="preserve"> </w:t>
      </w:r>
      <w:r w:rsidR="00EE3677">
        <w:t xml:space="preserve">– Bruno Gaćeša, OIB: 28410261950 i Robin Rašperger, OIB: 13558819233, </w:t>
      </w:r>
      <w:r w:rsidR="00257DF6" w:rsidRPr="00257DF6">
        <w:t>da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EB7F5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EB7F5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463FD1">
        <w:t>1</w:t>
      </w:r>
      <w:r w:rsidR="00EB7F57">
        <w:t>7</w:t>
      </w:r>
      <w:r w:rsidR="00A40BA6" w:rsidRPr="00257DF6">
        <w:t xml:space="preserve">. </w:t>
      </w:r>
      <w:r w:rsidR="00463FD1">
        <w:t>lipnja</w:t>
      </w:r>
      <w:r w:rsidR="002C4144" w:rsidRPr="00257DF6">
        <w:t xml:space="preserve"> 201</w:t>
      </w:r>
      <w:r w:rsidR="00463FD1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463FD1" w:rsidR="00A70C94" w:rsidRPr="00257DF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0C94" w:rsidRPr="00257DF6">
        <w:t>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B22A7" w:rsidP="000A3F4D" w:rsidR="00BB22A7">
      <w:pPr>
        <w:jc w:val="both"/>
      </w:pPr>
      <w:r>
        <w:t xml:space="preserve">        zakonskim zastupnicima putem pošte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463FD1">
        <w:t>1</w:t>
      </w:r>
      <w:r w:rsidR="00EB7F57">
        <w:t>7</w:t>
      </w:r>
      <w:r>
        <w:t>.</w:t>
      </w:r>
      <w:r w:rsidR="00463FD1">
        <w:t>06</w:t>
      </w:r>
      <w:r>
        <w:t>.201</w:t>
      </w:r>
      <w:r w:rsidR="00463FD1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D4D" w:rsidR="00B52D4D">
      <w:r>
        <w:separator/>
      </w:r>
    </w:p>
  </w:endnote>
  <w:endnote w:id="0" w:type="continuationSeparator">
    <w:p w:rsidRDefault="00B52D4D" w:rsidR="00B52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D4D" w:rsidR="00B52D4D">
      <w:r>
        <w:separator/>
      </w:r>
    </w:p>
  </w:footnote>
  <w:footnote w:id="0" w:type="continuationSeparator">
    <w:p w:rsidRDefault="00B52D4D" w:rsidR="00B52D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2FD6"/>
    <w:rsid w:val="000962D9"/>
    <w:rsid w:val="000A3F4D"/>
    <w:rsid w:val="000B0F32"/>
    <w:rsid w:val="000B75BC"/>
    <w:rsid w:val="000D75B0"/>
    <w:rsid w:val="000E0CF1"/>
    <w:rsid w:val="00185301"/>
    <w:rsid w:val="00190BCD"/>
    <w:rsid w:val="001E5E08"/>
    <w:rsid w:val="00252B2F"/>
    <w:rsid w:val="00257DF6"/>
    <w:rsid w:val="002B5CD9"/>
    <w:rsid w:val="002C4144"/>
    <w:rsid w:val="002D4544"/>
    <w:rsid w:val="002E42C5"/>
    <w:rsid w:val="003C4BD3"/>
    <w:rsid w:val="003E3990"/>
    <w:rsid w:val="003F7660"/>
    <w:rsid w:val="004226FF"/>
    <w:rsid w:val="00463FD1"/>
    <w:rsid w:val="004F282D"/>
    <w:rsid w:val="00593EA3"/>
    <w:rsid w:val="005E5E88"/>
    <w:rsid w:val="00606F08"/>
    <w:rsid w:val="00633C92"/>
    <w:rsid w:val="006B5E06"/>
    <w:rsid w:val="00734020"/>
    <w:rsid w:val="00763773"/>
    <w:rsid w:val="007A0658"/>
    <w:rsid w:val="007D1F01"/>
    <w:rsid w:val="00872CA9"/>
    <w:rsid w:val="00881BD5"/>
    <w:rsid w:val="00882B10"/>
    <w:rsid w:val="008A524F"/>
    <w:rsid w:val="008B3387"/>
    <w:rsid w:val="008B4C8A"/>
    <w:rsid w:val="00917834"/>
    <w:rsid w:val="00940C27"/>
    <w:rsid w:val="009751CA"/>
    <w:rsid w:val="009D697C"/>
    <w:rsid w:val="009F6FD9"/>
    <w:rsid w:val="00A40BA6"/>
    <w:rsid w:val="00A46F62"/>
    <w:rsid w:val="00A70C94"/>
    <w:rsid w:val="00B253F8"/>
    <w:rsid w:val="00B52D4D"/>
    <w:rsid w:val="00BB22A7"/>
    <w:rsid w:val="00C171B8"/>
    <w:rsid w:val="00C607D8"/>
    <w:rsid w:val="00CE507E"/>
    <w:rsid w:val="00CF6FD4"/>
    <w:rsid w:val="00D06827"/>
    <w:rsid w:val="00D76C14"/>
    <w:rsid w:val="00DE089B"/>
    <w:rsid w:val="00E1588A"/>
    <w:rsid w:val="00E2385C"/>
    <w:rsid w:val="00E2720F"/>
    <w:rsid w:val="00E50961"/>
    <w:rsid w:val="00E82A7E"/>
    <w:rsid w:val="00EB7F57"/>
    <w:rsid w:val="00EE3677"/>
    <w:rsid w:val="00F016FE"/>
    <w:rsid w:val="00FA13EF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D76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C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C14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C14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C14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D76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C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C14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C14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C14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ČRNOMEREC zastupanog po punomoćniku Robin Rašperger; Bruno Gaćeša</izvorni_sadrzaj>
    <derivirana_varijabla naziv="DomainObject.Predmet.ProtustrankaFormated_1">  KARATE KLUB ČRNOMEREC zastupanog po punomoćniku Robin Rašperger; Bruno Gaćeša</derivirana_varijabla>
  </DomainObject.Predmet.ProtustrankaFormated>
  <DomainObject.Predmet.ProtustrankaFormatedOIB>
    <izvorni_sadrzaj>  KARATE KLUB ČRNOMEREC, OIB 91878190644 zastupanog po punomoćniku Robin Rašperger; Bruno Gaćeša</izvorni_sadrzaj>
    <derivirana_varijabla naziv="DomainObject.Predmet.ProtustrankaFormatedOIB_1">  KARATE KLUB ČRNOMEREC, OIB 91878190644 zastupanog po punomoćniku Robin Rašperger; Bruno Gaćeša</derivirana_varijabla>
  </DomainObject.Predmet.ProtustrankaFormatedOIB>
  <DomainObject.Predmet.ProtustrankaFormatedWithAdress>
    <izvorni_sadrzaj> KARATE KLUB ČRNOMEREC, SOKOLSKA 7, 10000 Zagreb zastupanog po punomoćniku Robin Rašperger; Bruno Gaćeša</izvorni_sadrzaj>
    <derivirana_varijabla naziv="DomainObject.Predmet.ProtustrankaFormatedWithAdress_1"> KARATE KLUB ČRNOMEREC, SOKOLSKA 7, 10000 Zagreb zastupanog po punomoćniku Robin Rašperger; Bruno Gaćeša</derivirana_varijabla>
  </DomainObject.Predmet.ProtustrankaFormatedWithAdress>
  <DomainObject.Predmet.ProtustrankaFormatedWithAdressOIB>
    <izvorni_sadrzaj> KARATE KLUB ČRNOMEREC, OIB 91878190644, SOKOLSKA 7, 10000 Zagreb zastupanog po punomoćniku Robin Rašperger; Bruno Gaćeša</izvorni_sadrzaj>
    <derivirana_varijabla naziv="DomainObject.Predmet.ProtustrankaFormatedWithAdressOIB_1"> KARATE KLUB ČRNOMEREC, OIB 91878190644, SOKOLSKA 7, 10000 Zagreb zastupanog po punomoćniku Robin Rašperger; Bruno Gaćeša</derivirana_varijabla>
  </DomainObject.Predmet.ProtustrankaFormatedWithAdressOIB>
  <DomainObject.Predmet.ProtustrankaWithAdress>
    <izvorni_sadrzaj>KARATE KLUB ČRNOMEREC SOKOLSKA 7, 10000 Zagreb</izvorni_sadrzaj>
    <derivirana_varijabla naziv="DomainObject.Predmet.ProtustrankaWithAdress_1">KARATE KLUB ČRNOMEREC SOKOLSKA 7, 10000 Zagreb</derivirana_varijabla>
  </DomainObject.Predmet.ProtustrankaWithAdress>
  <DomainObject.Predmet.ProtustrankaWithAdressOIB>
    <izvorni_sadrzaj>KARATE KLUB ČRNOMEREC, OIB 91878190644, SOKOLSKA 7, 10000 Zagreb</izvorni_sadrzaj>
    <derivirana_varijabla naziv="DomainObject.Predmet.ProtustrankaWithAdressOIB_1">KARATE KLUB ČRNOMEREC, OIB 91878190644, SOKOLSKA 7, 10000 Zagreb</derivirana_varijabla>
  </DomainObject.Predmet.ProtustrankaWithAdressOIB>
  <DomainObject.Predmet.ProtustrankaNazivFormated>
    <izvorni_sadrzaj>KARATE KLUB ČRNOMEREC</izvorni_sadrzaj>
    <derivirana_varijabla naziv="DomainObject.Predmet.ProtustrankaNazivFormated_1">KARATE KLUB ČRNOMEREC</derivirana_varijabla>
  </DomainObject.Predmet.ProtustrankaNazivFormated>
  <DomainObject.Predmet.ProtustrankaNazivFormatedOIB>
    <izvorni_sadrzaj>KARATE KLUB ČRNOMEREC, OIB 91878190644</izvorni_sadrzaj>
    <derivirana_varijabla naziv="DomainObject.Predmet.ProtustrankaNazivFormatedOIB_1">KARATE KLUB ČRNOMEREC, OIB 91878190644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ČRNOMEREC zastupanog po punomoćniku Robin Rašperger; Bruno Gaćeša</item>
    </izvorni_sadrzaj>
    <derivirana_varijabla naziv="DomainObject.Predmet.ProtuStrankaListFormated_1">
      <item>KARATE KLUB ČRNOMEREC zastupanog po punomoćniku Robin Rašperger; Bruno Gaćeša</item>
    </derivirana_varijabla>
  </DomainObject.Predmet.ProtuStrankaListFormated>
  <DomainObject.Predmet.ProtuStrankaListFormatedOIB>
    <izvorni_sadrzaj>
      <item>KARATE KLUB ČRNOMEREC, OIB 91878190644 zastupanog po punomoćniku Robin Rašperger; Bruno Gaćeša</item>
    </izvorni_sadrzaj>
    <derivirana_varijabla naziv="DomainObject.Predmet.ProtuStrankaListFormatedOIB_1">
      <item>KARATE KLUB ČRNOMEREC, OIB 91878190644 zastupanog po punomoćniku Robin Rašperger; Bruno Gaćeša</item>
    </derivirana_varijabla>
  </DomainObject.Predmet.ProtuStrankaListFormatedOIB>
  <DomainObject.Predmet.ProtuStrankaListFormatedWithAdress>
    <izvorni_sadrzaj>
      <item>KARATE KLUB ČRNOMEREC, SOKOLSKA 7, 10000 Zagreb zastupanog po punomoćniku Robin Rašperger; Bruno Gaćeša</item>
    </izvorni_sadrzaj>
    <derivirana_varijabla naziv="DomainObject.Predmet.ProtuStrankaListFormatedWithAdress_1">
      <item>KARATE KLUB ČRNOMEREC, SOKOLSKA 7, 10000 Zagreb zastupanog po punomoćniku Robin Rašperger; Bruno Gaćeša</item>
    </derivirana_varijabla>
  </DomainObject.Predmet.ProtuStrankaListFormatedWithAdress>
  <DomainObject.Predmet.ProtuStrankaListFormatedWithAdressOIB>
    <izvorni_sadrzaj>
      <item>KARATE KLUB ČRNOMEREC, OIB 91878190644, SOKOLSKA 7, 10000 Zagreb zastupanog po punomoćniku Robin Rašperger; Bruno Gaćeša</item>
    </izvorni_sadrzaj>
    <derivirana_varijabla naziv="DomainObject.Predmet.ProtuStrankaListFormatedWithAdressOIB_1">
      <item>KARATE KLUB ČRNOMEREC, OIB 91878190644, SOKOLSKA 7, 10000 Zagreb zastupanog po punomoćniku Robin Rašperger; Bruno Gaćeša</item>
    </derivirana_varijabla>
  </DomainObject.Predmet.ProtuStrankaListFormatedWithAdressOIB>
  <DomainObject.Predmet.ProtuStrankaListNazivFormated>
    <izvorni_sadrzaj>
      <item>KARATE KLUB ČRNOMEREC</item>
    </izvorni_sadrzaj>
    <derivirana_varijabla naziv="DomainObject.Predmet.ProtuStrankaListNazivFormated_1">
      <item>KARATE KLUB ČRNOMEREC</item>
    </derivirana_varijabla>
  </DomainObject.Predmet.ProtuStrankaListNazivFormated>
  <DomainObject.Predmet.ProtuStrankaListNazivFormatedOIB>
    <izvorni_sadrzaj>
      <item>KARATE KLUB ČRNOMEREC, OIB 91878190644</item>
    </izvorni_sadrzaj>
    <derivirana_varijabla naziv="DomainObject.Predmet.ProtuStrankaListNazivFormatedOIB_1">
      <item>KARATE KLUB ČRNOMEREC, OIB 91878190644</item>
    </derivirana_varijabla>
  </DomainObject.Predmet.ProtuStrankaListNazivFormatedOIB>
  <DomainObject.Predmet.OstaliListFormated>
    <izvorni_sadrzaj>
      <item>Bruno Gaćeša punomoćnik sudionika u postupku KARATE KLUB ČRNOMEREC</item>
      <item>Robin Rašperger punomoćnik sudionika u postupku KARATE KLUB ČRNOMEREC</item>
    </izvorni_sadrzaj>
    <derivirana_varijabla naziv="DomainObject.Predmet.OstaliListFormated_1">
      <item>Bruno Gaćeša punomoćnik sudionika u postupku KARATE KLUB ČRNOMEREC</item>
      <item>Robin Rašperger punomoćnik sudionika u postupku KARATE KLUB ČRNOMEREC</item>
    </derivirana_varijabla>
  </DomainObject.Predmet.OstaliListFormated>
  <DomainObject.Predmet.OstaliListFormatedOIB>
    <izvorni_sadrzaj>
      <item>Bruno Gaćeša, OIB 28410261950 punomoćnik sudionika u postupku KARATE KLUB ČRNOMEREC</item>
      <item>Robin Rašperger, OIB 13558819233 punomoćnik sudionika u postupku KARATE KLUB ČRNOMEREC</item>
    </izvorni_sadrzaj>
    <derivirana_varijabla naziv="DomainObject.Predmet.OstaliListFormatedOIB_1">
      <item>Bruno Gaćeša, OIB 28410261950 punomoćnik sudionika u postupku KARATE KLUB ČRNOMEREC</item>
      <item>Robin Rašperger, OIB 13558819233 punomoćnik sudionika u postupku KARATE KLUB ČRNOMEREC</item>
    </derivirana_varijabla>
  </DomainObject.Predmet.OstaliListFormatedOIB>
  <DomainObject.Predmet.OstaliListFormatedWithAdress>
    <izvorni_sadrzaj>
      <item>Bruno Gaćeša punomoćnik sudionika u postupku KARATE KLUB ČRNOMEREC</item>
      <item>Robin Rašperger punomoćnik sudionika u postupku KARATE KLUB ČRNOMEREC</item>
    </izvorni_sadrzaj>
    <derivirana_varijabla naziv="DomainObject.Predmet.OstaliListFormatedWithAdress_1">
      <item>Bruno Gaćeša punomoćnik sudionika u postupku KARATE KLUB ČRNOMEREC</item>
      <item>Robin Rašperger punomoćnik sudionika u postupku KARATE KLUB ČRNOMEREC</item>
    </derivirana_varijabla>
  </DomainObject.Predmet.OstaliListFormatedWithAdress>
  <DomainObject.Predmet.OstaliListFormatedWithAdressOIB>
    <izvorni_sadrzaj>
      <item>Bruno Gaćeša, OIB 28410261950 punomoćnik sudionika u postupku KARATE KLUB ČRNOMEREC</item>
      <item>Robin Rašperger, OIB 13558819233 punomoćnik sudionika u postupku KARATE KLUB ČRNOMEREC</item>
    </izvorni_sadrzaj>
    <derivirana_varijabla naziv="DomainObject.Predmet.OstaliListFormatedWithAdressOIB_1">
      <item>Bruno Gaćeša, OIB 28410261950 punomoćnik sudionika u postupku KARATE KLUB ČRNOMEREC</item>
      <item>Robin Rašperger, OIB 13558819233 punomoćnik sudionika u postupku KARATE KLUB ČRNOMEREC</item>
    </derivirana_varijabla>
  </DomainObject.Predmet.OstaliListFormatedWithAdressOIB>
  <DomainObject.Predmet.OstaliListNazivFormated>
    <izvorni_sadrzaj>
      <item>Bruno Gaćeša</item>
      <item>Robin Rašperger</item>
    </izvorni_sadrzaj>
    <derivirana_varijabla naziv="DomainObject.Predmet.OstaliListNazivFormated_1">
      <item>Bruno Gaćeša</item>
      <item>Robin Rašperger</item>
    </derivirana_varijabla>
  </DomainObject.Predmet.OstaliListNazivFormated>
  <DomainObject.Predmet.OstaliListNazivFormatedOIB>
    <izvorni_sadrzaj>
      <item>Bruno Gaćeša, OIB 28410261950</item>
      <item>Robin Rašperger, OIB 13558819233</item>
    </izvorni_sadrzaj>
    <derivirana_varijabla naziv="DomainObject.Predmet.OstaliListNazivFormatedOIB_1">
      <item>Bruno Gaćeša, OIB 28410261950</item>
      <item>Robin Rašperger, OIB 13558819233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ČRNOMEREC</izvorni_sadrzaj>
    <derivirana_varijabla naziv="DomainObject.Predmet.ProtustrankaIDrugi_1">KARATE KLUB ČRNOMEREC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ČRNOMEREC, OIB 91878190644, SOKOLSKA 7, 10000 Zagreb</izvorni_sadrzaj>
    <derivirana_varijabla naziv="DomainObject.Predmet.ProtustrankaIDrugiAdressOIB_1">KARATE KLUB ČRNOMEREC, OIB 91878190644, SOKOLSKA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KARATE KLUB ČRNOMEREC</item>
      <item>FINA Regionalni centar Zagreb</item>
      <item>Bruno Gaćeša</item>
      <item>Robin Rašperger</item>
    </izvorni_sadrzaj>
    <derivirana_varijabla naziv="DomainObject.Predmet.SudioniciListNaziv_1">
      <item>KARATE KLUB ČRNOMEREC</item>
      <item>FINA Regionalni centar Zagreb</item>
      <item>Bruno Gaćeša</item>
      <item>Robin Rašperger</item>
    </derivirana_varijabla>
  </DomainObject.Predmet.SudioniciListNaziv>
  <DomainObject.Predmet.SudioniciListAdressOIB>
    <izvorni_sadrzaj>
      <item>KARATE KLUB ČRNOMEREC, OIB 91878190644, SOKOLSKA 7,10000 Zagreb</item>
      <item>FINA Regionalni centar Zagreb, OIB 85821130368, Trg svibanjskih žrtava 1995. 1,10000 Zagreb</item>
      <item>Bruno Gaćeša, OIB 28410261950</item>
      <item>Robin Rašperger, OIB 13558819233</item>
    </izvorni_sadrzaj>
    <derivirana_varijabla naziv="DomainObject.Predmet.SudioniciListAdressOIB_1">
      <item>KARATE KLUB ČRNOMEREC, OIB 91878190644, SOKOLSKA 7,10000 Zagreb</item>
      <item>FINA Regionalni centar Zagreb, OIB 85821130368, Trg svibanjskih žrtava 1995. 1,10000 Zagreb</item>
      <item>Bruno Gaćeša, OIB 28410261950</item>
      <item>Robin Rašperger, OIB 13558819233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91878190644</item>
      <item>, OIB 85821130368</item>
      <item>, OIB 28410261950</item>
      <item>, OIB 13558819233</item>
    </izvorni_sadrzaj>
    <derivirana_varijabla naziv="DomainObject.Predmet.SudioniciListNazivOIB_1">
      <item>, OIB 91878190644</item>
      <item>, OIB 85821130368</item>
      <item>, OIB 28410261950</item>
      <item>, OIB 13558819233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298</properties:Words>
  <properties:Characters>1693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2016-06-17T05:43:00Z</dcterms:created>
  <dc:creator>TRGOVAČKI SUD</dc:creator>
  <cp:lastModifiedBy>Miroslav Lovreković</cp:lastModifiedBy>
  <cp:lastPrinted>2015-11-30T10:46:00Z</cp:lastPrinted>
  <dcterms:modified xmlns:xsi="http://www.w3.org/2001/XMLSchema-instance" xsi:type="dcterms:W3CDTF">2016-06-17T06:18:00Z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