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352DB8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8</w:t>
            </w:r>
            <w:r w:rsidR="0043260C">
              <w:rPr>
                <w:noProof/>
                <w:sz w:val="24"/>
                <w:szCs w:val="24"/>
              </w:rPr>
              <w:t>5</w:t>
            </w:r>
            <w:r w:rsidR="00352DB8">
              <w:rPr>
                <w:noProof/>
                <w:sz w:val="24"/>
                <w:szCs w:val="24"/>
              </w:rPr>
              <w:t>5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7d5bd86" w14:paraId="7d5bd86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352DB8">
        <w:rPr>
          <w:lang w:val="hr-HR"/>
        </w:rPr>
        <w:t>LA FIESTA d.o.o., OIB: 34920757595, Split, Put Radoševca 52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52DB8" w:rsidRPr="00352DB8">
        <w:rPr>
          <w:rFonts w:cs="Times New Roman" w:eastAsia="Times New Roman"/>
          <w:szCs w:val="24"/>
          <w:lang w:eastAsia="hr-HR"/>
        </w:rPr>
        <w:t>LA FIESTA d.o.o., OIB: 34920757595, Split, Put Radoševca 52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B101E1" w:rsidR="00B101E1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9. ožujka 2018. </w:t>
      </w:r>
      <w:r w:rsidRPr="00564E07">
        <w:t>u</w:t>
      </w:r>
      <w:r>
        <w:t xml:space="preserve"> 0</w:t>
      </w:r>
      <w:r w:rsidR="0043260C">
        <w:t>9</w:t>
      </w:r>
      <w:r>
        <w:t>:</w:t>
      </w:r>
      <w:r w:rsidR="00352DB8">
        <w:t>3</w:t>
      </w:r>
      <w:r>
        <w:t xml:space="preserve">0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52DB8">
        <w:rPr>
          <w:rFonts w:cs="Times New Roman" w:eastAsia="Times New Roman"/>
          <w:szCs w:val="24"/>
          <w:lang w:eastAsia="hr-HR"/>
        </w:rPr>
        <w:t>Milenko Burazin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III. Nalaže se zastupniku</w:t>
      </w:r>
      <w:r w:rsidRPr="00564E07">
        <w:t xml:space="preserve"> po zakonu </w:t>
      </w:r>
      <w:r>
        <w:t xml:space="preserve">dužnika </w:t>
      </w:r>
      <w:r w:rsidR="00352DB8">
        <w:t>Milenku Burazinu</w:t>
      </w:r>
      <w:r w:rsidR="0043260C">
        <w:t xml:space="preserve"> </w:t>
      </w:r>
      <w:r w:rsidRPr="00564E07">
        <w:t xml:space="preserve">da u roku od osam (8) dana, pozivom na gornji poslovni broj spisa, dostavi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43260C">
        <w:rPr>
          <w:szCs w:val="24"/>
        </w:rPr>
        <w:t>6. rujna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352DB8" w:rsidRPr="00352DB8">
        <w:rPr>
          <w:szCs w:val="24"/>
        </w:rPr>
        <w:t>LA FIESTA d.o.o., OIB: 34920757595, Split, Put Radoševca 52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352DB8">
        <w:rPr>
          <w:szCs w:val="24"/>
        </w:rPr>
        <w:t>29. kolovoza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352DB8">
        <w:rPr>
          <w:szCs w:val="24"/>
        </w:rPr>
        <w:t>477.915,78</w:t>
      </w:r>
      <w:r>
        <w:rPr>
          <w:szCs w:val="24"/>
        </w:rPr>
        <w:t xml:space="preserve"> kn, kao i da prema podacima koji su dostavljeni od Hrvatskog zavoda za mirovinsko osiguranje dužnik ima </w:t>
      </w:r>
      <w:r w:rsidR="00352DB8">
        <w:rPr>
          <w:szCs w:val="24"/>
        </w:rPr>
        <w:t>1</w:t>
      </w:r>
      <w:r>
        <w:rPr>
          <w:szCs w:val="24"/>
        </w:rPr>
        <w:t xml:space="preserve"> zaposlen</w:t>
      </w:r>
      <w:r w:rsidR="00352DB8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FB7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43260C">
      <w:t>85</w:t>
    </w:r>
    <w:r w:rsidR="00352DB8">
      <w:t>5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6FE0"/>
    <w:rsid w:val="001B565E"/>
    <w:rsid w:val="001E507C"/>
    <w:rsid w:val="00236054"/>
    <w:rsid w:val="0023779A"/>
    <w:rsid w:val="00273166"/>
    <w:rsid w:val="0027480C"/>
    <w:rsid w:val="002F6F3D"/>
    <w:rsid w:val="00352DB8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E5FB7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A03EE4"/>
    <w:rsid w:val="00A36685"/>
    <w:rsid w:val="00A51DE9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St-855/2017</izvorni_sadrzaj>
    <derivirana_varijabla naziv="DomainObject.Predmet.OznakaBroj_1">St-855/2017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FIESTA d.o.o. za organizaciju i promociju glazbeno - plesnih događanja, turistička agencija</izvorni_sadrzaj>
    <derivirana_varijabla naziv="DomainObject.Predmet.ProtustrankaFormated_1">  LA FIESTA d.o.o. za organizaciju i promociju glazbeno - plesnih događanja, turistička agencija</derivirana_varijabla>
  </DomainObject.Predmet.ProtustrankaFormated>
  <DomainObject.Predmet.ProtustrankaFormatedOIB>
    <izvorni_sadrzaj>  LA FIESTA d.o.o. za organizaciju i promociju glazbeno - plesnih događanja, turistička agencija, OIB 34920757595</izvorni_sadrzaj>
    <derivirana_varijabla naziv="DomainObject.Predmet.ProtustrankaFormatedOIB_1">  LA FIESTA d.o.o. za organizaciju i promociju glazbeno - plesnih događanja, turistička agencija, OIB 34920757595</derivirana_varijabla>
  </DomainObject.Predmet.ProtustrankaFormatedOIB>
  <DomainObject.Predmet.ProtustrankaFormatedWithAdress>
    <izvorni_sadrzaj> LA FIESTA d.o.o. za organizaciju i promociju glazbeno - plesnih događanja, turistička agencija, Put Radoševca 52, 21000 Split</izvorni_sadrzaj>
    <derivirana_varijabla naziv="DomainObject.Predmet.ProtustrankaFormatedWithAdress_1"> LA FIESTA d.o.o. za organizaciju i promociju glazbeno - plesnih događanja, turistička agencija, Put Radoševca 52, 21000 Split</derivirana_varijabla>
  </DomainObject.Predmet.ProtustrankaFormatedWithAdress>
  <DomainObject.Predmet.ProtustrankaFormatedWithAdressOIB>
    <izvorni_sadrzaj> LA FIESTA d.o.o. za organizaciju i promociju glazbeno - plesnih događanja, turistička agencija, OIB 34920757595, Put Radoševca 52, 21000 Split</izvorni_sadrzaj>
    <derivirana_varijabla naziv="DomainObject.Predmet.ProtustrankaFormatedWithAdressOIB_1"> LA FIESTA d.o.o. za organizaciju i promociju glazbeno - plesnih događanja, turistička agencija, OIB 34920757595, Put Radoševca 52, 21000 Split</derivirana_varijabla>
  </DomainObject.Predmet.ProtustrankaFormatedWithAdressOIB>
  <DomainObject.Predmet.ProtustrankaWithAdress>
    <izvorni_sadrzaj>LA FIESTA d.o.o. za organizaciju i promociju glazbeno - plesnih događanja, turistička agencija Put Radoševca 52, 21000 Split</izvorni_sadrzaj>
    <derivirana_varijabla naziv="DomainObject.Predmet.ProtustrankaWithAdress_1">LA FIESTA d.o.o. za organizaciju i promociju glazbeno - plesnih događanja, turistička agencija Put Radoševca 52, 21000 Split</derivirana_varijabla>
  </DomainObject.Predmet.ProtustrankaWithAdress>
  <DomainObject.Predmet.ProtustrankaWithAdressOIB>
    <izvorni_sadrzaj>LA FIESTA d.o.o. za organizaciju i promociju glazbeno - plesnih događanja, turistička agencija, OIB 34920757595, Put Radoševca 52, 21000 Split</izvorni_sadrzaj>
    <derivirana_varijabla naziv="DomainObject.Predmet.ProtustrankaWithAdressOIB_1">LA FIESTA d.o.o. za organizaciju i promociju glazbeno - plesnih događanja, turistička agencija, OIB 34920757595, Put Radoševca 52, 21000 Split</derivirana_varijabla>
  </DomainObject.Predmet.ProtustrankaWithAdressOIB>
  <DomainObject.Predmet.ProtustrankaNazivFormated>
    <izvorni_sadrzaj>LA FIESTA d.o.o. za organizaciju i promociju glazbeno - plesnih događanja, turistička agencija</izvorni_sadrzaj>
    <derivirana_varijabla naziv="DomainObject.Predmet.ProtustrankaNazivFormated_1">LA FIESTA d.o.o. za organizaciju i promociju glazbeno - plesnih događanja, turistička agencija</derivirana_varijabla>
  </DomainObject.Predmet.ProtustrankaNazivFormated>
  <DomainObject.Predmet.ProtustrankaNazivFormatedOIB>
    <izvorni_sadrzaj>LA FIESTA d.o.o. za organizaciju i promociju glazbeno - plesnih događanja, turistička agencija, OIB 34920757595</izvorni_sadrzaj>
    <derivirana_varijabla naziv="DomainObject.Predmet.ProtustrankaNazivFormatedOIB_1">LA FIESTA d.o.o. za organizaciju i promociju glazbeno - plesnih događanja, turistička agencija, OIB 34920757595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477915.78</izvorni_sadrzaj>
    <derivirana_varijabla naziv="DomainObject.Predmet.TrenutnaVrijednost_1">477915.78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 FIESTA d.o.o. za organizaciju i promociju glazbeno - plesnih događanja, turistička agencija</item>
    </izvorni_sadrzaj>
    <derivirana_varijabla naziv="DomainObject.Predmet.ProtuStrankaListFormated_1">
      <item>LA FIESTA d.o.o. za organizaciju i promociju glazbeno - plesnih događanja, turistička agencija</item>
    </derivirana_varijabla>
  </DomainObject.Predmet.ProtuStrankaListFormated>
  <DomainObject.Predmet.ProtuStrankaListFormatedOIB>
    <izvorni_sadrzaj>
      <item>LA FIESTA d.o.o. za organizaciju i promociju glazbeno - plesnih događanja, turistička agencija, OIB 34920757595</item>
    </izvorni_sadrzaj>
    <derivirana_varijabla naziv="DomainObject.Predmet.ProtuStrankaListFormatedOIB_1">
      <item>LA FIESTA d.o.o. za organizaciju i promociju glazbeno - plesnih događanja, turistička agencija, OIB 34920757595</item>
    </derivirana_varijabla>
  </DomainObject.Predmet.ProtuStrankaListFormatedOIB>
  <DomainObject.Predmet.ProtuStrankaListFormatedWithAdress>
    <izvorni_sadrzaj>
      <item>LA FIESTA d.o.o. za organizaciju i promociju glazbeno - plesnih događanja, turistička agencija, Put Radoševca 52, 21000 Split</item>
    </izvorni_sadrzaj>
    <derivirana_varijabla naziv="DomainObject.Predmet.ProtuStrankaListFormatedWithAdress_1">
      <item>LA FIESTA d.o.o. za organizaciju i promociju glazbeno - plesnih događanja, turistička agencija, Put Radoševca 52, 21000 Split</item>
    </derivirana_varijabla>
  </DomainObject.Predmet.ProtuStrankaListFormatedWithAdress>
  <DomainObject.Predmet.ProtuStrankaListFormatedWithAdressOIB>
    <izvorni_sadrzaj>
      <item>LA FIESTA d.o.o. za organizaciju i promociju glazbeno - plesnih događanja, turistička agencija, OIB 34920757595, Put Radoševca 52, 21000 Split</item>
    </izvorni_sadrzaj>
    <derivirana_varijabla naziv="DomainObject.Predmet.ProtuStrankaListFormatedWithAdressOIB_1">
      <item>LA FIESTA d.o.o. za organizaciju i promociju glazbeno - plesnih događanja, turistička agencija, OIB 34920757595, Put Radoševca 52, 21000 Split</item>
    </derivirana_varijabla>
  </DomainObject.Predmet.ProtuStrankaListFormatedWithAdressOIB>
  <DomainObject.Predmet.ProtuStrankaListNazivFormated>
    <izvorni_sadrzaj>
      <item>LA FIESTA d.o.o. za organizaciju i promociju glazbeno - plesnih događanja, turistička agencija</item>
    </izvorni_sadrzaj>
    <derivirana_varijabla naziv="DomainObject.Predmet.ProtuStrankaListNazivFormated_1">
      <item>LA FIESTA d.o.o. za organizaciju i promociju glazbeno - plesnih događanja, turistička agencija</item>
    </derivirana_varijabla>
  </DomainObject.Predmet.ProtuStrankaListNazivFormated>
  <DomainObject.Predmet.ProtuStrankaListNazivFormatedOIB>
    <izvorni_sadrzaj>
      <item>LA FIESTA d.o.o. za organizaciju i promociju glazbeno - plesnih događanja, turistička agencija, OIB 34920757595</item>
    </izvorni_sadrzaj>
    <derivirana_varijabla naziv="DomainObject.Predmet.ProtuStrankaListNazivFormatedOIB_1">
      <item>LA FIESTA d.o.o. za organizaciju i promociju glazbeno - plesnih događanja, turistička agencija, OIB 34920757595</item>
    </derivirana_varijabla>
  </DomainObject.Predmet.ProtuStrankaListNazivFormatedOIB>
  <DomainObject.Predmet.OstaliListFormated>
    <izvorni_sadrzaj>
      <item>Milenko Burazin</item>
    </izvorni_sadrzaj>
    <derivirana_varijabla naziv="DomainObject.Predmet.OstaliListFormated_1">
      <item>Milenko Burazin</item>
    </derivirana_varijabla>
  </DomainObject.Predmet.OstaliListFormated>
  <DomainObject.Predmet.OstaliListFormatedOIB>
    <izvorni_sadrzaj>
      <item>Milenko Burazin, OIB 57470025957</item>
    </izvorni_sadrzaj>
    <derivirana_varijabla naziv="DomainObject.Predmet.OstaliListFormatedOIB_1">
      <item>Milenko Burazin, OIB 57470025957</item>
    </derivirana_varijabla>
  </DomainObject.Predmet.OstaliListFormatedOIB>
  <DomainObject.Predmet.OstaliListFormatedWithAdress>
    <izvorni_sadrzaj>
      <item>Milenko Burazin, Velebitska 5, 21000 Split</item>
    </izvorni_sadrzaj>
    <derivirana_varijabla naziv="DomainObject.Predmet.OstaliListFormatedWithAdress_1">
      <item>Milenko Burazin, Velebitska 5, 21000 Split</item>
    </derivirana_varijabla>
  </DomainObject.Predmet.OstaliListFormatedWithAdress>
  <DomainObject.Predmet.OstaliListFormatedWithAdressOIB>
    <izvorni_sadrzaj>
      <item>Milenko Burazin, OIB 57470025957, Velebitska 5, 21000 Split</item>
    </izvorni_sadrzaj>
    <derivirana_varijabla naziv="DomainObject.Predmet.OstaliListFormatedWithAdressOIB_1">
      <item>Milenko Burazin, OIB 57470025957, Velebitska 5, 21000 Split</item>
    </derivirana_varijabla>
  </DomainObject.Predmet.OstaliListFormatedWithAdressOIB>
  <DomainObject.Predmet.OstaliListNazivFormated>
    <izvorni_sadrzaj>
      <item>Milenko Burazin</item>
    </izvorni_sadrzaj>
    <derivirana_varijabla naziv="DomainObject.Predmet.OstaliListNazivFormated_1">
      <item>Milenko Burazin</item>
    </derivirana_varijabla>
  </DomainObject.Predmet.OstaliListNazivFormated>
  <DomainObject.Predmet.OstaliListNazivFormatedOIB>
    <izvorni_sadrzaj>
      <item>Milenko Burazin, OIB 57470025957</item>
    </izvorni_sadrzaj>
    <derivirana_varijabla naziv="DomainObject.Predmet.OstaliListNazivFormatedOIB_1">
      <item>Milenko Burazin, OIB 57470025957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 FIESTA d.o.o. za organizaciju i promociju glazbeno - plesnih događanja, turistička agencija</izvorni_sadrzaj>
    <derivirana_varijabla naziv="DomainObject.Predmet.ProtustrankaIDrugi_1">LA FIESTA d.o.o. za organizaciju i promociju glazbeno - plesnih događanja,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 FIESTA d.o.o. za organizaciju i promociju glazbeno - plesnih događanja, turistička agencija, OIB 34920757595, Put Radoševca 52, 21000 Split</izvorni_sadrzaj>
    <derivirana_varijabla naziv="DomainObject.Predmet.ProtustrankaIDrugiAdressOIB_1">LA FIESTA d.o.o. za organizaciju i promociju glazbeno - plesnih događanja, turistička agencija, OIB 34920757595, Put Radoševca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FIESTA d.o.o. za organizaciju i promociju glazbeno - plesnih događanja, turistička agencija</item>
      <item>FINANCIJSKA AGENCIJA, RC SPLIT</item>
      <item>Milenko Burazin</item>
    </izvorni_sadrzaj>
    <derivirana_varijabla naziv="DomainObject.Predmet.SudioniciListNaziv_1">
      <item>LA FIESTA d.o.o. za organizaciju i promociju glazbeno - plesnih događanja, turistička agencija</item>
      <item>FINANCIJSKA AGENCIJA, RC SPLIT</item>
      <item>Milenko Burazin</item>
    </derivirana_varijabla>
  </DomainObject.Predmet.SudioniciListNaziv>
  <DomainObject.Predmet.SudioniciListAdressOIB>
    <izvorni_sadrzaj>
      <item>LA FIESTA d.o.o. za organizaciju i promociju glazbeno - plesnih događanja, turistička agencija, OIB 34920757595, Put Radoševca 52,21000 Split</item>
      <item>FINANCIJSKA AGENCIJA, RC SPLIT, OIB 85821130368, Mažuranićevo šetalište 24 b,21000 Split</item>
      <item>Milenko Burazin, OIB 57470025957, Velebitska 5,21000 Split</item>
    </izvorni_sadrzaj>
    <derivirana_varijabla naziv="DomainObject.Predmet.SudioniciListAdressOIB_1">
      <item>LA FIESTA d.o.o. za organizaciju i promociju glazbeno - plesnih događanja, turistička agencija, OIB 34920757595, Put Radoševca 52,21000 Split</item>
      <item>FINANCIJSKA AGENCIJA, RC SPLIT, OIB 85821130368, Mažuranićevo šetalište 24 b,21000 Split</item>
      <item>Milenko Burazin, OIB 57470025957, Velebitska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34920757595</item>
      <item>, OIB 85821130368</item>
      <item>, OIB 57470025957</item>
    </izvorni_sadrzaj>
    <derivirana_varijabla naziv="DomainObject.Predmet.SudioniciListNazivOIB_1">
      <item>, OIB 34920757595</item>
      <item>, OIB 85821130368</item>
      <item>, OIB 57470025957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4590D-43CC-4DC7-9351-92153EB6A2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4668</properties:Characters>
  <properties:Lines>102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2018-02-06T07:53:00Z</dcterms:created>
  <dc:creator>Katarina Mikulić</dc:creator>
  <cp:lastModifiedBy>Ana Golub Gruić</cp:lastModifiedBy>
  <cp:lastPrinted>2018-02-06T07:53:00Z</cp:lastPrinted>
  <dcterms:modified xmlns:xsi="http://www.w3.org/2001/XMLSchema-instance" xsi:type="dcterms:W3CDTF">2018-02-06T12:06:00Z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