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9ee1" w14:paraId="2049ee1" w:rsidRDefault="0072231C" w:rsidP="0072231C" w:rsidR="0072231C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6AAE" w:rsidR="0072231C" w:rsidRPr="00A245CA">
        <w:tc>
          <w:tcPr>
            <w:tcW w:type="dxa" w:w="3060"/>
          </w:tcPr>
          <w:p w:rsidRDefault="0072231C" w:rsidP="00FA6AAE" w:rsidR="0072231C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72231C" w:rsidP="00FA6AAE" w:rsidR="0072231C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72231C" w:rsidP="00FA6AAE" w:rsidR="0072231C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4804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STAJKI PEKARNICA </w:t>
      </w:r>
      <w:r w:rsidR="00373992">
        <w:rPr>
          <w:rFonts w:cs="Times New Roman" w:eastAsia="Times New Roman"/>
          <w:szCs w:val="24"/>
          <w:lang w:eastAsia="hr-HR"/>
        </w:rPr>
        <w:t>d</w:t>
      </w:r>
      <w:r>
        <w:rPr>
          <w:rFonts w:cs="Times New Roman" w:eastAsia="Times New Roman"/>
          <w:szCs w:val="24"/>
          <w:lang w:eastAsia="hr-HR"/>
        </w:rPr>
        <w:t>.o.o., Zagreb, Savska 136, MBS: 080794093,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38546625054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72231C" w:rsidP="0072231C" w:rsidR="0072231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STAJKI PEKARNICA d.o.o., Zagreb, Savska 136, MBS: 080794093,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38546625054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2231C" w:rsidP="0072231C" w:rsidR="0072231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STAJKI PEKARNICA d.o.o., Zagreb, Savska 136, MBS: 080794093,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38546625054.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72231C" w:rsidP="0072231C" w:rsidR="007223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2231C" w:rsidP="0072231C" w:rsidR="007223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2231C" w:rsidP="0072231C" w:rsidR="0072231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72231C" w:rsidP="0072231C" w:rsidR="0072231C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72231C" w:rsidP="0072231C" w:rsidR="0072231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72231C" w:rsidP="0072231C" w:rsidR="0072231C"/>
    <w:p w:rsidRDefault="0072231C" w:rsidP="0072231C" w:rsidR="0072231C"/>
    <w:p w:rsidRDefault="0072231C" w:rsidP="0072231C" w:rsidR="0072231C"/>
    <w:p w:rsidRDefault="0072231C" w:rsidP="0072231C" w:rsidR="0072231C"/>
    <w:p w:rsidRDefault="0072231C" w:rsidP="0072231C" w:rsidR="0072231C"/>
    <w:p w:rsidRDefault="0072231C" w:rsidP="0072231C" w:rsidR="0072231C"/>
    <w:p w:rsidRDefault="0072231C" w:rsidP="0072231C" w:rsidR="0072231C"/>
    <w:p w:rsidRDefault="0072231C" w:rsidP="0072231C" w:rsidR="0072231C"/>
    <w:p w:rsidRDefault="00A44998" w:rsidR="00A44998"/>
    <w:sectPr w:rsidSect="00D231BF" w:rsidR="00A44998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530" w:rsidR="00000000">
      <w:r>
        <w:separator/>
      </w:r>
    </w:p>
  </w:endnote>
  <w:endnote w:id="0" w:type="continuationSeparator">
    <w:p w:rsidRDefault="006E353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530" w:rsidR="00000000">
      <w:r>
        <w:separator/>
      </w:r>
    </w:p>
  </w:footnote>
  <w:footnote w:id="0" w:type="continuationSeparator">
    <w:p w:rsidRDefault="006E353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99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53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99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5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53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31C"/>
    <w:rsid w:val="00373992"/>
    <w:rsid w:val="006E3530"/>
    <w:rsid w:val="0072231C"/>
    <w:rsid w:val="00A4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3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223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2231C"/>
  </w:style>
  <w:style w:styleId="Brojstranice" w:type="character">
    <w:name w:val="page number"/>
    <w:basedOn w:val="Zadanifontodlomka"/>
    <w:rsid w:val="0072231C"/>
  </w:style>
  <w:style w:styleId="Tekstbalonia" w:type="paragraph">
    <w:name w:val="Balloon Text"/>
    <w:basedOn w:val="Normal"/>
    <w:link w:val="TekstbaloniaChar"/>
    <w:uiPriority w:val="99"/>
    <w:semiHidden/>
    <w:unhideWhenUsed/>
    <w:rsid w:val="00722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3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53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353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353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353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3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223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2231C"/>
  </w:style>
  <w:style w:styleId="Brojstranice" w:type="character">
    <w:name w:val="page number"/>
    <w:basedOn w:val="Zadanifontodlomka"/>
    <w:rsid w:val="0072231C"/>
  </w:style>
  <w:style w:styleId="Tekstbalonia" w:type="paragraph">
    <w:name w:val="Balloon Text"/>
    <w:basedOn w:val="Normal"/>
    <w:link w:val="TekstbaloniaChar"/>
    <w:uiPriority w:val="99"/>
    <w:semiHidden/>
    <w:unhideWhenUsed/>
    <w:rsid w:val="00722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3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53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353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353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353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4804</izvorni_sadrzaj>
    <derivirana_varijabla naziv="DomainObject.Predmet.Broj_1">4804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St-4804/2015</izvorni_sadrzaj>
    <derivirana_varijabla naziv="DomainObject.Predmet.OznakaBroj_1">St-4804/2015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STAJKI PEKARNICA d.o.o.</izvorni_sadrzaj>
    <derivirana_varijabla naziv="DomainObject.Predmet.ProtustrankaFormated_1">  STAJKI PEKARNICA d.o.o.</derivirana_varijabla>
  </DomainObject.Predmet.ProtustrankaFormated>
  <DomainObject.Predmet.ProtustrankaFormatedOIB>
    <izvorni_sadrzaj>  STAJKI PEKARNICA d.o.o., OIB 38546625054</izvorni_sadrzaj>
    <derivirana_varijabla naziv="DomainObject.Predmet.ProtustrankaFormatedOIB_1">  STAJKI PEKARNICA d.o.o., OIB 38546625054</derivirana_varijabla>
  </DomainObject.Predmet.ProtustrankaFormatedOIB>
  <DomainObject.Predmet.ProtustrankaFormatedWithAdress>
    <izvorni_sadrzaj> STAJKI PEKARNICA d.o.o., Savska 136, 10000 Zagreb</izvorni_sadrzaj>
    <derivirana_varijabla naziv="DomainObject.Predmet.ProtustrankaFormatedWithAdress_1"> STAJKI PEKARNICA d.o.o., Savska 136, 10000 Zagreb</derivirana_varijabla>
  </DomainObject.Predmet.ProtustrankaFormatedWithAdress>
  <DomainObject.Predmet.ProtustrankaFormatedWithAdressOIB>
    <izvorni_sadrzaj> STAJKI PEKARNICA d.o.o., OIB 38546625054, Savska 136, 10000 Zagreb</izvorni_sadrzaj>
    <derivirana_varijabla naziv="DomainObject.Predmet.ProtustrankaFormatedWithAdressOIB_1"> STAJKI PEKARNICA d.o.o., OIB 38546625054, Savska 136, 10000 Zagreb</derivirana_varijabla>
  </DomainObject.Predmet.ProtustrankaFormatedWithAdressOIB>
  <DomainObject.Predmet.ProtustrankaWithAdress>
    <izvorni_sadrzaj>STAJKI PEKARNICA d.o.o. Savska 136, 10000 Zagreb</izvorni_sadrzaj>
    <derivirana_varijabla naziv="DomainObject.Predmet.ProtustrankaWithAdress_1">STAJKI PEKARNICA d.o.o. Savska 136, 10000 Zagreb</derivirana_varijabla>
  </DomainObject.Predmet.ProtustrankaWithAdress>
  <DomainObject.Predmet.ProtustrankaWithAdressOIB>
    <izvorni_sadrzaj>STAJKI PEKARNICA d.o.o., OIB 38546625054, Savska 136, 10000 Zagreb</izvorni_sadrzaj>
    <derivirana_varijabla naziv="DomainObject.Predmet.ProtustrankaWithAdressOIB_1">STAJKI PEKARNICA d.o.o., OIB 38546625054, Savska 136, 10000 Zagreb</derivirana_varijabla>
  </DomainObject.Predmet.ProtustrankaWithAdressOIB>
  <DomainObject.Predmet.ProtustrankaNazivFormated>
    <izvorni_sadrzaj>STAJKI PEKARNICA d.o.o.</izvorni_sadrzaj>
    <derivirana_varijabla naziv="DomainObject.Predmet.ProtustrankaNazivFormated_1">STAJKI PEKARNICA d.o.o.</derivirana_varijabla>
  </DomainObject.Predmet.ProtustrankaNazivFormated>
  <DomainObject.Predmet.ProtustrankaNazivFormatedOIB>
    <izvorni_sadrzaj>STAJKI PEKARNICA d.o.o., OIB 38546625054</izvorni_sadrzaj>
    <derivirana_varijabla naziv="DomainObject.Predmet.ProtustrankaNazivFormatedOIB_1">STAJKI PEKARNICA d.o.o., OIB 38546625054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STAJKI PEKARNICA d.o.o.</item>
    </izvorni_sadrzaj>
    <derivirana_varijabla naziv="DomainObject.Predmet.ProtuStrankaListFormated_1">
      <item>STAJKI PEKARNICA d.o.o.</item>
    </derivirana_varijabla>
  </DomainObject.Predmet.ProtuStrankaListFormated>
  <DomainObject.Predmet.ProtuStrankaListFormatedOIB>
    <izvorni_sadrzaj>
      <item>STAJKI PEKARNICA d.o.o., OIB 38546625054</item>
    </izvorni_sadrzaj>
    <derivirana_varijabla naziv="DomainObject.Predmet.ProtuStrankaListFormatedOIB_1">
      <item>STAJKI PEKARNICA d.o.o., OIB 38546625054</item>
    </derivirana_varijabla>
  </DomainObject.Predmet.ProtuStrankaListFormatedOIB>
  <DomainObject.Predmet.ProtuStrankaListFormatedWithAdress>
    <izvorni_sadrzaj>
      <item>STAJKI PEKARNICA d.o.o., Savska 136, 10000 Zagreb</item>
    </izvorni_sadrzaj>
    <derivirana_varijabla naziv="DomainObject.Predmet.ProtuStrankaListFormatedWithAdress_1">
      <item>STAJKI PEKARNICA d.o.o., Savska 136, 10000 Zagreb</item>
    </derivirana_varijabla>
  </DomainObject.Predmet.ProtuStrankaListFormatedWithAdress>
  <DomainObject.Predmet.ProtuStrankaListFormatedWithAdressOIB>
    <izvorni_sadrzaj>
      <item>STAJKI PEKARNICA d.o.o., OIB 38546625054, Savska 136, 10000 Zagreb</item>
    </izvorni_sadrzaj>
    <derivirana_varijabla naziv="DomainObject.Predmet.ProtuStrankaListFormatedWithAdressOIB_1">
      <item>STAJKI PEKARNICA d.o.o., OIB 38546625054, Savska 136, 10000 Zagreb</item>
    </derivirana_varijabla>
  </DomainObject.Predmet.ProtuStrankaListFormatedWithAdressOIB>
  <DomainObject.Predmet.ProtuStrankaListNazivFormated>
    <izvorni_sadrzaj>
      <item>STAJKI PEKARNICA d.o.o.</item>
    </izvorni_sadrzaj>
    <derivirana_varijabla naziv="DomainObject.Predmet.ProtuStrankaListNazivFormated_1">
      <item>STAJKI PEKARNICA d.o.o.</item>
    </derivirana_varijabla>
  </DomainObject.Predmet.ProtuStrankaListNazivFormated>
  <DomainObject.Predmet.ProtuStrankaListNazivFormatedOIB>
    <izvorni_sadrzaj>
      <item>STAJKI PEKARNICA d.o.o., OIB 38546625054</item>
    </izvorni_sadrzaj>
    <derivirana_varijabla naziv="DomainObject.Predmet.ProtuStrankaListNazivFormatedOIB_1">
      <item>STAJKI PEKARNICA d.o.o., OIB 38546625054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STAJKI PEKARNICA d.o.o.</izvorni_sadrzaj>
    <derivirana_varijabla naziv="DomainObject.Predmet.ProtustrankaIDrugi_1">STAJKI PEKARNICA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STAJKI PEKARNICA d.o.o., OIB 38546625054, Savska 136, 10000 Zagreb</izvorni_sadrzaj>
    <derivirana_varijabla naziv="DomainObject.Predmet.ProtustrankaIDrugiAdressOIB_1">STAJKI PEKARNICA d.o.o., OIB 38546625054,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STAJKI PEKARNICA d.o.o.</item>
      <item>FINA Regionalni centar Zagreb</item>
    </izvorni_sadrzaj>
    <derivirana_varijabla naziv="DomainObject.Predmet.SudioniciListNaziv_1">
      <item>STAJKI PEKARNICA d.o.o.</item>
      <item>FINA Regionalni centar Zagreb</item>
    </derivirana_varijabla>
  </DomainObject.Predmet.SudioniciListNaziv>
  <DomainObject.Predmet.SudioniciListAdressOIB>
    <izvorni_sadrzaj>
      <item>STAJKI PEKARNICA d.o.o., OIB 38546625054, Savska 136,10000 Zagreb</item>
      <item>FINA Regionalni centar Zagreb, OIB 85821130368, Trg svibanjskih žrtava 1995. 1,10000 Zagreb</item>
    </izvorni_sadrzaj>
    <derivirana_varijabla naziv="DomainObject.Predmet.SudioniciListAdressOIB_1">
      <item>STAJKI PEKARNICA d.o.o., OIB 38546625054, Savska 136,10000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38546625054</item>
      <item>, OIB 85821130368</item>
    </izvorni_sadrzaj>
    <derivirana_varijabla naziv="DomainObject.Predmet.SudioniciListNazivOIB_1">
      <item>, OIB 38546625054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1737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2015-11-19T12:37:00Z</dcterms:created>
  <dc:creator>dvorana100</dc:creator>
  <cp:lastModifiedBy>Maja Hilje</cp:lastModifiedBy>
  <dcterms:modified xmlns:xsi="http://www.w3.org/2001/XMLSchema-instance" xsi:type="dcterms:W3CDTF">2015-11-19T14:49:00Z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